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2800" w14:paraId="7202800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</w:t>
      </w:r>
      <w:r w:rsidR="00C15CF0">
        <w:rPr>
          <w:szCs w:val="24"/>
          <w:lang w:val="hr-HR"/>
        </w:rPr>
        <w:t xml:space="preserve">   </w:t>
      </w:r>
      <w:r w:rsidR="008F6F4D"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D10F17">
        <w:rPr>
          <w:szCs w:val="24"/>
          <w:lang w:val="hr-HR"/>
        </w:rPr>
        <w:t>46</w:t>
      </w:r>
      <w:r w:rsidR="00AB1629">
        <w:rPr>
          <w:szCs w:val="24"/>
          <w:lang w:val="hr-HR"/>
        </w:rPr>
        <w:t>4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617BA4">
        <w:rPr>
          <w:szCs w:val="24"/>
          <w:lang w:val="hr-HR"/>
        </w:rPr>
        <w:t>-</w:t>
      </w:r>
      <w:r w:rsidR="00D10F17">
        <w:rPr>
          <w:szCs w:val="24"/>
          <w:lang w:val="hr-HR"/>
        </w:rPr>
        <w:t>4</w:t>
      </w:r>
      <w:r w:rsidR="00C15CF0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AB1629">
        <w:rPr>
          <w:lang w:val="hr-HR"/>
        </w:rPr>
        <w:t xml:space="preserve">CM - KONZALTING društvo s ograničenom odgovornošću za savjetovanje, Zagreb, Trg Bana J. Jelačića 3, </w:t>
      </w:r>
      <w:r w:rsidR="00AB1629" w:rsidRPr="000664E3">
        <w:rPr>
          <w:lang w:val="hr-HR"/>
        </w:rPr>
        <w:t>MB</w:t>
      </w:r>
      <w:r w:rsidR="00AB1629">
        <w:rPr>
          <w:lang w:val="hr-HR"/>
        </w:rPr>
        <w:t>S: 080540175, OIB: 14861542562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9B57FD">
        <w:rPr>
          <w:lang w:val="hr-HR"/>
        </w:rPr>
        <w:t>03</w:t>
      </w:r>
      <w:r w:rsidR="00C15CF0">
        <w:rPr>
          <w:lang w:val="hr-HR"/>
        </w:rPr>
        <w:t xml:space="preserve">. </w:t>
      </w:r>
      <w:r w:rsidR="004170C0">
        <w:rPr>
          <w:lang w:val="hr-HR"/>
        </w:rPr>
        <w:t>kolovoza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EF7F80" w:rsidP="00CA6F86" w:rsidR="00EF7F80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AB1629">
        <w:rPr>
          <w:lang w:val="hr-HR"/>
        </w:rPr>
        <w:t xml:space="preserve">CM - KONZALTING društvo s ograničenom odgovornošću za savjetovanje, Zagreb, Trg Bana J. Jelačića 3, </w:t>
      </w:r>
      <w:r w:rsidR="00AB1629" w:rsidRPr="000664E3">
        <w:rPr>
          <w:lang w:val="hr-HR"/>
        </w:rPr>
        <w:t>MB</w:t>
      </w:r>
      <w:r w:rsidR="00AB1629">
        <w:rPr>
          <w:lang w:val="hr-HR"/>
        </w:rPr>
        <w:t>S: 080540175, OIB: 14861542562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561137">
        <w:rPr>
          <w:szCs w:val="24"/>
          <w:lang w:val="hr-HR"/>
        </w:rPr>
        <w:t xml:space="preserve"> </w:t>
      </w:r>
      <w:r w:rsidR="00F727B5">
        <w:rPr>
          <w:szCs w:val="24"/>
          <w:lang w:val="hr-HR"/>
        </w:rPr>
        <w:t>DAVID JAKOVLJEVIĆ, Sesvete, Kašinska 7, OIB: 63014812654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9B57FD">
        <w:rPr>
          <w:lang w:val="hr-HR"/>
        </w:rPr>
        <w:t xml:space="preserve"> </w:t>
      </w:r>
      <w:r w:rsidR="00AB1629">
        <w:rPr>
          <w:lang w:val="hr-HR"/>
        </w:rPr>
        <w:t xml:space="preserve">CM - KONZALTING društvo s ograničenom odgovornošću za savjetovanje, Zagreb, Trg Bana J. Jelačića 3, </w:t>
      </w:r>
      <w:r w:rsidR="00AB1629" w:rsidRPr="000664E3">
        <w:rPr>
          <w:lang w:val="hr-HR"/>
        </w:rPr>
        <w:t>MB</w:t>
      </w:r>
      <w:r w:rsidR="00AB1629">
        <w:rPr>
          <w:lang w:val="hr-HR"/>
        </w:rPr>
        <w:t>S: 080540175, OIB: 14861542562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883449" w:rsidR="00CA6F86" w:rsidRPr="00883449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9B57FD">
        <w:rPr>
          <w:rFonts w:cs="Times New Roman" w:eastAsia="Times New Roman" w:hAnsi="Times New Roman" w:ascii="Times New Roman"/>
          <w:sz w:val="24"/>
          <w:szCs w:val="24"/>
          <w:lang w:eastAsia="hr-HR"/>
        </w:rPr>
        <w:t>03</w:t>
      </w:r>
      <w:r w:rsidR="00C15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170C0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="00230207"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  <w:r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3736F9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="004170C0"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>,00</w:t>
      </w:r>
      <w:r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F8386D">
        <w:rPr>
          <w:szCs w:val="24"/>
          <w:lang w:val="hr-HR"/>
        </w:rPr>
        <w:t>464</w:t>
      </w:r>
      <w:r w:rsidR="009018C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227E22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4170C0">
        <w:rPr>
          <w:szCs w:val="24"/>
          <w:lang w:val="hr-HR"/>
        </w:rPr>
        <w:t>3</w:t>
      </w:r>
      <w:r w:rsidR="00AB1629">
        <w:rPr>
          <w:szCs w:val="24"/>
          <w:lang w:val="hr-HR"/>
        </w:rPr>
        <w:t>0</w:t>
      </w:r>
      <w:r w:rsidR="00227E22">
        <w:rPr>
          <w:szCs w:val="24"/>
          <w:lang w:val="hr-HR"/>
        </w:rPr>
        <w:t xml:space="preserve">. </w:t>
      </w:r>
      <w:r w:rsidR="004170C0">
        <w:rPr>
          <w:szCs w:val="24"/>
          <w:lang w:val="hr-HR"/>
        </w:rPr>
        <w:t>svibnja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>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B0042A">
        <w:rPr>
          <w:szCs w:val="24"/>
          <w:lang w:val="hr-HR"/>
        </w:rPr>
        <w:t>0</w:t>
      </w:r>
      <w:r w:rsidR="009B57FD">
        <w:rPr>
          <w:szCs w:val="24"/>
          <w:lang w:val="hr-HR"/>
        </w:rPr>
        <w:t>3</w:t>
      </w:r>
      <w:r w:rsidR="00C15CF0">
        <w:rPr>
          <w:szCs w:val="24"/>
          <w:lang w:val="hr-HR"/>
        </w:rPr>
        <w:t xml:space="preserve">. </w:t>
      </w:r>
      <w:r w:rsidR="00B0042A">
        <w:rPr>
          <w:szCs w:val="24"/>
          <w:lang w:val="hr-HR"/>
        </w:rPr>
        <w:t>kolovoza</w:t>
      </w:r>
      <w:r w:rsidR="00C15CF0"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="0073779F">
        <w:rPr>
          <w:szCs w:val="24"/>
          <w:lang w:val="hr-HR"/>
        </w:rPr>
        <w:t xml:space="preserve">predlagatelju FINI </w:t>
      </w:r>
      <w:r w:rsidRPr="00FE7FBF">
        <w:rPr>
          <w:szCs w:val="24"/>
          <w:lang w:val="hr-HR"/>
        </w:rPr>
        <w:t>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9B57FD">
        <w:rPr>
          <w:szCs w:val="24"/>
          <w:lang w:val="hr-HR"/>
        </w:rPr>
        <w:t>03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780CDA">
        <w:rPr>
          <w:szCs w:val="24"/>
          <w:lang w:val="hr-HR"/>
        </w:rPr>
        <w:t>8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227E22" w:rsidP="00227E22" w:rsidR="000664E3" w:rsidRPr="00FE7FBF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0FD" w:rsidR="000770FD">
      <w:r>
        <w:separator/>
      </w:r>
    </w:p>
  </w:endnote>
  <w:endnote w:id="0" w:type="continuationSeparator">
    <w:p w:rsidRDefault="000770FD" w:rsidR="000770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0FD" w:rsidR="000770FD">
      <w:r>
        <w:separator/>
      </w:r>
    </w:p>
  </w:footnote>
  <w:footnote w:id="0" w:type="continuationSeparator">
    <w:p w:rsidRDefault="000770FD" w:rsidR="000770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28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D10F17">
      <w:t>46</w:t>
    </w:r>
    <w:r w:rsidR="00AB1629">
      <w:t>4</w:t>
    </w:r>
    <w:r w:rsidR="00864F33">
      <w:t>/201</w:t>
    </w:r>
    <w:r w:rsidR="008F6F4D">
      <w:t>6</w:t>
    </w:r>
    <w:r w:rsidR="00DC04E6">
      <w:t>-</w:t>
    </w:r>
    <w:r w:rsidR="00D10F17">
      <w:t>4</w:t>
    </w:r>
    <w:r w:rsidR="00617BA4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50F4"/>
    <w:rsid w:val="000369CC"/>
    <w:rsid w:val="00042B03"/>
    <w:rsid w:val="00054B1B"/>
    <w:rsid w:val="00060F34"/>
    <w:rsid w:val="000664E3"/>
    <w:rsid w:val="0006687B"/>
    <w:rsid w:val="000700B6"/>
    <w:rsid w:val="00071AB7"/>
    <w:rsid w:val="0007512E"/>
    <w:rsid w:val="000770FD"/>
    <w:rsid w:val="00077239"/>
    <w:rsid w:val="00085B19"/>
    <w:rsid w:val="000931A1"/>
    <w:rsid w:val="00094044"/>
    <w:rsid w:val="0009624A"/>
    <w:rsid w:val="000A3975"/>
    <w:rsid w:val="000A5ACC"/>
    <w:rsid w:val="000A635B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84AD9"/>
    <w:rsid w:val="001903AC"/>
    <w:rsid w:val="00191D8F"/>
    <w:rsid w:val="001A2E90"/>
    <w:rsid w:val="001A40B1"/>
    <w:rsid w:val="001A654E"/>
    <w:rsid w:val="001C54E5"/>
    <w:rsid w:val="001C73F1"/>
    <w:rsid w:val="001C768B"/>
    <w:rsid w:val="001D7388"/>
    <w:rsid w:val="001D7BED"/>
    <w:rsid w:val="001E549B"/>
    <w:rsid w:val="001F2C39"/>
    <w:rsid w:val="001F3C9B"/>
    <w:rsid w:val="00201288"/>
    <w:rsid w:val="00213DD9"/>
    <w:rsid w:val="002221FF"/>
    <w:rsid w:val="00223A6B"/>
    <w:rsid w:val="00224FFD"/>
    <w:rsid w:val="00227E22"/>
    <w:rsid w:val="00230207"/>
    <w:rsid w:val="002434C0"/>
    <w:rsid w:val="002554EA"/>
    <w:rsid w:val="00267F36"/>
    <w:rsid w:val="00271286"/>
    <w:rsid w:val="002733CA"/>
    <w:rsid w:val="002C09EB"/>
    <w:rsid w:val="002D0C86"/>
    <w:rsid w:val="002D5E57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0DCE"/>
    <w:rsid w:val="00362FCC"/>
    <w:rsid w:val="00367C12"/>
    <w:rsid w:val="003736F9"/>
    <w:rsid w:val="00377E34"/>
    <w:rsid w:val="003806EC"/>
    <w:rsid w:val="003856E4"/>
    <w:rsid w:val="003A233F"/>
    <w:rsid w:val="003B6296"/>
    <w:rsid w:val="003B724D"/>
    <w:rsid w:val="003D01C0"/>
    <w:rsid w:val="003D515F"/>
    <w:rsid w:val="00400DCA"/>
    <w:rsid w:val="00405657"/>
    <w:rsid w:val="00410169"/>
    <w:rsid w:val="00411530"/>
    <w:rsid w:val="004170C0"/>
    <w:rsid w:val="004279D3"/>
    <w:rsid w:val="004368C8"/>
    <w:rsid w:val="004509A3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527B3"/>
    <w:rsid w:val="00561137"/>
    <w:rsid w:val="005625AB"/>
    <w:rsid w:val="00571DD3"/>
    <w:rsid w:val="00575F49"/>
    <w:rsid w:val="00591BA5"/>
    <w:rsid w:val="005A2447"/>
    <w:rsid w:val="005A6A0A"/>
    <w:rsid w:val="005B26FA"/>
    <w:rsid w:val="005B53F7"/>
    <w:rsid w:val="005C0D80"/>
    <w:rsid w:val="005D037C"/>
    <w:rsid w:val="005D27EA"/>
    <w:rsid w:val="005D3AF0"/>
    <w:rsid w:val="005E7F6D"/>
    <w:rsid w:val="005F51FA"/>
    <w:rsid w:val="005F55AA"/>
    <w:rsid w:val="00602B0B"/>
    <w:rsid w:val="00606637"/>
    <w:rsid w:val="00610074"/>
    <w:rsid w:val="00617BA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C215A"/>
    <w:rsid w:val="006D69FC"/>
    <w:rsid w:val="006E2969"/>
    <w:rsid w:val="006E4F10"/>
    <w:rsid w:val="00701DB2"/>
    <w:rsid w:val="0071569B"/>
    <w:rsid w:val="00725BCB"/>
    <w:rsid w:val="0073779F"/>
    <w:rsid w:val="007441A3"/>
    <w:rsid w:val="00747BBB"/>
    <w:rsid w:val="0076259E"/>
    <w:rsid w:val="00772F78"/>
    <w:rsid w:val="00780CDA"/>
    <w:rsid w:val="007928B4"/>
    <w:rsid w:val="007A0BFE"/>
    <w:rsid w:val="007A44AA"/>
    <w:rsid w:val="007D6BE1"/>
    <w:rsid w:val="007E4C30"/>
    <w:rsid w:val="007F06DD"/>
    <w:rsid w:val="007F5918"/>
    <w:rsid w:val="007F6517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3449"/>
    <w:rsid w:val="00884091"/>
    <w:rsid w:val="00885212"/>
    <w:rsid w:val="008864A5"/>
    <w:rsid w:val="00894A7D"/>
    <w:rsid w:val="008A56F4"/>
    <w:rsid w:val="008B54C1"/>
    <w:rsid w:val="008C243D"/>
    <w:rsid w:val="008E0172"/>
    <w:rsid w:val="008E79FB"/>
    <w:rsid w:val="008F1AD1"/>
    <w:rsid w:val="008F27EE"/>
    <w:rsid w:val="008F42A8"/>
    <w:rsid w:val="008F6F4D"/>
    <w:rsid w:val="009018C2"/>
    <w:rsid w:val="00915920"/>
    <w:rsid w:val="009160C6"/>
    <w:rsid w:val="0092240E"/>
    <w:rsid w:val="0092343D"/>
    <w:rsid w:val="00940231"/>
    <w:rsid w:val="00941AE4"/>
    <w:rsid w:val="0094317E"/>
    <w:rsid w:val="009546FE"/>
    <w:rsid w:val="00955306"/>
    <w:rsid w:val="00960232"/>
    <w:rsid w:val="009648B4"/>
    <w:rsid w:val="0097056F"/>
    <w:rsid w:val="00972422"/>
    <w:rsid w:val="00986E27"/>
    <w:rsid w:val="00997840"/>
    <w:rsid w:val="009B57FD"/>
    <w:rsid w:val="009C431F"/>
    <w:rsid w:val="009D6EEB"/>
    <w:rsid w:val="009E5A77"/>
    <w:rsid w:val="009F62BA"/>
    <w:rsid w:val="00A042BF"/>
    <w:rsid w:val="00A05FA7"/>
    <w:rsid w:val="00A214A4"/>
    <w:rsid w:val="00A36B86"/>
    <w:rsid w:val="00A36E8B"/>
    <w:rsid w:val="00A531CB"/>
    <w:rsid w:val="00A60269"/>
    <w:rsid w:val="00A71555"/>
    <w:rsid w:val="00A83F3C"/>
    <w:rsid w:val="00A958D5"/>
    <w:rsid w:val="00AA084F"/>
    <w:rsid w:val="00AA3639"/>
    <w:rsid w:val="00AA3A97"/>
    <w:rsid w:val="00AB1629"/>
    <w:rsid w:val="00AB3E5C"/>
    <w:rsid w:val="00AD17EF"/>
    <w:rsid w:val="00AD592E"/>
    <w:rsid w:val="00AE0914"/>
    <w:rsid w:val="00AE384B"/>
    <w:rsid w:val="00AE45B0"/>
    <w:rsid w:val="00AE469A"/>
    <w:rsid w:val="00B0042A"/>
    <w:rsid w:val="00B16423"/>
    <w:rsid w:val="00B1699A"/>
    <w:rsid w:val="00B17DDC"/>
    <w:rsid w:val="00B21457"/>
    <w:rsid w:val="00B34539"/>
    <w:rsid w:val="00B41B09"/>
    <w:rsid w:val="00B467DD"/>
    <w:rsid w:val="00B5740C"/>
    <w:rsid w:val="00B6308A"/>
    <w:rsid w:val="00B73A06"/>
    <w:rsid w:val="00B830CD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D69F2"/>
    <w:rsid w:val="00BF207A"/>
    <w:rsid w:val="00BF6DCD"/>
    <w:rsid w:val="00C15CF0"/>
    <w:rsid w:val="00C17F86"/>
    <w:rsid w:val="00C243C3"/>
    <w:rsid w:val="00C25D49"/>
    <w:rsid w:val="00C34217"/>
    <w:rsid w:val="00C40BA0"/>
    <w:rsid w:val="00C45BB3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05CC"/>
    <w:rsid w:val="00CB2D3D"/>
    <w:rsid w:val="00CC2653"/>
    <w:rsid w:val="00CC27DC"/>
    <w:rsid w:val="00CD4B07"/>
    <w:rsid w:val="00D044DB"/>
    <w:rsid w:val="00D107C7"/>
    <w:rsid w:val="00D10F17"/>
    <w:rsid w:val="00D14AEC"/>
    <w:rsid w:val="00D20471"/>
    <w:rsid w:val="00D2154F"/>
    <w:rsid w:val="00D21810"/>
    <w:rsid w:val="00D24F6E"/>
    <w:rsid w:val="00D26985"/>
    <w:rsid w:val="00D273EA"/>
    <w:rsid w:val="00D31BD1"/>
    <w:rsid w:val="00D32CB1"/>
    <w:rsid w:val="00D42076"/>
    <w:rsid w:val="00D44D35"/>
    <w:rsid w:val="00D463DE"/>
    <w:rsid w:val="00D52F5E"/>
    <w:rsid w:val="00D53FF2"/>
    <w:rsid w:val="00D55C6C"/>
    <w:rsid w:val="00D73E9E"/>
    <w:rsid w:val="00D823F0"/>
    <w:rsid w:val="00DA5CB7"/>
    <w:rsid w:val="00DB5018"/>
    <w:rsid w:val="00DC04E6"/>
    <w:rsid w:val="00DC2CE3"/>
    <w:rsid w:val="00DE22C5"/>
    <w:rsid w:val="00DF4537"/>
    <w:rsid w:val="00DF5E98"/>
    <w:rsid w:val="00DF6115"/>
    <w:rsid w:val="00E01AAA"/>
    <w:rsid w:val="00E069F8"/>
    <w:rsid w:val="00E16327"/>
    <w:rsid w:val="00E21ABB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EF3FBE"/>
    <w:rsid w:val="00EF5ADE"/>
    <w:rsid w:val="00EF7F80"/>
    <w:rsid w:val="00F01E13"/>
    <w:rsid w:val="00F06728"/>
    <w:rsid w:val="00F24118"/>
    <w:rsid w:val="00F50B76"/>
    <w:rsid w:val="00F517DC"/>
    <w:rsid w:val="00F6173C"/>
    <w:rsid w:val="00F618BD"/>
    <w:rsid w:val="00F70E61"/>
    <w:rsid w:val="00F727B5"/>
    <w:rsid w:val="00F76558"/>
    <w:rsid w:val="00F8386D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Naglaeno" w:type="character">
    <w:name w:val="Strong"/>
    <w:basedOn w:val="Zadanifontodlomka"/>
    <w:qFormat/>
    <w:rsid w:val="00BD69F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928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8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8B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8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8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Naglaeno" w:type="character">
    <w:name w:val="Strong"/>
    <w:basedOn w:val="Zadanifontodlomka"/>
    <w:qFormat/>
    <w:rsid w:val="00BD69F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928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8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8B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8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8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St-464/2016</izvorni_sadrzaj>
    <derivirana_varijabla naziv="DomainObject.Predmet.OznakaBroj_1">St-464/2016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CM - KONZALTING d.o.o. zastupanog po punomoćniku Dario Luketa</izvorni_sadrzaj>
    <derivirana_varijabla naziv="DomainObject.Predmet.ProtustrankaFormated_1">  CM - KONZALTING d.o.o. zastupanog po punomoćniku Dario Luketa</derivirana_varijabla>
  </DomainObject.Predmet.ProtustrankaFormated>
  <DomainObject.Predmet.ProtustrankaFormatedOIB>
    <izvorni_sadrzaj>  CM - KONZALTING d.o.o., OIB 14861542562 zastupanog po punomoćniku Dario Luketa</izvorni_sadrzaj>
    <derivirana_varijabla naziv="DomainObject.Predmet.ProtustrankaFormatedOIB_1">  CM - KONZALTING d.o.o., OIB 14861542562 zastupanog po punomoćniku Dario Luketa</derivirana_varijabla>
  </DomainObject.Predmet.ProtustrankaFormatedOIB>
  <DomainObject.Predmet.ProtustrankaFormatedWithAdress>
    <izvorni_sadrzaj> CM - KONZALTING d.o.o., Trg bana J. Jelačića 3, 10000 Zagreb zastupanog po punomoćniku Dario Luketa</izvorni_sadrzaj>
    <derivirana_varijabla naziv="DomainObject.Predmet.ProtustrankaFormatedWithAdress_1"> CM - KONZALTING d.o.o., Trg bana J. Jelačića 3, 10000 Zagreb zastupanog po punomoćniku Dario Luketa</derivirana_varijabla>
  </DomainObject.Predmet.ProtustrankaFormatedWithAdress>
  <DomainObject.Predmet.ProtustrankaFormatedWithAdressOIB>
    <izvorni_sadrzaj> CM - KONZALTING d.o.o., OIB 14861542562, Trg bana J. Jelačića 3, 10000 Zagreb zastupanog po punomoćniku Dario Luketa</izvorni_sadrzaj>
    <derivirana_varijabla naziv="DomainObject.Predmet.ProtustrankaFormatedWithAdressOIB_1"> CM - KONZALTING d.o.o., OIB 14861542562, Trg bana J. Jelačića 3, 10000 Zagreb zastupanog po punomoćniku Dario Luketa</derivirana_varijabla>
  </DomainObject.Predmet.ProtustrankaFormatedWithAdressOIB>
  <DomainObject.Predmet.ProtustrankaWithAdress>
    <izvorni_sadrzaj>CM - KONZALTING d.o.o. Trg bana J. Jelačića 3, 10000 Zagreb</izvorni_sadrzaj>
    <derivirana_varijabla naziv="DomainObject.Predmet.ProtustrankaWithAdress_1">CM - KONZALTING d.o.o. Trg bana J. Jelačića 3, 10000 Zagreb</derivirana_varijabla>
  </DomainObject.Predmet.ProtustrankaWithAdress>
  <DomainObject.Predmet.ProtustrankaWithAdressOIB>
    <izvorni_sadrzaj>CM - KONZALTING d.o.o., OIB 14861542562, Trg bana J. Jelačića 3, 10000 Zagreb</izvorni_sadrzaj>
    <derivirana_varijabla naziv="DomainObject.Predmet.ProtustrankaWithAdressOIB_1">CM - KONZALTING d.o.o., OIB 14861542562, Trg bana J. Jelačića 3, 10000 Zagreb</derivirana_varijabla>
  </DomainObject.Predmet.ProtustrankaWithAdressOIB>
  <DomainObject.Predmet.ProtustrankaNazivFormated>
    <izvorni_sadrzaj>CM - KONZALTING d.o.o.</izvorni_sadrzaj>
    <derivirana_varijabla naziv="DomainObject.Predmet.ProtustrankaNazivFormated_1">CM - KONZALTING d.o.o.</derivirana_varijabla>
  </DomainObject.Predmet.ProtustrankaNazivFormated>
  <DomainObject.Predmet.ProtustrankaNazivFormatedOIB>
    <izvorni_sadrzaj>CM - KONZALTING d.o.o., OIB 14861542562</izvorni_sadrzaj>
    <derivirana_varijabla naziv="DomainObject.Predmet.ProtustrankaNazivFormatedOIB_1">CM - KONZALTING d.o.o., OIB 14861542562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CM - KONZALTING d.o.o. zastupanog po punomoćniku Dario Luketa</item>
    </izvorni_sadrzaj>
    <derivirana_varijabla naziv="DomainObject.Predmet.ProtuStrankaListFormated_1">
      <item>CM - KONZALTING d.o.o. zastupanog po punomoćniku Dario Luketa</item>
    </derivirana_varijabla>
  </DomainObject.Predmet.ProtuStrankaListFormated>
  <DomainObject.Predmet.ProtuStrankaListFormatedOIB>
    <izvorni_sadrzaj>
      <item>CM - KONZALTING d.o.o., OIB 14861542562 zastupanog po punomoćniku Dario Luketa</item>
    </izvorni_sadrzaj>
    <derivirana_varijabla naziv="DomainObject.Predmet.ProtuStrankaListFormatedOIB_1">
      <item>CM - KONZALTING d.o.o., OIB 14861542562 zastupanog po punomoćniku Dario Luketa</item>
    </derivirana_varijabla>
  </DomainObject.Predmet.ProtuStrankaListFormatedOIB>
  <DomainObject.Predmet.ProtuStrankaListFormatedWithAdress>
    <izvorni_sadrzaj>
      <item>CM - KONZALTING d.o.o., Trg bana J. Jelačića 3, 10000 Zagreb zastupanog po punomoćniku Dario Luketa</item>
    </izvorni_sadrzaj>
    <derivirana_varijabla naziv="DomainObject.Predmet.ProtuStrankaListFormatedWithAdress_1">
      <item>CM - KONZALTING d.o.o., Trg bana J. Jelačića 3, 10000 Zagreb zastupanog po punomoćniku Dario Luketa</item>
    </derivirana_varijabla>
  </DomainObject.Predmet.ProtuStrankaListFormatedWithAdress>
  <DomainObject.Predmet.ProtuStrankaListFormatedWithAdressOIB>
    <izvorni_sadrzaj>
      <item>CM - KONZALTING d.o.o., OIB 14861542562, Trg bana J. Jelačića 3, 10000 Zagreb zastupanog po punomoćniku Dario Luketa</item>
    </izvorni_sadrzaj>
    <derivirana_varijabla naziv="DomainObject.Predmet.ProtuStrankaListFormatedWithAdressOIB_1">
      <item>CM - KONZALTING d.o.o., OIB 14861542562, Trg bana J. Jelačića 3, 10000 Zagreb zastupanog po punomoćniku Dario Luketa</item>
    </derivirana_varijabla>
  </DomainObject.Predmet.ProtuStrankaListFormatedWithAdressOIB>
  <DomainObject.Predmet.ProtuStrankaListNazivFormated>
    <izvorni_sadrzaj>
      <item>CM - KONZALTING d.o.o.</item>
    </izvorni_sadrzaj>
    <derivirana_varijabla naziv="DomainObject.Predmet.ProtuStrankaListNazivFormated_1">
      <item>CM - KONZALTING d.o.o.</item>
    </derivirana_varijabla>
  </DomainObject.Predmet.ProtuStrankaListNazivFormated>
  <DomainObject.Predmet.ProtuStrankaListNazivFormatedOIB>
    <izvorni_sadrzaj>
      <item>CM - KONZALTING d.o.o., OIB 14861542562</item>
    </izvorni_sadrzaj>
    <derivirana_varijabla naziv="DomainObject.Predmet.ProtuStrankaListNazivFormatedOIB_1">
      <item>CM - KONZALTING d.o.o., OIB 14861542562</item>
    </derivirana_varijabla>
  </DomainObject.Predmet.ProtuStrankaListNazivFormatedOIB>
  <DomainObject.Predmet.OstaliListFormated>
    <izvorni_sadrzaj>
      <item>Dario Luketa punomoćnik sudionika u postupku CM - KONZALTING d.o.o.</item>
    </izvorni_sadrzaj>
    <derivirana_varijabla naziv="DomainObject.Predmet.OstaliListFormated_1">
      <item>Dario Luketa punomoćnik sudionika u postupku CM - KONZALTING d.o.o.</item>
    </derivirana_varijabla>
  </DomainObject.Predmet.OstaliListFormated>
  <DomainObject.Predmet.OstaliListFormatedOIB>
    <izvorni_sadrzaj>
      <item>Dario Luketa, OIB 80563337903 punomoćnik sudionika u postupku CM - KONZALTING d.o.o.</item>
    </izvorni_sadrzaj>
    <derivirana_varijabla naziv="DomainObject.Predmet.OstaliListFormatedOIB_1">
      <item>Dario Luketa, OIB 80563337903 punomoćnik sudionika u postupku CM - KONZALTING d.o.o.</item>
    </derivirana_varijabla>
  </DomainObject.Predmet.OstaliListFormatedOIB>
  <DomainObject.Predmet.OstaliListFormatedWithAdress>
    <izvorni_sadrzaj>
      <item>Dario Luketa, Sudiščak 7, 10000 Zagreb punomoćnik sudionika u postupku CM - KONZALTING d.o.o.</item>
    </izvorni_sadrzaj>
    <derivirana_varijabla naziv="DomainObject.Predmet.OstaliListFormatedWithAdress_1">
      <item>Dario Luketa, Sudiščak 7, 10000 Zagreb punomoćnik sudionika u postupku CM - KONZALTING d.o.o.</item>
    </derivirana_varijabla>
  </DomainObject.Predmet.OstaliListFormatedWithAdress>
  <DomainObject.Predmet.OstaliListFormatedWithAdressOIB>
    <izvorni_sadrzaj>
      <item>Dario Luketa, OIB 80563337903, Sudiščak 7, 10000 Zagreb punomoćnik sudionika u postupku CM - KONZALTING d.o.o.</item>
    </izvorni_sadrzaj>
    <derivirana_varijabla naziv="DomainObject.Predmet.OstaliListFormatedWithAdressOIB_1">
      <item>Dario Luketa, OIB 80563337903, Sudiščak 7, 10000 Zagreb punomoćnik sudionika u postupku CM - KONZALTING d.o.o.</item>
    </derivirana_varijabla>
  </DomainObject.Predmet.OstaliListFormatedWithAdressOIB>
  <DomainObject.Predmet.OstaliListNazivFormated>
    <izvorni_sadrzaj>
      <item>Dario Luketa</item>
    </izvorni_sadrzaj>
    <derivirana_varijabla naziv="DomainObject.Predmet.OstaliListNazivFormated_1">
      <item>Dario Luketa</item>
    </derivirana_varijabla>
  </DomainObject.Predmet.OstaliListNazivFormated>
  <DomainObject.Predmet.OstaliListNazivFormatedOIB>
    <izvorni_sadrzaj>
      <item>Dario Luketa, OIB 80563337903</item>
    </izvorni_sadrzaj>
    <derivirana_varijabla naziv="DomainObject.Predmet.OstaliListNazivFormatedOIB_1">
      <item>Dario Luketa, OIB 80563337903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CM - KONZALTING d.o.o.</izvorni_sadrzaj>
    <derivirana_varijabla naziv="DomainObject.Predmet.ProtustrankaIDrugi_1">CM - KONZALTING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CM - KONZALTING d.o.o., OIB 14861542562, Trg bana J. Jelačića 3, 10000 Zagreb</izvorni_sadrzaj>
    <derivirana_varijabla naziv="DomainObject.Predmet.ProtustrankaIDrugiAdressOIB_1">CM - KONZALTING d.o.o., OIB 14861542562, Trg bana J.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CM - KONZALTING d.o.o.</item>
      <item>FINA Regionalni centar Zagreb</item>
      <item>Dario Luketa</item>
    </izvorni_sadrzaj>
    <derivirana_varijabla naziv="DomainObject.Predmet.SudioniciListNaziv_1">
      <item>CM - KONZALTING d.o.o.</item>
      <item>FINA Regionalni centar Zagreb</item>
      <item>Dario Luketa</item>
    </derivirana_varijabla>
  </DomainObject.Predmet.SudioniciListNaziv>
  <DomainObject.Predmet.SudioniciListAdressOIB>
    <izvorni_sadrzaj>
      <item>CM - KONZALTING d.o.o., OIB 14861542562, Trg bana J. Jelačića 3,10000 Zagreb</item>
      <item>FINA Regionalni centar Zagreb, OIB 85821130368, Trg svibanjskih žrtava 1995. 1,10000 Zagreb</item>
      <item>Dario Luketa, OIB 80563337903, Sudiščak 7,10000 Zagreb</item>
    </izvorni_sadrzaj>
    <derivirana_varijabla naziv="DomainObject.Predmet.SudioniciListAdressOIB_1">
      <item>CM - KONZALTING d.o.o., OIB 14861542562, Trg bana J. Jelačića 3,10000 Zagreb</item>
      <item>FINA Regionalni centar Zagreb, OIB 85821130368, Trg svibanjskih žrtava 1995. 1,10000 Zagreb</item>
      <item>Dario Luketa, OIB 80563337903, Sudiščak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14861542562</item>
      <item>, OIB 85821130368</item>
      <item>, OIB 80563337903</item>
    </izvorni_sadrzaj>
    <derivirana_varijabla naziv="DomainObject.Predmet.SudioniciListNazivOIB_1">
      <item>, OIB 14861542562</item>
      <item>, OIB 85821130368</item>
      <item>, OIB 80563337903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3903A2-00F1-4141-86C7-ADF610A70A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721</properties:Words>
  <properties:Characters>3848</properties:Characters>
  <properties:Lines>113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2016-08-02T12:46:00Z</dcterms:created>
  <dc:creator>553y7k3</dc:creator>
  <cp:lastModifiedBy>Miroslav Lovreković</cp:lastModifiedBy>
  <cp:lastPrinted>2016-08-03T06:15:00Z</cp:lastPrinted>
  <dcterms:modified xmlns:xsi="http://www.w3.org/2001/XMLSchema-instance" xsi:type="dcterms:W3CDTF">2016-08-03T06:15:00Z</dcterms:modified>
  <cp:revision>8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