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f5dc" w14:paraId="320f5dc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F66CA4">
        <w:t>2</w:t>
      </w:r>
      <w:r w:rsidR="00066C39">
        <w:t>52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066C39">
        <w:t>ŠKRINJA-TRANS</w:t>
      </w:r>
      <w:r w:rsidR="00B4488B">
        <w:t xml:space="preserve"> </w:t>
      </w:r>
      <w:r w:rsidR="00A854E3">
        <w:t>d.o</w:t>
      </w:r>
      <w:r w:rsidR="00F66CA4">
        <w:t>.o.</w:t>
      </w:r>
      <w:r w:rsidR="009410AF">
        <w:t xml:space="preserve">, </w:t>
      </w:r>
      <w:r w:rsidR="002F39FA">
        <w:t xml:space="preserve">OIB: </w:t>
      </w:r>
      <w:r w:rsidR="00066C39">
        <w:t>76256379724</w:t>
      </w:r>
      <w:r w:rsidR="003B1AF7">
        <w:t>,</w:t>
      </w:r>
      <w:r w:rsidR="00B14F3A">
        <w:t xml:space="preserve"> </w:t>
      </w:r>
      <w:r w:rsidR="00F66CA4">
        <w:t xml:space="preserve">MBS: </w:t>
      </w:r>
      <w:r w:rsidR="00066C39">
        <w:t>080714430,</w:t>
      </w:r>
      <w:r w:rsidR="00B4488B">
        <w:t xml:space="preserve"> </w:t>
      </w:r>
      <w:r w:rsidR="00B44148">
        <w:t xml:space="preserve">Zagreb, </w:t>
      </w:r>
      <w:r w:rsidR="00066C39">
        <w:t xml:space="preserve">Vladimira </w:t>
      </w:r>
      <w:proofErr w:type="spellStart"/>
      <w:r w:rsidR="00066C39">
        <w:t>Ruždjaka</w:t>
      </w:r>
      <w:proofErr w:type="spellEnd"/>
      <w:r w:rsidR="00066C39">
        <w:t xml:space="preserve"> 9A</w:t>
      </w:r>
      <w:r w:rsidR="00B4488B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F66CA4">
        <w:t>6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066C39">
        <w:t xml:space="preserve">ŠKRINJA-TRANS d.o.o., OIB: 76256379724, MBS: 080714430, Zagreb, Vladimira </w:t>
      </w:r>
      <w:proofErr w:type="spellStart"/>
      <w:r w:rsidR="00066C39">
        <w:t>Ruždjaka</w:t>
      </w:r>
      <w:proofErr w:type="spellEnd"/>
      <w:r w:rsidR="00066C39">
        <w:t xml:space="preserve"> 9A</w:t>
      </w:r>
      <w:r w:rsidR="003B1AF7">
        <w:t>,</w:t>
      </w:r>
      <w:r w:rsidR="00F66CA4">
        <w:t xml:space="preserve"> iznosi </w:t>
      </w:r>
      <w:r w:rsidR="00066C39">
        <w:t>39.700,95</w:t>
      </w:r>
      <w:r w:rsidR="00B4488B">
        <w:t xml:space="preserve"> 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066C39">
        <w:t xml:space="preserve">ŠKRINJA-TRANS d.o.o., OIB: 76256379724, MBS: 080714430, Zagreb, Vladimira </w:t>
      </w:r>
      <w:proofErr w:type="spellStart"/>
      <w:r w:rsidR="00066C39">
        <w:t>Ruždjaka</w:t>
      </w:r>
      <w:proofErr w:type="spellEnd"/>
      <w:r w:rsidR="00066C39">
        <w:t xml:space="preserve"> 9A</w:t>
      </w:r>
      <w:r w:rsidR="003B1AF7">
        <w:t>,</w:t>
      </w:r>
      <w:r>
        <w:t xml:space="preserve"> </w:t>
      </w:r>
      <w:r w:rsidR="00F66CA4">
        <w:t xml:space="preserve">direktor </w:t>
      </w:r>
      <w:r w:rsidR="00066C39">
        <w:t>MLADEN ŠKRINJAR,</w:t>
      </w:r>
      <w:r w:rsidR="00F66CA4">
        <w:t xml:space="preserve"> </w:t>
      </w:r>
      <w:r w:rsidR="003B1AF7">
        <w:t xml:space="preserve">OIB: </w:t>
      </w:r>
      <w:r w:rsidR="00066C39">
        <w:t>99818034766</w:t>
      </w:r>
      <w:r w:rsidR="00B44148">
        <w:t>,</w:t>
      </w:r>
      <w:r w:rsidR="003B1AF7">
        <w:t xml:space="preserve">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F0A67">
        <w:t>1</w:t>
      </w:r>
      <w:r w:rsidR="003B1AF7">
        <w:t>2</w:t>
      </w:r>
      <w:r w:rsidR="00066C39">
        <w:t>52</w:t>
      </w:r>
      <w:r w:rsidR="00EF0A67">
        <w:t>-16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F66CA4">
        <w:t>6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1C72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C72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CC1C72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66C39"/>
    <w:rsid w:val="00083038"/>
    <w:rsid w:val="000E21CA"/>
    <w:rsid w:val="000F7526"/>
    <w:rsid w:val="00122B97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6311F"/>
    <w:rsid w:val="008974F6"/>
    <w:rsid w:val="008C63F0"/>
    <w:rsid w:val="00927558"/>
    <w:rsid w:val="0093241A"/>
    <w:rsid w:val="009410AF"/>
    <w:rsid w:val="0096321F"/>
    <w:rsid w:val="00964F1D"/>
    <w:rsid w:val="00A04A84"/>
    <w:rsid w:val="00A04BF3"/>
    <w:rsid w:val="00A324F9"/>
    <w:rsid w:val="00A56404"/>
    <w:rsid w:val="00A854E3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B3ED6"/>
    <w:rsid w:val="00BC1483"/>
    <w:rsid w:val="00C82963"/>
    <w:rsid w:val="00CA7F62"/>
    <w:rsid w:val="00CB55B6"/>
    <w:rsid w:val="00CC1C72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EF0A67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C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C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C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C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C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C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C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C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St-1252/2016</izvorni_sadrzaj>
    <derivirana_varijabla naziv="DomainObject.Predmet.OznakaBroj_1">St-1252/2016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ŠKRINJAR - TRANS d.o.o.</izvorni_sadrzaj>
    <derivirana_varijabla naziv="DomainObject.Predmet.ProtustrankaFormated_1">  ŠKRINJAR - TRANS d.o.o.</derivirana_varijabla>
  </DomainObject.Predmet.ProtustrankaFormated>
  <DomainObject.Predmet.ProtustrankaFormatedOIB>
    <izvorni_sadrzaj>  ŠKRINJAR - TRANS d.o.o., OIB 76256379724</izvorni_sadrzaj>
    <derivirana_varijabla naziv="DomainObject.Predmet.ProtustrankaFormatedOIB_1">  ŠKRINJAR - TRANS d.o.o., OIB 76256379724</derivirana_varijabla>
  </DomainObject.Predmet.ProtustrankaFormatedOIB>
  <DomainObject.Predmet.ProtustrankaFormatedWithAdress>
    <izvorni_sadrzaj> ŠKRINJAR - TRANS d.o.o., Vladimira Ruždjaka 9A, 10000 Zagreb</izvorni_sadrzaj>
    <derivirana_varijabla naziv="DomainObject.Predmet.ProtustrankaFormatedWithAdress_1"> ŠKRINJAR - TRANS d.o.o., Vladimira Ruždjaka 9A, 10000 Zagreb</derivirana_varijabla>
  </DomainObject.Predmet.ProtustrankaFormatedWithAdress>
  <DomainObject.Predmet.ProtustrankaFormatedWithAdressOIB>
    <izvorni_sadrzaj> ŠKRINJAR - TRANS d.o.o., OIB 76256379724, Vladimira Ruždjaka 9A, 10000 Zagreb</izvorni_sadrzaj>
    <derivirana_varijabla naziv="DomainObject.Predmet.ProtustrankaFormatedWithAdressOIB_1"> ŠKRINJAR - TRANS d.o.o., OIB 76256379724, Vladimira Ruždjaka 9A, 10000 Zagreb</derivirana_varijabla>
  </DomainObject.Predmet.ProtustrankaFormatedWithAdressOIB>
  <DomainObject.Predmet.ProtustrankaWithAdress>
    <izvorni_sadrzaj>ŠKRINJAR - TRANS d.o.o. Vladimira Ruždjaka 9A, 10000 Zagreb</izvorni_sadrzaj>
    <derivirana_varijabla naziv="DomainObject.Predmet.ProtustrankaWithAdress_1">ŠKRINJAR - TRANS d.o.o. Vladimira Ruždjaka 9A, 10000 Zagreb</derivirana_varijabla>
  </DomainObject.Predmet.ProtustrankaWithAdress>
  <DomainObject.Predmet.ProtustrankaWithAdressOIB>
    <izvorni_sadrzaj>ŠKRINJAR - TRANS d.o.o., OIB 76256379724, Vladimira Ruždjaka 9A, 10000 Zagreb</izvorni_sadrzaj>
    <derivirana_varijabla naziv="DomainObject.Predmet.ProtustrankaWithAdressOIB_1">ŠKRINJAR - TRANS d.o.o., OIB 76256379724, Vladimira Ruždjaka 9A, 10000 Zagreb</derivirana_varijabla>
  </DomainObject.Predmet.ProtustrankaWithAdressOIB>
  <DomainObject.Predmet.ProtustrankaNazivFormated>
    <izvorni_sadrzaj>ŠKRINJAR - TRANS d.o.o.</izvorni_sadrzaj>
    <derivirana_varijabla naziv="DomainObject.Predmet.ProtustrankaNazivFormated_1">ŠKRINJAR - TRANS d.o.o.</derivirana_varijabla>
  </DomainObject.Predmet.ProtustrankaNazivFormated>
  <DomainObject.Predmet.ProtustrankaNazivFormatedOIB>
    <izvorni_sadrzaj>ŠKRINJAR - TRANS d.o.o., OIB 76256379724</izvorni_sadrzaj>
    <derivirana_varijabla naziv="DomainObject.Predmet.ProtustrankaNazivFormatedOIB_1">ŠKRINJAR - TRANS d.o.o., OIB 76256379724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ŠKRINJAR - TRANS d.o.o.</item>
    </izvorni_sadrzaj>
    <derivirana_varijabla naziv="DomainObject.Predmet.ProtuStrankaListFormated_1">
      <item>ŠKRINJAR - TRANS d.o.o.</item>
    </derivirana_varijabla>
  </DomainObject.Predmet.ProtuStrankaListFormated>
  <DomainObject.Predmet.ProtuStrankaListFormatedOIB>
    <izvorni_sadrzaj>
      <item>ŠKRINJAR - TRANS d.o.o., OIB 76256379724</item>
    </izvorni_sadrzaj>
    <derivirana_varijabla naziv="DomainObject.Predmet.ProtuStrankaListFormatedOIB_1">
      <item>ŠKRINJAR - TRANS d.o.o., OIB 76256379724</item>
    </derivirana_varijabla>
  </DomainObject.Predmet.ProtuStrankaListFormatedOIB>
  <DomainObject.Predmet.ProtuStrankaListFormatedWithAdress>
    <izvorni_sadrzaj>
      <item>ŠKRINJAR - TRANS d.o.o., Vladimira Ruždjaka 9A, 10000 Zagreb</item>
    </izvorni_sadrzaj>
    <derivirana_varijabla naziv="DomainObject.Predmet.ProtuStrankaListFormatedWithAdress_1">
      <item>ŠKRINJAR - TRANS d.o.o., Vladimira Ruždjaka 9A, 10000 Zagreb</item>
    </derivirana_varijabla>
  </DomainObject.Predmet.ProtuStrankaListFormatedWithAdress>
  <DomainObject.Predmet.ProtuStrankaListFormatedWithAdressOIB>
    <izvorni_sadrzaj>
      <item>ŠKRINJAR - TRANS d.o.o., OIB 76256379724, Vladimira Ruždjaka 9A, 10000 Zagreb</item>
    </izvorni_sadrzaj>
    <derivirana_varijabla naziv="DomainObject.Predmet.ProtuStrankaListFormatedWithAdressOIB_1">
      <item>ŠKRINJAR - TRANS d.o.o., OIB 76256379724, Vladimira Ruždjaka 9A, 10000 Zagreb</item>
    </derivirana_varijabla>
  </DomainObject.Predmet.ProtuStrankaListFormatedWithAdressOIB>
  <DomainObject.Predmet.ProtuStrankaListNazivFormated>
    <izvorni_sadrzaj>
      <item>ŠKRINJAR - TRANS d.o.o.</item>
    </izvorni_sadrzaj>
    <derivirana_varijabla naziv="DomainObject.Predmet.ProtuStrankaListNazivFormated_1">
      <item>ŠKRINJAR - TRANS d.o.o.</item>
    </derivirana_varijabla>
  </DomainObject.Predmet.ProtuStrankaListNazivFormated>
  <DomainObject.Predmet.ProtuStrankaListNazivFormatedOIB>
    <izvorni_sadrzaj>
      <item>ŠKRINJAR - TRANS d.o.o., OIB 76256379724</item>
    </izvorni_sadrzaj>
    <derivirana_varijabla naziv="DomainObject.Predmet.ProtuStrankaListNazivFormatedOIB_1">
      <item>ŠKRINJAR - TRANS d.o.o., OIB 76256379724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ŠKRINJAR - TRANS d.o.o.</izvorni_sadrzaj>
    <derivirana_varijabla naziv="DomainObject.Predmet.ProtustrankaIDrugi_1">ŠKRINJAR - 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ŠKRINJAR - TRANS d.o.o., OIB 76256379724, Vladimira Ruždjaka 9A, 10000 Zagreb</izvorni_sadrzaj>
    <derivirana_varijabla naziv="DomainObject.Predmet.ProtustrankaIDrugiAdressOIB_1">ŠKRINJAR - TRANS d.o.o., OIB 76256379724, Vladimira Ruždjaka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ŠKRINJAR - TRANS d.o.o.</item>
      <item>FINA Regionalni centar Zagreb</item>
    </izvorni_sadrzaj>
    <derivirana_varijabla naziv="DomainObject.Predmet.SudioniciListNaziv_1">
      <item>ŠKRINJAR - TRANS d.o.o.</item>
      <item>FINA Regionalni centar Zagreb</item>
    </derivirana_varijabla>
  </DomainObject.Predmet.SudioniciListNaziv>
  <DomainObject.Predmet.SudioniciListAdressOIB>
    <izvorni_sadrzaj>
      <item>ŠKRINJAR - TRANS d.o.o., OIB 76256379724, Vladimira Ruždjaka 9A,10000 Zagreb</item>
      <item>FINA Regionalni centar Zagreb, OIB 85821130368, Trg svibanjskih žrtava 1995. 1,10000 Zagreb</item>
    </izvorni_sadrzaj>
    <derivirana_varijabla naziv="DomainObject.Predmet.SudioniciListAdressOIB_1">
      <item>ŠKRINJAR - TRANS d.o.o., OIB 76256379724, Vladimira Ruždjaka 9A,10000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76256379724</item>
      <item>, OIB 85821130368</item>
    </izvorni_sadrzaj>
    <derivirana_varijabla naziv="DomainObject.Predmet.SudioniciListNazivOIB_1">
      <item>, OIB 76256379724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2025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2016-06-06T12:00:00Z</dcterms:created>
  <dc:creator>Snježana Andrijanić</dc:creator>
  <cp:lastModifiedBy>Snježana Andrijanić</cp:lastModifiedBy>
  <cp:lastPrinted>2016-06-06T12:00:00Z</cp:lastPrinted>
  <dcterms:modified xmlns:xsi="http://www.w3.org/2001/XMLSchema-instance" xsi:type="dcterms:W3CDTF">2016-06-06T12:00:00Z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