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b837" w14:paraId="b67b837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AD6AD3">
        <w:t>744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AD6AD3">
        <w:t>MAKRO-PROMET</w:t>
      </w:r>
      <w:r w:rsidR="005D174A">
        <w:t xml:space="preserve"> d</w:t>
      </w:r>
      <w:r w:rsidR="00C653AB">
        <w:t>.o.o.,</w:t>
      </w:r>
      <w:r w:rsidR="003D7BA4">
        <w:t xml:space="preserve"> Spl</w:t>
      </w:r>
      <w:r w:rsidR="00AD6AD3">
        <w:t>it, Put Dragovoda 51</w:t>
      </w:r>
      <w:r w:rsidR="00800AD4">
        <w:t xml:space="preserve">, </w:t>
      </w:r>
      <w:r w:rsidR="00D75071">
        <w:t>OIB</w:t>
      </w:r>
      <w:r w:rsidR="00AD6AD3">
        <w:t>: 39028095066</w:t>
      </w:r>
      <w:r w:rsidR="00961651">
        <w:t>,</w:t>
      </w:r>
      <w:r w:rsidR="00C653AB">
        <w:t xml:space="preserve"> MBS: </w:t>
      </w:r>
      <w:r w:rsidR="00AD6AD3">
        <w:t>060128555</w:t>
      </w:r>
      <w:r w:rsidR="00800AD4">
        <w:t>,</w:t>
      </w:r>
      <w:r w:rsidR="00791C38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AD6AD3" w:rsidRPr="00AD6AD3">
        <w:t>MAKRO-PROMET d.o.o., Split, Put Dragovoda 51, OIB: 39028095066, MBS: 060128555</w:t>
      </w:r>
      <w:r w:rsidR="004535C0" w:rsidRPr="004535C0">
        <w:t>,</w:t>
      </w:r>
      <w:r w:rsidR="004535C0">
        <w:t xml:space="preserve">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615DCB">
        <w:t>1</w:t>
      </w:r>
      <w:r w:rsidR="00AF4211">
        <w:t>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AD6AD3">
        <w:t xml:space="preserve"> 2057</w:t>
      </w:r>
      <w:r w:rsidR="006F7E37">
        <w:t xml:space="preserve">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AD6AD3">
        <w:t xml:space="preserve"> 18.519.688,76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948D5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948D5">
        <w:t>3. ST-17</w:t>
      </w:r>
      <w:r w:rsidR="00AD6AD3">
        <w:t>44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948D5">
        <w:t>a</w:t>
      </w:r>
      <w:r w:rsidR="003D3A71">
        <w:t xml:space="preserve"> ovlašten</w:t>
      </w:r>
      <w:r w:rsidR="004948D5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948D5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D3A71"/>
    <w:rsid w:val="003D7BA4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5C21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91E44"/>
    <w:rsid w:val="006F7857"/>
    <w:rsid w:val="006F7E3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D137A"/>
    <w:rsid w:val="00AD514C"/>
    <w:rsid w:val="00AD5BE5"/>
    <w:rsid w:val="00AD6AD3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6A52"/>
    <w:rsid w:val="00D41B73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1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E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E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E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E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1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E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E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E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E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1744</izvorni_sadrzaj>
    <derivirana_varijabla naziv="DomainObject.Predmet.Broj_1">1744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St-1744/2015</izvorni_sadrzaj>
    <derivirana_varijabla naziv="DomainObject.Predmet.OznakaBroj_1">St-1744/2015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MAKRO-PROMET društvo s ograničenom odgovornošću za trgovinu</izvorni_sadrzaj>
    <derivirana_varijabla naziv="DomainObject.Predmet.ProtustrankaFormated_1">  MAKRO-PROMET društvo s ograničenom odgovornošću za trgovinu</derivirana_varijabla>
  </DomainObject.Predmet.ProtustrankaFormated>
  <DomainObject.Predmet.ProtustrankaFormatedOIB>
    <izvorni_sadrzaj>  MAKRO-PROMET društvo s ograničenom odgovornošću za trgovinu, OIB 39028095066</izvorni_sadrzaj>
    <derivirana_varijabla naziv="DomainObject.Predmet.ProtustrankaFormatedOIB_1">  MAKRO-PROMET društvo s ograničenom odgovornošću za trgovinu, OIB 39028095066</derivirana_varijabla>
  </DomainObject.Predmet.ProtustrankaFormatedOIB>
  <DomainObject.Predmet.ProtustrankaFormatedWithAdress>
    <izvorni_sadrzaj> MAKRO-PROMET društvo s ograničenom odgovornošću za trgovinu, Put Dragovoda 51, 21000 Split</izvorni_sadrzaj>
    <derivirana_varijabla naziv="DomainObject.Predmet.ProtustrankaFormatedWithAdress_1"> MAKRO-PROMET društvo s ograničenom odgovornošću za trgovinu, Put Dragovoda 51, 21000 Split</derivirana_varijabla>
  </DomainObject.Predmet.ProtustrankaFormatedWithAdress>
  <DomainObject.Predmet.ProtustrankaFormatedWithAdressOIB>
    <izvorni_sadrzaj> MAKRO-PROMET društvo s ograničenom odgovornošću za trgovinu, OIB 39028095066, Put Dragovoda 51, 21000 Split</izvorni_sadrzaj>
    <derivirana_varijabla naziv="DomainObject.Predmet.ProtustrankaFormatedWithAdressOIB_1"> MAKRO-PROMET društvo s ograničenom odgovornošću za trgovinu, OIB 39028095066, Put Dragovoda 51, 21000 Split</derivirana_varijabla>
  </DomainObject.Predmet.ProtustrankaFormatedWithAdressOIB>
  <DomainObject.Predmet.ProtustrankaWithAdress>
    <izvorni_sadrzaj>MAKRO-PROMET društvo s ograničenom odgovornošću za trgovinu Put Dragovoda 51, 21000 Split</izvorni_sadrzaj>
    <derivirana_varijabla naziv="DomainObject.Predmet.ProtustrankaWithAdress_1">MAKRO-PROMET društvo s ograničenom odgovornošću za trgovinu Put Dragovoda 51, 21000 Split</derivirana_varijabla>
  </DomainObject.Predmet.ProtustrankaWithAdress>
  <DomainObject.Predmet.ProtustrankaWithAdressOIB>
    <izvorni_sadrzaj>MAKRO-PROMET društvo s ograničenom odgovornošću za trgovinu, OIB 39028095066, Put Dragovoda 51, 21000 Split</izvorni_sadrzaj>
    <derivirana_varijabla naziv="DomainObject.Predmet.ProtustrankaWithAdressOIB_1">MAKRO-PROMET društvo s ograničenom odgovornošću za trgovinu, OIB 39028095066, Put Dragovoda 51, 21000 Split</derivirana_varijabla>
  </DomainObject.Predmet.ProtustrankaWithAdressOIB>
  <DomainObject.Predmet.ProtustrankaNazivFormated>
    <izvorni_sadrzaj>MAKRO-PROMET društvo s ograničenom odgovornošću za trgovinu</izvorni_sadrzaj>
    <derivirana_varijabla naziv="DomainObject.Predmet.ProtustrankaNazivFormated_1">MAKRO-PROMET društvo s ograničenom odgovornošću za trgovinu</derivirana_varijabla>
  </DomainObject.Predmet.ProtustrankaNazivFormated>
  <DomainObject.Predmet.ProtustrankaNazivFormatedOIB>
    <izvorni_sadrzaj>MAKRO-PROMET društvo s ograničenom odgovornošću za trgovinu, OIB 39028095066</izvorni_sadrzaj>
    <derivirana_varijabla naziv="DomainObject.Predmet.ProtustrankaNazivFormatedOIB_1">MAKRO-PROMET društvo s ograničenom odgovornošću za trgovinu, OIB 39028095066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18519668.76</izvorni_sadrzaj>
    <derivirana_varijabla naziv="DomainObject.Predmet.TrenutnaVrijednost_1">18519668.76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MAKRO-PROMET društvo s ograničenom odgovornošću za trgovinu</item>
    </izvorni_sadrzaj>
    <derivirana_varijabla naziv="DomainObject.Predmet.ProtuStrankaListFormated_1">
      <item>MAKRO-PROMET društvo s ograničenom odgovornošću za trgovinu</item>
    </derivirana_varijabla>
  </DomainObject.Predmet.ProtuStrankaListFormated>
  <DomainObject.Predmet.ProtuStrankaListFormatedOIB>
    <izvorni_sadrzaj>
      <item>MAKRO-PROMET društvo s ograničenom odgovornošću za trgovinu, OIB 39028095066</item>
    </izvorni_sadrzaj>
    <derivirana_varijabla naziv="DomainObject.Predmet.ProtuStrankaListFormatedOIB_1">
      <item>MAKRO-PROMET društvo s ograničenom odgovornošću za trgovinu, OIB 39028095066</item>
    </derivirana_varijabla>
  </DomainObject.Predmet.ProtuStrankaListFormatedOIB>
  <DomainObject.Predmet.ProtuStrankaListFormatedWithAdress>
    <izvorni_sadrzaj>
      <item>MAKRO-PROMET društvo s ograničenom odgovornošću za trgovinu, Put Dragovoda 51, 21000 Split</item>
    </izvorni_sadrzaj>
    <derivirana_varijabla naziv="DomainObject.Predmet.ProtuStrankaListFormatedWithAdress_1">
      <item>MAKRO-PROMET društvo s ograničenom odgovornošću za trgovinu, Put Dragovoda 51, 21000 Split</item>
    </derivirana_varijabla>
  </DomainObject.Predmet.ProtuStrankaListFormatedWithAdress>
  <DomainObject.Predmet.ProtuStrankaListFormatedWithAdressOIB>
    <izvorni_sadrzaj>
      <item>MAKRO-PROMET društvo s ograničenom odgovornošću za trgovinu, OIB 39028095066, Put Dragovoda 51, 21000 Split</item>
    </izvorni_sadrzaj>
    <derivirana_varijabla naziv="DomainObject.Predmet.ProtuStrankaListFormatedWithAdressOIB_1">
      <item>MAKRO-PROMET društvo s ograničenom odgovornošću za trgovinu, OIB 39028095066, Put Dragovoda 51, 21000 Split</item>
    </derivirana_varijabla>
  </DomainObject.Predmet.ProtuStrankaListFormatedWithAdressOIB>
  <DomainObject.Predmet.ProtuStrankaListNazivFormated>
    <izvorni_sadrzaj>
      <item>MAKRO-PROMET društvo s ograničenom odgovornošću za trgovinu</item>
    </izvorni_sadrzaj>
    <derivirana_varijabla naziv="DomainObject.Predmet.ProtuStrankaListNazivFormated_1">
      <item>MAKRO-PROMET društvo s ograničenom odgovornošću za trgovinu</item>
    </derivirana_varijabla>
  </DomainObject.Predmet.ProtuStrankaListNazivFormated>
  <DomainObject.Predmet.ProtuStrankaListNazivFormatedOIB>
    <izvorni_sadrzaj>
      <item>MAKRO-PROMET društvo s ograničenom odgovornošću za trgovinu, OIB 39028095066</item>
    </izvorni_sadrzaj>
    <derivirana_varijabla naziv="DomainObject.Predmet.ProtuStrankaListNazivFormatedOIB_1">
      <item>MAKRO-PROMET društvo s ograničenom odgovornošću za trgovinu, OIB 39028095066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MAKRO-PROMET društvo s ograničenom odgovornošću za trgovinu</izvorni_sadrzaj>
    <derivirana_varijabla naziv="DomainObject.Predmet.ProtustrankaIDrugi_1">MAKRO-PROMET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MAKRO-PROMET društvo s ograničenom odgovornošću za trgovinu, OIB 39028095066, Put Dragovoda 51, 21000 Split</izvorni_sadrzaj>
    <derivirana_varijabla naziv="DomainObject.Predmet.ProtustrankaIDrugiAdressOIB_1">MAKRO-PROMET društvo s ograničenom odgovornošću za trgovinu, OIB 39028095066, Put Dragovoda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MAKRO-PROMET društvo s ograničenom odgovornošću za trgovinu</item>
      <item>FINANCIJSKA AGENCIJA, RC SPLIT</item>
    </izvorni_sadrzaj>
    <derivirana_varijabla naziv="DomainObject.Predmet.SudioniciListNaziv_1">
      <item>MAKRO-PROMET društvo s ograničenom odgovornošću za trgovinu</item>
      <item>FINANCIJSKA AGENCIJA, RC SPLIT</item>
    </derivirana_varijabla>
  </DomainObject.Predmet.SudioniciListNaziv>
  <DomainObject.Predmet.SudioniciListAdressOIB>
    <izvorni_sadrzaj>
      <item>MAKRO-PROMET društvo s ograničenom odgovornošću za trgovinu, OIB 39028095066, Put Dragovoda 51,21000 Split</item>
      <item>FINANCIJSKA AGENCIJA, RC SPLIT, OIB 85821130368, Mažuranićevo šetalište 24 b,21000 Split</item>
    </izvorni_sadrzaj>
    <derivirana_varijabla naziv="DomainObject.Predmet.SudioniciListAdressOIB_1">
      <item>MAKRO-PROMET društvo s ograničenom odgovornošću za trgovinu, OIB 39028095066, Put Dragovoda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39028095066</item>
      <item>, OIB 85821130368</item>
    </izvorni_sadrzaj>
    <derivirana_varijabla naziv="DomainObject.Predmet.SudioniciListNazivOIB_1">
      <item>, OIB 39028095066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1774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2016-01-18T07:40:00Z</dcterms:created>
  <dc:creator>Lari Glavaš</dc:creator>
  <cp:lastModifiedBy>Lari Glavaš</cp:lastModifiedBy>
  <cp:lastPrinted>2015-12-18T09:05:00Z</cp:lastPrinted>
  <dcterms:modified xmlns:xsi="http://www.w3.org/2001/XMLSchema-instance" xsi:type="dcterms:W3CDTF">2016-01-18T07:41:00Z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