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FE082E" w:rsidR="00FE082E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2c117da" w14:paraId="2c117da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AE6F1E">
        <w:rPr>
          <w:lang w:val="pt-BR"/>
        </w:rPr>
        <w:t>1693/13</w:t>
      </w:r>
      <w:r w:rsidR="00FE082E">
        <w:rPr>
          <w:lang w:val="pt-BR"/>
        </w:rPr>
        <w:t>-70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>
      <w:pPr>
        <w:jc w:val="center"/>
      </w:pPr>
      <w:r w:rsidRPr="002B5B7E">
        <w:t>Z A K LJ U Č A K</w:t>
      </w:r>
    </w:p>
    <w:p w:rsidRDefault="00AE6F1E" w:rsidP="002B5B7E" w:rsidR="00AE6F1E" w:rsidRPr="002B5B7E">
      <w:pPr>
        <w:jc w:val="center"/>
      </w:pPr>
    </w:p>
    <w:p w:rsidRDefault="00AE6F1E" w:rsidP="00AE6F1E" w:rsidR="00AE6F1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>
        <w:rPr>
          <w:lang w:val="pt-BR"/>
        </w:rPr>
        <w:t>dana 10. ožujka 2017. godine</w:t>
      </w:r>
      <w:r w:rsidRPr="00DD0196">
        <w:rPr>
          <w:lang w:val="pt-BR"/>
        </w:rPr>
        <w:t xml:space="preserve">.,   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FE082E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FE082E">
        <w:t>z a k l</w:t>
      </w:r>
      <w:r w:rsidR="004270F7" w:rsidRPr="00FE082E">
        <w:t xml:space="preserve">j u č i o  </w:t>
      </w:r>
      <w:r w:rsidR="00C31D80" w:rsidRPr="00FE082E">
        <w:t xml:space="preserve"> </w:t>
      </w:r>
      <w:r w:rsidR="00877097" w:rsidRPr="00FE082E">
        <w:t xml:space="preserve"> j </w:t>
      </w:r>
      <w:r w:rsidR="00A806E8" w:rsidRPr="00FE082E">
        <w:t xml:space="preserve">e </w:t>
      </w:r>
      <w:r w:rsidR="00A806E8" w:rsidRPr="00FE082E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55D18" w:rsidR="00955D18" w:rsidRPr="006B578C">
      <w:pPr>
        <w:ind w:left="705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AE6F1E">
        <w:t>20.1.2016., poslovnog broja:</w:t>
      </w:r>
      <w:r w:rsidR="00153E95" w:rsidRPr="00645508">
        <w:t xml:space="preserve"> </w:t>
      </w:r>
      <w:r w:rsidR="002426F8">
        <w:t>72</w:t>
      </w:r>
      <w:r w:rsidR="0066596C">
        <w:t>.</w:t>
      </w:r>
      <w:r w:rsidR="00AE6F1E">
        <w:t xml:space="preserve"> </w:t>
      </w:r>
      <w:r w:rsidR="0066596C">
        <w:t>St-</w:t>
      </w:r>
      <w:r w:rsidR="002426F8">
        <w:t>1</w:t>
      </w:r>
      <w:r w:rsidR="00AE6F1E">
        <w:t>693/2013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955D18" w:rsidRPr="00955D18">
        <w:rPr>
          <w:lang w:val="pt-BR"/>
        </w:rPr>
        <w:t>VILINSKE POLJANE d.o.o. u stečaju, Donja Stubica (Grad Donja Stubica), Dvorac Stubički Golubovec, Golubovečka 42, OIB: 99874651208, MBS: 080518382</w:t>
      </w:r>
      <w:r w:rsidR="00955D18">
        <w:rPr>
          <w:lang w:val="pt-BR"/>
        </w:rPr>
        <w:t xml:space="preserve">, </w:t>
      </w:r>
      <w:r w:rsidR="00955D18" w:rsidRPr="006B578C">
        <w:t xml:space="preserve">uz odgovarajuću primjenu pravila o ovrsi na nekretninama, upisanim u zemljišnim knjigama Zemljišnoknjižnog odjela </w:t>
      </w:r>
      <w:r w:rsidR="00955D18">
        <w:t>Donja Stubica, Općinskog suda u Zlataru</w:t>
      </w:r>
      <w:r w:rsidR="00955D18" w:rsidRPr="006B578C">
        <w:t xml:space="preserve"> i to:</w:t>
      </w:r>
    </w:p>
    <w:p w:rsidRDefault="00955D18" w:rsidP="00955D18" w:rsidR="00955D18" w:rsidRPr="006B578C"/>
    <w:p w:rsidRDefault="00955D18" w:rsidP="00955D18" w:rsidR="00955D18">
      <w:pPr>
        <w:pStyle w:val="Odlomakpopisa"/>
        <w:numPr>
          <w:ilvl w:val="0"/>
          <w:numId w:val="10"/>
        </w:numPr>
      </w:pPr>
      <w:r>
        <w:t>½ suvlasničkog dijela:</w:t>
      </w:r>
    </w:p>
    <w:p w:rsidRDefault="00955D18" w:rsidP="00955D18" w:rsidR="00955D18" w:rsidRPr="006B578C">
      <w:pPr>
        <w:pStyle w:val="Odlomakpopisa"/>
      </w:pPr>
      <w:r w:rsidRPr="006B578C">
        <w:t xml:space="preserve">k.č.br: </w:t>
      </w:r>
      <w:r>
        <w:t xml:space="preserve">16, Dvorac u Golubovcu, </w:t>
      </w:r>
      <w:r w:rsidRPr="006B578C">
        <w:t xml:space="preserve">površine </w:t>
      </w:r>
      <w:r>
        <w:t xml:space="preserve">250 čhv,  i k.č.br.: 18, Dvorac i parku u Golubovcu, površine 2 jutra, 1538 čhv, </w:t>
      </w:r>
      <w:r w:rsidRPr="006B578C">
        <w:t xml:space="preserve">odnosno sveukupne površine </w:t>
      </w:r>
      <w:r>
        <w:t xml:space="preserve">2 jutra, 1788 čhv, a </w:t>
      </w:r>
      <w:r w:rsidRPr="006B578C">
        <w:t xml:space="preserve">sve upisano u zk.ul. broj: </w:t>
      </w:r>
      <w:r>
        <w:t>1601</w:t>
      </w:r>
      <w:r w:rsidRPr="006B578C">
        <w:t xml:space="preserve"> k.o. </w:t>
      </w:r>
      <w:r>
        <w:t>Stubičko Podgorje</w:t>
      </w:r>
    </w:p>
    <w:p w:rsidRDefault="00955D18" w:rsidP="00955D18" w:rsidR="00955D18" w:rsidRPr="006B578C"/>
    <w:p w:rsidRDefault="00955D18" w:rsidP="00955D18" w:rsidR="00955D18" w:rsidRPr="006B578C">
      <w:pPr>
        <w:jc w:val="both"/>
      </w:pPr>
    </w:p>
    <w:p w:rsidRDefault="00955D18" w:rsidP="00955D18" w:rsidR="00955D18" w:rsidRPr="006B578C">
      <w:pPr>
        <w:jc w:val="both"/>
      </w:pPr>
      <w:r w:rsidRPr="006B578C">
        <w:t xml:space="preserve">Na navedenim nekretninama upisano je razlučno pravo u korist razlučnog vjerovnika: </w:t>
      </w:r>
    </w:p>
    <w:tbl>
      <w:tblPr>
        <w:tblW w:type="dxa" w:w="8752"/>
        <w:tblInd w:type="dxa" w:w="-11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752"/>
      </w:tblGrid>
      <w:tr w:rsidTr="00955D18" w:rsidR="00955D18" w:rsidRPr="006B578C">
        <w:tc>
          <w:tcPr>
            <w:tcW w:type="dxa" w:w="875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rPr>
                <w:bCs/>
              </w:rPr>
              <w:t xml:space="preserve">KARLOVAČKA BANKA D.D., KARLOVAC, I.G. KOVAČIĆA 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FOND ZA RAZVOJ I ZAPOŠLJAVANJE, ZAGREB, FRANKOPANSKA 11/III</w:t>
            </w:r>
          </w:p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t>VABA D.D. BANKA VARAŽDIN, OIB: 38182927268, VARAŽDIN, ALEJA KRALJA ZVONIMIRA 1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REPUBLIKA HRVATSKA -  MINISTARSTVO FINANCIJA, POREZNA UPRAVA, PODRUČNI URED KRAPINA</w:t>
            </w:r>
          </w:p>
          <w:p w:rsidRDefault="00955D18" w:rsidP="00E253AD" w:rsidR="00955D18"/>
          <w:p w:rsidRDefault="00955D18" w:rsidP="00955D18" w:rsidR="00955D18">
            <w:pPr>
              <w:jc w:val="both"/>
            </w:pPr>
            <w:r>
              <w:t>Na navedenim nekretninama upisano je: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t>da kč.br. 16 ima svojstvo zaštičenog objekta prirode kao spomenik prirode - spomenik vrtne arhitekture.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 w:rsidRPr="006B578C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lastRenderedPageBreak/>
      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      </w:r>
          </w:p>
        </w:tc>
      </w:tr>
    </w:tbl>
    <w:p w:rsidRDefault="00955D18" w:rsidP="00955D18" w:rsidR="00955D18"/>
    <w:p w:rsidRDefault="00955D18" w:rsidP="004021C6" w:rsidR="00955D18">
      <w:pPr>
        <w:jc w:val="both"/>
      </w:pPr>
      <w:r>
        <w:t xml:space="preserve">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>69/1999, 151/2003, 157/2003, 100/2004, 87/2009, 88/2010, 61/2011, 25/2012, 136/2012, 157/2013, 152/2014, 98/2015</w:t>
      </w:r>
      <w:r>
        <w:t>) na navedenoj nekretnini postoji pravo prvokupa u korist RH .</w:t>
      </w:r>
    </w:p>
    <w:p w:rsidRDefault="00A84C1A" w:rsidP="002426F8" w:rsidR="00955D18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66596C">
        <w:t xml:space="preserve">prva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144726">
        <w:t>3.456.320,69 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144726">
        <w:rPr>
          <w:b/>
        </w:rPr>
        <w:t>24</w:t>
      </w:r>
      <w:r w:rsidR="002426F8">
        <w:rPr>
          <w:b/>
        </w:rPr>
        <w:t>.</w:t>
      </w:r>
      <w:r w:rsidR="00FE21AB">
        <w:rPr>
          <w:b/>
        </w:rPr>
        <w:t xml:space="preserve"> travnja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144726">
        <w:rPr>
          <w:b/>
        </w:rPr>
        <w:t>7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2426F8">
        <w:rPr>
          <w:b/>
        </w:rPr>
        <w:t>10,</w:t>
      </w:r>
      <w:r w:rsidR="00144726">
        <w:rPr>
          <w:b/>
        </w:rPr>
        <w:t>0</w:t>
      </w:r>
      <w:r w:rsidR="002426F8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</w:t>
      </w:r>
      <w:r w:rsidR="002426F8">
        <w:t xml:space="preserve"> i 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</w:t>
      </w:r>
      <w:r w:rsidR="004021C6">
        <w:t xml:space="preserve">nja ročišta za dražbu uplatile </w:t>
      </w:r>
      <w:r w:rsidR="00A84C1A" w:rsidRPr="00645508">
        <w:t xml:space="preserve">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4021C6">
        <w:t>IBAN: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4021C6">
        <w:t>1693/2013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  <w:r w:rsidR="00A11068">
        <w:t>, uz uv</w:t>
      </w:r>
      <w:r w:rsidR="008520FD">
        <w:t>je</w:t>
      </w:r>
      <w:r w:rsidR="00A11068">
        <w:t>t</w:t>
      </w:r>
      <w:r w:rsidR="008520FD">
        <w:t xml:space="preserve"> da osobe koje imaju pravo prvokupa ne iskoriste to svoje pravo.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 xml:space="preserve">ponuđene cijene, ako kupci koji </w:t>
      </w:r>
      <w:r w:rsidRPr="00645508">
        <w:lastRenderedPageBreak/>
        <w:t>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="00A11068">
        <w:t>, uz uvjet</w:t>
      </w:r>
      <w:r w:rsidR="008520FD">
        <w:t xml:space="preserve"> da osobe koje imaju pravo prvokupa ne iskoriste to svoje pravo.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</w:t>
      </w:r>
      <w:r w:rsidR="005A4F40" w:rsidRPr="00407EE7">
        <w:t>br.09</w:t>
      </w:r>
      <w:r w:rsidR="005A4F40">
        <w:t xml:space="preserve">1 4222 547 </w:t>
      </w:r>
      <w:r w:rsidR="005D56F9" w:rsidRPr="00F151F1">
        <w:t>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5A4F40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5A4F40" w:rsidR="005A4F40" w:rsidRPr="006B578C">
      <w:pPr>
        <w:jc w:val="both"/>
      </w:pPr>
      <w:r>
        <w:tab/>
      </w:r>
    </w:p>
    <w:p w:rsidRDefault="005A4F40" w:rsidP="005A4F40" w:rsidR="005A4F40" w:rsidRPr="006B578C">
      <w:pPr>
        <w:jc w:val="both"/>
      </w:pPr>
      <w:r w:rsidRPr="006B578C">
        <w:tab/>
        <w:t>Rješenjem ovog suda broj St-</w:t>
      </w:r>
      <w:r>
        <w:t>1693/2013 od 2. srpnja 2014</w:t>
      </w:r>
      <w:r w:rsidRPr="006B578C">
        <w:t>. godine otvoren je stečajni postupak nad dužnikom, a stečajnu masu čine i nekretnine koje su predmet ove prodaje.</w:t>
      </w:r>
    </w:p>
    <w:p w:rsidRDefault="005A4F40" w:rsidP="005A4F40" w:rsidR="005A4F40" w:rsidRPr="006B578C">
      <w:pPr>
        <w:jc w:val="both"/>
      </w:pPr>
      <w:r w:rsidRPr="006B578C">
        <w:tab/>
        <w:t>Stečajni upravitelj je</w:t>
      </w:r>
      <w:r>
        <w:t xml:space="preserve"> 16. listopada 2015. godine </w:t>
      </w:r>
      <w:r w:rsidRPr="006B578C">
        <w:t>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</w:t>
      </w:r>
    </w:p>
    <w:p w:rsidRDefault="005A4F40" w:rsidP="005A4F40" w:rsidR="005A4F40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5A4F40" w:rsidP="005A4F40" w:rsidR="005A4F40">
      <w:pPr>
        <w:ind w:firstLine="708"/>
        <w:jc w:val="both"/>
      </w:pPr>
      <w:r>
        <w:t>Uvidom u izvadak iz zemljišnih knjiga sud je utvrdio kako na navedenim nekretninama postoji zabilježba:</w:t>
      </w:r>
    </w:p>
    <w:p w:rsidRDefault="005A4F40" w:rsidP="005A4F40" w:rsidR="005A4F40">
      <w:pPr>
        <w:ind w:firstLine="708"/>
        <w:jc w:val="both"/>
      </w:pPr>
      <w:r>
        <w:t>-</w:t>
      </w:r>
      <w:r>
        <w:tab/>
        <w:t>da kč.br. 16 ima svojstvo zaštičenog objekta prirode kao spomenik prirode - spomenik vrtne arhitekture.</w:t>
      </w:r>
    </w:p>
    <w:p w:rsidRDefault="005A4F40" w:rsidP="005A4F40" w:rsidR="005A4F40" w:rsidRPr="006B578C">
      <w:pPr>
        <w:ind w:firstLine="708"/>
        <w:jc w:val="both"/>
      </w:pPr>
      <w:r>
        <w:t>-</w:t>
      </w:r>
      <w:r>
        <w:tab/>
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</w:r>
    </w:p>
    <w:p w:rsidRDefault="005A4F40" w:rsidP="005A4F40" w:rsidR="005A4F40">
      <w:pPr>
        <w:ind w:firstLine="708"/>
        <w:jc w:val="both"/>
      </w:pPr>
      <w:r>
        <w:t>S obzirom da, temeljem naprijed navedenih zabilježbi, postoje ograničenja kao i posebna pravila prilikom prodaje, isto je bilo potrebno navesti u izreci</w:t>
      </w:r>
      <w:r w:rsidR="00745D5D">
        <w:t>.</w:t>
      </w:r>
    </w:p>
    <w:p w:rsidRDefault="005A4F40" w:rsidP="005A4F40" w:rsidR="005A4F40">
      <w:pPr>
        <w:ind w:firstLine="708"/>
        <w:jc w:val="both"/>
      </w:pPr>
      <w:r>
        <w:t xml:space="preserve">Naime, 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 xml:space="preserve">69/1999, 151/2003, 157/2003, 100/2004, 87/2009, 88/2010, 61/2011, 25/2012, </w:t>
      </w:r>
      <w:r w:rsidRPr="005C52A2">
        <w:lastRenderedPageBreak/>
        <w:t>136/2012, 157/2013, 152/2014, 98/2015</w:t>
      </w:r>
      <w:r>
        <w:t>) prodavatelj je dužan kulturno dobro prije prodaje ponuditi Republici Hrvatskoj, županiji, Gradu Zagrebu, gradu ili općini na čijem se području to kulturno dobro nalazi, navodeći cijenu i druge uvjete prodaje. Prvenstvo u ostvarenju prava prvokupa ima grad ili općina u odnosu na županiju i Grad Zagreb, pa Republika Hrvatska.</w:t>
      </w:r>
    </w:p>
    <w:p w:rsidRDefault="005A4F40" w:rsidP="005A4F40" w:rsidR="005A4F40">
      <w:pPr>
        <w:ind w:firstLine="708"/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5A4F40">
        <w:t>20</w:t>
      </w:r>
      <w:r w:rsidR="001A1120">
        <w:t>.</w:t>
      </w:r>
      <w:r w:rsidR="005A4F40">
        <w:t xml:space="preserve"> siječnja 2016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5A4F40">
        <w:t>16</w:t>
      </w:r>
      <w:r w:rsidR="003E1A3E">
        <w:t>.</w:t>
      </w:r>
      <w:r w:rsidR="005A4F40">
        <w:t xml:space="preserve"> listopada 2015.</w:t>
      </w:r>
      <w:r w:rsidR="003E1A3E">
        <w:t xml:space="preserve"> stečajni je upravitelj</w:t>
      </w:r>
      <w:r>
        <w:t xml:space="preserve"> predloži</w:t>
      </w:r>
      <w:r w:rsidR="003E1A3E">
        <w:t>o od</w:t>
      </w:r>
      <w:r>
        <w:t>ređivanje javne dražbe nekretnina te dos</w:t>
      </w:r>
      <w:r w:rsidR="001A1120">
        <w:t>tavi</w:t>
      </w:r>
      <w:r w:rsidR="005A4F40">
        <w:t>o</w:t>
      </w:r>
      <w:r w:rsidR="001A1120">
        <w:t xml:space="preserve"> procjenu nekretnine izrađ</w:t>
      </w:r>
      <w:r>
        <w:t xml:space="preserve">ene po sudaskom vještaku </w:t>
      </w:r>
      <w:r w:rsidR="001A1120">
        <w:t>mr. Mario Čutura.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5A4F40">
        <w:t>10</w:t>
      </w:r>
      <w:r w:rsidR="00F151F1">
        <w:t>. ožujka</w:t>
      </w:r>
      <w:r w:rsidR="001A1120">
        <w:t xml:space="preserve"> </w:t>
      </w:r>
      <w:r w:rsidR="00DC7D12">
        <w:t>201</w:t>
      </w:r>
      <w:r w:rsidR="005A4F40">
        <w:t>7</w:t>
      </w:r>
      <w:r w:rsidR="001A1120">
        <w:t>.</w:t>
      </w:r>
    </w:p>
    <w:p w:rsidRDefault="00A84C1A" w:rsidP="00E91121" w:rsidR="00FE08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FE082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E082E" w:rsidP="00E91121" w:rsidR="00FE08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E082E" w:rsidP="00E91121" w:rsidR="00FE082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E082E" w:rsidP="00E91121" w:rsidR="00FE082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E082E" w:rsidP="00E91121" w:rsidR="00FE082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E082E" w:rsidP="00FE082E" w:rsidR="00FE082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FE082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8D22EE" w:rsidP="001A1120" w:rsidR="008D22EE"/>
    <w:p w:rsidRDefault="008D22EE" w:rsidP="008D22EE" w:rsidR="008D22E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1A1120" w:rsidP="008D22EE" w:rsidR="001A1120" w:rsidRPr="001A1120"/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96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AE6F1E">
      <w:rPr>
        <w:lang w:val="pt-BR"/>
      </w:rPr>
      <w:t>693/2013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9324E7"/>
    <w:multiLevelType w:val="hybridMultilevel"/>
    <w:tmpl w:val="25F44D46"/>
    <w:lvl w:tplc="D38C5EC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4726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021C6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A4F40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45D5D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520FD"/>
    <w:rsid w:val="00877097"/>
    <w:rsid w:val="00883836"/>
    <w:rsid w:val="0088567D"/>
    <w:rsid w:val="008D0264"/>
    <w:rsid w:val="008D22EE"/>
    <w:rsid w:val="008F701B"/>
    <w:rsid w:val="00900636"/>
    <w:rsid w:val="00924694"/>
    <w:rsid w:val="0093446A"/>
    <w:rsid w:val="00936FA0"/>
    <w:rsid w:val="00943E22"/>
    <w:rsid w:val="009515ED"/>
    <w:rsid w:val="00955D18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106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AE6F1E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3969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82E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E08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3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E08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3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Fond za razvoj i zapošljavanje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Fond za razvoj i zapošljavanje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Fond za razvoj i zapošljavanje, OIB 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Fond za razvoj i zapošljavanje, OIB 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Katančićeva 5, 10000 Zagreb</item>
      <item>Fond za razvoj i zapošljavanje, Frankopanska 11/III, 10000 Zagreb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Katančićeva 5, 10000 Zagreb</item>
      <item>Fond za razvoj i zapošljavanje, Frankopanska 11/III, 10000 Zagreb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Katančićeva 5, 10000 Zagreb</item>
      <item>Fond za razvoj i zapošljavanje, OIB , Frankopanska 11/III, 10000 Zagreb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Katančićeva 5, 10000 Zagreb</item>
      <item>Fond za razvoj i zapošljavanje, OIB , Frankopanska 11/III, 10000 Zagreb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Fond za razvoj i zapošljavanje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Fond za razvoj i zapošljavanje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Fond za razvoj i zapošljavanje, OIB 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Fond za razvoj i zapošljavanje, OIB 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Fond za razvoj i zapošljavanje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Fond za razvoj i zapošljavanje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Katančićeva 5,10000 Zagreb</item>
      <item>Fond za razvoj i zapošljavanje, OIB , Frankopanska 11/III,10000 Zagreb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Katančićeva 5,10000 Zagreb</item>
      <item>Fond za razvoj i zapošljavanje, OIB , Frankopanska 11/III,10000 Zagreb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4DAA9-6B0B-43F6-9266-B8C1C577E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1435</properties:Words>
  <properties:Characters>8099</properties:Characters>
  <properties:Lines>205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2017-03-14T12:34:00Z</dcterms:created>
  <dc:creator>BISERKA CALIC</dc:creator>
  <cp:lastModifiedBy>Jadranka Zelić</cp:lastModifiedBy>
  <cp:lastPrinted>2017-03-14T12:34:00Z</cp:lastPrinted>
  <dcterms:modified xmlns:xsi="http://www.w3.org/2001/XMLSchema-instance" xsi:type="dcterms:W3CDTF">2017-03-14T12:43:00Z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