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33f6" w14:paraId="43233f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C5A76">
        <w:rPr>
          <w:lang w:val="hr-HR"/>
        </w:rPr>
        <w:t>COKL d.o.o., Donje Sitno, Put Vrila 4, OIB: 67284949578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C5A76">
        <w:rPr>
          <w:lang w:val="hr-HR"/>
        </w:rPr>
        <w:t>COKL d.o.o., Donje Sitno, Put Vrila 4, OIB: 67284949578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70A8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470A8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70A8C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C5A76">
        <w:rPr>
          <w:lang w:val="hr-HR"/>
        </w:rPr>
        <w:t>COKL d.o.o., Donje Sitno, Put Vrila 4, OIB: 67284949578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</w:t>
      </w:r>
      <w:r w:rsidR="00E24663">
        <w:rPr>
          <w:lang w:val="hr-HR"/>
        </w:rPr>
        <w:t>2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C5A76">
        <w:rPr>
          <w:lang w:val="hr-HR"/>
        </w:rPr>
        <w:t>COKL d.o.o., Donje Sitno, Put Vrila 4, OIB: 67284949578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C5A76">
        <w:rPr>
          <w:lang w:val="hr-HR"/>
        </w:rPr>
        <w:t>162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C5A76">
        <w:rPr>
          <w:lang w:val="hr-HR"/>
        </w:rPr>
        <w:t>1.165,10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051E">
      <w:rPr>
        <w:lang w:val="hr-HR"/>
      </w:rPr>
      <w:t>4</w:t>
    </w:r>
    <w:r w:rsidR="005C5A76">
      <w:rPr>
        <w:lang w:val="hr-HR"/>
      </w:rPr>
      <w:t>67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</w:t>
    </w:r>
    <w:r w:rsidR="005C5A76">
      <w:rPr>
        <w:lang w:val="hr-HR"/>
      </w:rPr>
      <w:t>67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4B40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COKL društvo s ograničenom odgovornošću za građevinarstvo, trgovinu i usluge</izvorni_sadrzaj>
    <derivirana_varijabla naziv="DomainObject.Predmet.ProtustrankaFormated_1">  COKL društvo s ograničenom odgovornošću za građevinarstvo, trgovinu i usluge</derivirana_varijabla>
  </DomainObject.Predmet.ProtustrankaFormated>
  <DomainObject.Predmet.ProtustrankaFormatedOIB>
    <izvorni_sadrzaj>  COKL društvo s ograničenom odgovornošću za građevinarstvo, trgovinu i usluge, OIB 67284949578</izvorni_sadrzaj>
    <derivirana_varijabla naziv="DomainObject.Predmet.ProtustrankaFormatedOIB_1">  COKL društvo s ograničenom odgovornošću za građevinarstvo, trgovinu i usluge, OIB 67284949578</derivirana_varijabla>
  </DomainObject.Predmet.ProtustrankaFormatedOIB>
  <DomainObject.Predmet.ProtustrankaFormatedWithAdress>
    <izvorni_sadrzaj> COKL društvo s ograničenom odgovornošću za građevinarstvo, trgovinu i usluge, Put Vrila 4, 21311 Donje Sitno</izvorni_sadrzaj>
    <derivirana_varijabla naziv="DomainObject.Predmet.ProtustrankaFormatedWithAdress_1"> COKL društvo s ograničenom odgovornošću za građevinarstvo, trgovinu i usluge, Put Vrila 4, 21311 Donje Sitno</derivirana_varijabla>
  </DomainObject.Predmet.ProtustrankaFormatedWithAdress>
  <DomainObject.Predmet.ProtustrankaFormatedWithAdressOIB>
    <izvorni_sadrzaj> COKL društvo s ograničenom odgovornošću za građevinarstvo, trgovinu i usluge, OIB 67284949578, Put Vrila 4, 21311 Donje Sitno</izvorni_sadrzaj>
    <derivirana_varijabla naziv="DomainObject.Predmet.ProtustrankaFormatedWithAdressOIB_1"> COKL društvo s ograničenom odgovornošću za građevinarstvo, trgovinu i usluge, OIB 67284949578, Put Vrila 4, 21311 Donje Sitno</derivirana_varijabla>
  </DomainObject.Predmet.ProtustrankaFormatedWithAdressOIB>
  <DomainObject.Predmet.ProtustrankaWithAdress>
    <izvorni_sadrzaj>COKL društvo s ograničenom odgovornošću za građevinarstvo, trgovinu i usluge Put Vrila 4, 21311 Donje Sitno</izvorni_sadrzaj>
    <derivirana_varijabla naziv="DomainObject.Predmet.ProtustrankaWithAdress_1">COKL društvo s ograničenom odgovornošću za građevinarstvo, trgovinu i usluge Put Vrila 4, 21311 Donje Sitno</derivirana_varijabla>
  </DomainObject.Predmet.ProtustrankaWithAdress>
  <DomainObject.Predmet.ProtustrankaWithAdressOIB>
    <izvorni_sadrzaj>COKL društvo s ograničenom odgovornošću za građevinarstvo, trgovinu i usluge, OIB 67284949578, Put Vrila 4, 21311 Donje Sitno</izvorni_sadrzaj>
    <derivirana_varijabla naziv="DomainObject.Predmet.ProtustrankaWithAdressOIB_1">COKL društvo s ograničenom odgovornošću za građevinarstvo, trgovinu i usluge, OIB 67284949578, Put Vrila 4, 21311 Donje Sitno</derivirana_varijabla>
  </DomainObject.Predmet.ProtustrankaWithAdressOIB>
  <DomainObject.Predmet.ProtustrankaNazivFormated>
    <izvorni_sadrzaj>COKL društvo s ograničenom odgovornošću za građevinarstvo, trgovinu i usluge</izvorni_sadrzaj>
    <derivirana_varijabla naziv="DomainObject.Predmet.ProtustrankaNazivFormated_1">COKL društvo s ograničenom odgovornošću za građevinarstvo, trgovinu i usluge</derivirana_varijabla>
  </DomainObject.Predmet.ProtustrankaNazivFormated>
  <DomainObject.Predmet.ProtustrankaNazivFormatedOIB>
    <izvorni_sadrzaj>COKL društvo s ograničenom odgovornošću za građevinarstvo, trgovinu i usluge, OIB 67284949578</izvorni_sadrzaj>
    <derivirana_varijabla naziv="DomainObject.Predmet.ProtustrankaNazivFormatedOIB_1">COKL društvo s ograničenom odgovornošću za građevinarstvo, trgovinu i usluge, OIB 67284949578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1165.10</izvorni_sadrzaj>
    <derivirana_varijabla naziv="DomainObject.Predmet.TrenutnaVrijednost_1">1165.10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COKL društvo s ograničenom odgovornošću za građevinarstvo, trgovinu i usluge</item>
    </izvorni_sadrzaj>
    <derivirana_varijabla naziv="DomainObject.Predmet.ProtuStrankaListFormated_1">
      <item>COKL društvo s ograničenom odgovornošću za građevinarstvo, trgovinu i usluge</item>
    </derivirana_varijabla>
  </DomainObject.Predmet.ProtuStrankaListFormated>
  <DomainObject.Predmet.ProtuStrankaListFormatedOIB>
    <izvorni_sadrzaj>
      <item>COKL društvo s ograničenom odgovornošću za građevinarstvo, trgovinu i usluge, OIB 67284949578</item>
    </izvorni_sadrzaj>
    <derivirana_varijabla naziv="DomainObject.Predmet.ProtuStrankaListFormatedOIB_1">
      <item>COKL društvo s ograničenom odgovornošću za građevinarstvo, trgovinu i usluge, OIB 67284949578</item>
    </derivirana_varijabla>
  </DomainObject.Predmet.ProtuStrankaListFormatedOIB>
  <DomainObject.Predmet.ProtuStrankaListFormatedWithAdress>
    <izvorni_sadrzaj>
      <item>COKL društvo s ograničenom odgovornošću za građevinarstvo, trgovinu i usluge, Put Vrila 4, 21311 Donje Sitno</item>
    </izvorni_sadrzaj>
    <derivirana_varijabla naziv="DomainObject.Predmet.ProtuStrankaListFormatedWithAdress_1">
      <item>COKL društvo s ograničenom odgovornošću za građevinarstvo, trgovinu i usluge, Put Vrila 4, 21311 Donje Sitno</item>
    </derivirana_varijabla>
  </DomainObject.Predmet.ProtuStrankaListFormatedWithAdress>
  <DomainObject.Predmet.ProtuStrankaListFormatedWithAdressOIB>
    <izvorni_sadrzaj>
      <item>COKL društvo s ograničenom odgovornošću za građevinarstvo, trgovinu i usluge, OIB 67284949578, Put Vrila 4, 21311 Donje Sitno</item>
    </izvorni_sadrzaj>
    <derivirana_varijabla naziv="DomainObject.Predmet.ProtuStrankaListFormatedWithAdressOIB_1">
      <item>COKL društvo s ograničenom odgovornošću za građevinarstvo, trgovinu i usluge, OIB 67284949578, Put Vrila 4, 21311 Donje Sitno</item>
    </derivirana_varijabla>
  </DomainObject.Predmet.ProtuStrankaListFormatedWithAdressOIB>
  <DomainObject.Predmet.ProtuStrankaListNazivFormated>
    <izvorni_sadrzaj>
      <item>COKL društvo s ograničenom odgovornošću za građevinarstvo, trgovinu i usluge</item>
    </izvorni_sadrzaj>
    <derivirana_varijabla naziv="DomainObject.Predmet.ProtuStrankaListNazivFormated_1">
      <item>COKL društvo s ograničenom odgovornošću za građevinarstvo, trgovinu i usluge</item>
    </derivirana_varijabla>
  </DomainObject.Predmet.ProtuStrankaListNazivFormated>
  <DomainObject.Predmet.ProtuStrankaListNazivFormatedOIB>
    <izvorni_sadrzaj>
      <item>COKL društvo s ograničenom odgovornošću za građevinarstvo, trgovinu i usluge, OIB 67284949578</item>
    </izvorni_sadrzaj>
    <derivirana_varijabla naziv="DomainObject.Predmet.ProtuStrankaListNazivFormatedOIB_1">
      <item>COKL društvo s ograničenom odgovornošću za građevinarstvo, trgovinu i usluge, OIB 67284949578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COKL društvo s ograničenom odgovornošću za građevinarstvo, trgovinu i usluge</izvorni_sadrzaj>
    <derivirana_varijabla naziv="DomainObject.Predmet.ProtustrankaIDrugi_1">COKL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COKL društvo s ograničenom odgovornošću za građevinarstvo, trgovinu i usluge, OIB 67284949578, Put Vrila 4, 21311 Donje Sitno</izvorni_sadrzaj>
    <derivirana_varijabla naziv="DomainObject.Predmet.ProtustrankaIDrugiAdressOIB_1">COKL društvo s ograničenom odgovornošću za građevinarstvo, trgovinu i usluge, OIB 67284949578, Put Vrila 4, 21311 Donje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COKL društvo s ograničenom odgovornošću za građevinarstvo, trgovinu i usluge</item>
      <item>FINANCIJSKA AGENCIJA, RC SPLIT</item>
    </izvorni_sadrzaj>
    <derivirana_varijabla naziv="DomainObject.Predmet.SudioniciListNaziv_1">
      <item>COKL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COKL društvo s ograničenom odgovornošću za građevinarstvo, trgovinu i usluge, OIB 67284949578, Put Vrila 4,21311 Donje Sitno</item>
      <item>FINANCIJSKA AGENCIJA, RC SPLIT, OIB 85821130368, Mažuranićevo šetalište  24 b,21000 Split</item>
    </izvorni_sadrzaj>
    <derivirana_varijabla naziv="DomainObject.Predmet.SudioniciListAdressOIB_1">
      <item>COKL društvo s ograničenom odgovornošću za građevinarstvo, trgovinu i usluge, OIB 67284949578, Put Vrila 4,21311 Donje Sitno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67284949578</item>
      <item>, OIB 85821130368</item>
    </izvorni_sadrzaj>
    <derivirana_varijabla naziv="DomainObject.Predmet.SudioniciListNazivOIB_1">
      <item>, OIB 67284949578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9727B-5CDC-44A0-A9A3-4CAC8DC53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4142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2016-06-23T07:44:00Z</cp:lastPrinted>
  <dcterms:modified xmlns:xsi="http://www.w3.org/2001/XMLSchema-instance" xsi:type="dcterms:W3CDTF">2016-06-23T07:49:00Z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