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62ce" w14:paraId="38362c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02FB0">
        <w:rPr>
          <w:rFonts w:cs="Times New Roman" w:hAnsi="Times New Roman" w:ascii="Times New Roman"/>
          <w:sz w:val="24"/>
        </w:rPr>
        <w:t>3489/16-14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503785" w:rsidRPr="005D403C">
        <w:t>DRINOVAC UGOSTITELJSTVO jednostavno društvo s ograničenom odgovornošću za ugostiteljstvo i usluge</w:t>
      </w:r>
      <w:r w:rsidR="00503785">
        <w:t xml:space="preserve">, Zagreb, Siverićka 5A MBS: </w:t>
      </w:r>
      <w:r w:rsidR="00503785" w:rsidRPr="005D403C">
        <w:t>080865316</w:t>
      </w:r>
      <w:r w:rsidR="00503785">
        <w:t xml:space="preserve"> OIB:</w:t>
      </w:r>
      <w:r w:rsidR="00503785" w:rsidRPr="00ED2D0B">
        <w:t xml:space="preserve"> </w:t>
      </w:r>
      <w:r w:rsidR="00503785" w:rsidRPr="005D403C">
        <w:t>10063128646</w:t>
      </w:r>
      <w:r w:rsidR="00503785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503785" w:rsidRPr="005D403C">
        <w:t>DRINOVAC UGOSTITELJSTVO jednostavno društvo s ograničenom odgovornošću za ugostiteljstvo i usluge</w:t>
      </w:r>
      <w:r w:rsidR="00503785">
        <w:t xml:space="preserve">, Zagreb, Siverićka 5A MBS: </w:t>
      </w:r>
      <w:r w:rsidR="00503785" w:rsidRPr="005D403C">
        <w:t>080865316</w:t>
      </w:r>
      <w:r w:rsidR="00503785">
        <w:t xml:space="preserve"> OIB:</w:t>
      </w:r>
      <w:r w:rsidR="00503785" w:rsidRPr="00ED2D0B">
        <w:t xml:space="preserve"> </w:t>
      </w:r>
      <w:r w:rsidR="00503785" w:rsidRPr="005D403C">
        <w:t>10063128646</w:t>
      </w:r>
      <w:r w:rsidR="00503785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03785">
        <w:rPr>
          <w:bCs/>
        </w:rPr>
        <w:t>3489/16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03785">
        <w:t>7.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503785" w:rsidRPr="005D403C">
        <w:t>DRINOVAC UGOSTITELJSTVO jednostavno društvo s ograničenom odgovornošću za ugostiteljstvo i usluge</w:t>
      </w:r>
      <w:r w:rsidR="00503785">
        <w:t xml:space="preserve">, Zagreb, Siverićka 5A MBS: </w:t>
      </w:r>
      <w:r w:rsidR="00503785" w:rsidRPr="005D403C">
        <w:t>080865316</w:t>
      </w:r>
      <w:r w:rsidR="00503785">
        <w:t xml:space="preserve"> OIB:</w:t>
      </w:r>
      <w:r w:rsidR="00503785" w:rsidRPr="00ED2D0B">
        <w:t xml:space="preserve"> </w:t>
      </w:r>
      <w:r w:rsidR="00503785" w:rsidRPr="005D403C">
        <w:t>10063128646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503785">
        <w:t>110</w:t>
      </w:r>
      <w:r w:rsidR="0023403D" w:rsidRPr="00307A7F">
        <w:t xml:space="preserve"> st</w:t>
      </w:r>
      <w:r w:rsidR="00503785">
        <w:t>. 1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503785">
        <w:t>120</w:t>
      </w:r>
      <w:r w:rsidR="0062454C">
        <w:t xml:space="preserve"> dana</w:t>
      </w:r>
      <w:r w:rsidR="009D2742">
        <w:t xml:space="preserve"> u iznosu od </w:t>
      </w:r>
      <w:r w:rsidR="00503785">
        <w:t xml:space="preserve">40.002,85 </w:t>
      </w:r>
      <w:r w:rsidR="00A72A51">
        <w:t xml:space="preserve"> </w:t>
      </w:r>
      <w:r w:rsidR="00503785">
        <w:t xml:space="preserve"> kuna te da ima 4 zaposlena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503785" w:rsidP="00BD6492" w:rsidR="00503785">
      <w:pPr>
        <w:ind w:firstLine="708"/>
      </w:pPr>
      <w:r>
        <w:t xml:space="preserve">Prema potvrdi FINE na dan 30. kolovoza 2016. godine račun žiro računa blokiran je 266 dana sa iznosom od 41.240,21 kunu.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1188A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1188A" w:rsidR="005118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1188A" w:rsidP="0051188A" w:rsidR="0051188A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1188A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1188A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88A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03785">
      <w:rPr>
        <w:noProof w:val="false"/>
      </w:rPr>
      <w:t>3489/16-14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16F9E"/>
    <w:rsid w:val="0015645C"/>
    <w:rsid w:val="00185463"/>
    <w:rsid w:val="001C6B43"/>
    <w:rsid w:val="0023403D"/>
    <w:rsid w:val="00243A4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03785"/>
    <w:rsid w:val="0051188A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A5DAF"/>
    <w:rsid w:val="007C5E77"/>
    <w:rsid w:val="00801912"/>
    <w:rsid w:val="00804778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88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88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St-3489/2016</izvorni_sadrzaj>
    <derivirana_varijabla naziv="DomainObject.Predmet.OznakaBroj_1">St-3489/2016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DRINOVAC UGOSTITELJSTVO jednostavno društvo s ograničenom odgovornošću za ugostiteljstvo i usluge</izvorni_sadrzaj>
    <derivirana_varijabla naziv="DomainObject.Predmet.ProtustrankaFormated_1">  DRINOVAC UGOSTITELJSTVO jednostavno društvo s ograničenom odgovornošću za ugostiteljstvo i usluge</derivirana_varijabla>
  </DomainObject.Predmet.ProtustrankaFormated>
  <DomainObject.Predmet.ProtustrankaFormatedOIB>
    <izvorni_sadrzaj>  DRINOVAC UGOSTITELJSTVO jednostavno društvo s ograničenom odgovornošću za ugostiteljstvo i usluge, OIB 10063128646</izvorni_sadrzaj>
    <derivirana_varijabla naziv="DomainObject.Predmet.ProtustrankaFormatedOIB_1">  DRINOVAC UGOSTITELJSTVO jednostavno društvo s ograničenom odgovornošću za ugostiteljstvo i usluge, OIB 10063128646</derivirana_varijabla>
  </DomainObject.Predmet.ProtustrankaFormatedOIB>
  <DomainObject.Predmet.ProtustrankaFormatedWithAdress>
    <izvorni_sadrzaj> DRINOVAC UGOSTITELJSTVO jednostavno društvo s ograničenom odgovornošću za ugostiteljstvo i usluge, Siverićka 5 A, 10000 Zagreb</izvorni_sadrzaj>
    <derivirana_varijabla naziv="DomainObject.Predmet.ProtustrankaFormatedWithAdress_1"> DRINOVAC UGOSTITELJSTVO jednostavno društvo s ograničenom odgovornošću za ugostiteljstvo i usluge, Siverićka 5 A, 10000 Zagreb</derivirana_varijabla>
  </DomainObject.Predmet.ProtustrankaFormatedWithAdress>
  <DomainObject.Predmet.ProtustrankaFormatedWithAdressOIB>
    <izvorni_sadrzaj> DRINOVAC UGOSTITELJSTVO jednostavno društvo s ograničenom odgovornošću za ugostiteljstvo i usluge, OIB 10063128646, Siverićka 5 A, 10000 Zagreb</izvorni_sadrzaj>
    <derivirana_varijabla naziv="DomainObject.Predmet.ProtustrankaFormatedWithAdressOIB_1"> DRINOVAC UGOSTITELJSTVO jednostavno društvo s ograničenom odgovornošću za ugostiteljstvo i usluge, OIB 10063128646, Siverićka 5 A, 10000 Zagreb</derivirana_varijabla>
  </DomainObject.Predmet.ProtustrankaFormatedWithAdressOIB>
  <DomainObject.Predmet.ProtustrankaWithAdress>
    <izvorni_sadrzaj>DRINOVAC UGOSTITELJSTVO jednostavno društvo s ograničenom odgovornošću za ugostiteljstvo i usluge Siverićka 5 A, 10000 Zagreb</izvorni_sadrzaj>
    <derivirana_varijabla naziv="DomainObject.Predmet.ProtustrankaWithAdress_1">DRINOVAC UGOSTITELJSTVO jednostavno društvo s ograničenom odgovornošću za ugostiteljstvo i usluge Siverićka 5 A, 10000 Zagreb</derivirana_varijabla>
  </DomainObject.Predmet.ProtustrankaWithAdress>
  <DomainObject.Predmet.ProtustrankaWithAdressOIB>
    <izvorni_sadrzaj>DRINOVAC UGOSTITELJSTVO jednostavno društvo s ograničenom odgovornošću za ugostiteljstvo i usluge, OIB 10063128646, Siverićka 5 A, 10000 Zagreb</izvorni_sadrzaj>
    <derivirana_varijabla naziv="DomainObject.Predmet.ProtustrankaWithAdressOIB_1">DRINOVAC UGOSTITELJSTVO jednostavno društvo s ograničenom odgovornošću za ugostiteljstvo i usluge, OIB 10063128646, Siverićka 5 A, 10000 Zagreb</derivirana_varijabla>
  </DomainObject.Predmet.ProtustrankaWithAdressOIB>
  <DomainObject.Predmet.ProtustrankaNazivFormated>
    <izvorni_sadrzaj>DRINOVAC UGOSTITELJSTVO jednostavno društvo s ograničenom odgovornošću za ugostiteljstvo i usluge</izvorni_sadrzaj>
    <derivirana_varijabla naziv="DomainObject.Predmet.ProtustrankaNazivFormated_1">DRINOVAC UGOSTITELJSTVO jednostavno društvo s ograničenom odgovornošću za ugostiteljstvo i usluge</derivirana_varijabla>
  </DomainObject.Predmet.ProtustrankaNazivFormated>
  <DomainObject.Predmet.ProtustrankaNazivFormatedOIB>
    <izvorni_sadrzaj>DRINOVAC UGOSTITELJSTVO jednostavno društvo s ograničenom odgovornošću za ugostiteljstvo i usluge, OIB 10063128646</izvorni_sadrzaj>
    <derivirana_varijabla naziv="DomainObject.Predmet.ProtustrankaNazivFormatedOIB_1">DRINOVAC UGOSTITELJSTVO jednostavno društvo s ograničenom odgovornošću za ugostiteljstvo i usluge, OIB 10063128646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DRINOVAC UGOSTITELJSTVO jednostavno društvo s ograničenom odgovornošću za ugostiteljstvo i usluge</item>
    </izvorni_sadrzaj>
    <derivirana_varijabla naziv="DomainObject.Predmet.ProtuStrankaListFormated_1">
      <item>DRINOVAC UGOSTITELJSTVO jednostavno društvo s ograničenom odgovornošću za ugostiteljstvo i usluge</item>
    </derivirana_varijabla>
  </DomainObject.Predmet.ProtuStrankaListFormated>
  <DomainObject.Predmet.ProtuStrankaListFormatedOIB>
    <izvorni_sadrzaj>
      <item>DRINOVAC UGOSTITELJSTVO jednostavno društvo s ograničenom odgovornošću za ugostiteljstvo i usluge, OIB 10063128646</item>
    </izvorni_sadrzaj>
    <derivirana_varijabla naziv="DomainObject.Predmet.ProtuStrankaListFormatedOIB_1">
      <item>DRINOVAC UGOSTITELJSTVO jednostavno društvo s ograničenom odgovornošću za ugostiteljstvo i usluge, OIB 10063128646</item>
    </derivirana_varijabla>
  </DomainObject.Predmet.ProtuStrankaListFormatedOIB>
  <DomainObject.Predmet.ProtuStrankaListFormatedWithAdress>
    <izvorni_sadrzaj>
      <item>DRINOVAC UGOSTITELJSTVO jednostavno društvo s ograničenom odgovornošću za ugostiteljstvo i usluge, Siverićka 5 A, 10000 Zagreb</item>
    </izvorni_sadrzaj>
    <derivirana_varijabla naziv="DomainObject.Predmet.ProtuStrankaListFormatedWithAdress_1">
      <item>DRINOVAC UGOSTITELJSTVO jednostavno društvo s ograničenom odgovornošću za ugostiteljstvo i usluge, Siverićka 5 A, 10000 Zagreb</item>
    </derivirana_varijabla>
  </DomainObject.Predmet.ProtuStrankaListFormatedWithAdress>
  <DomainObject.Predmet.ProtuStrankaListFormatedWithAdressOIB>
    <izvorni_sadrzaj>
      <item>DRINOVAC UGOSTITELJSTVO jednostavno društvo s ograničenom odgovornošću za ugostiteljstvo i usluge, OIB 10063128646, Siverićka 5 A, 10000 Zagreb</item>
    </izvorni_sadrzaj>
    <derivirana_varijabla naziv="DomainObject.Predmet.ProtuStrankaListFormatedWithAdressOIB_1">
      <item>DRINOVAC UGOSTITELJSTVO jednostavno društvo s ograničenom odgovornošću za ugostiteljstvo i usluge, OIB 10063128646, Siverićka 5 A, 10000 Zagreb</item>
    </derivirana_varijabla>
  </DomainObject.Predmet.ProtuStrankaListFormatedWithAdressOIB>
  <DomainObject.Predmet.ProtuStrankaListNazivFormated>
    <izvorni_sadrzaj>
      <item>DRINOVAC UGOSTITELJSTVO jednostavno društvo s ograničenom odgovornošću za ugostiteljstvo i usluge</item>
    </izvorni_sadrzaj>
    <derivirana_varijabla naziv="DomainObject.Predmet.ProtuStrankaListNazivFormated_1">
      <item>DRINOVAC UGOSTITELJSTVO jednostavno društvo s ograničenom odgovornošću za ugostiteljstvo i usluge</item>
    </derivirana_varijabla>
  </DomainObject.Predmet.ProtuStrankaListNazivFormated>
  <DomainObject.Predmet.ProtuStrankaListNazivFormatedOIB>
    <izvorni_sadrzaj>
      <item>DRINOVAC UGOSTITELJSTVO jednostavno društvo s ograničenom odgovornošću za ugostiteljstvo i usluge, OIB 10063128646</item>
    </izvorni_sadrzaj>
    <derivirana_varijabla naziv="DomainObject.Predmet.ProtuStrankaListNazivFormatedOIB_1">
      <item>DRINOVAC UGOSTITELJSTVO jednostavno društvo s ograničenom odgovornošću za ugostiteljstvo i usluge, OIB 10063128646</item>
    </derivirana_varijabla>
  </DomainObject.Predmet.ProtuStrankaListNazivFormatedOIB>
  <DomainObject.Predmet.OstaliListFormated>
    <izvorni_sadrzaj>
      <item>Hrvoje Drinovac</item>
    </izvorni_sadrzaj>
    <derivirana_varijabla naziv="DomainObject.Predmet.OstaliListFormated_1">
      <item>Hrvoje Drinovac</item>
    </derivirana_varijabla>
  </DomainObject.Predmet.OstaliListFormated>
  <DomainObject.Predmet.OstaliListFormatedOIB>
    <izvorni_sadrzaj>
      <item>Hrvoje Drinovac, OIB 48365192890</item>
    </izvorni_sadrzaj>
    <derivirana_varijabla naziv="DomainObject.Predmet.OstaliListFormatedOIB_1">
      <item>Hrvoje Drinovac, OIB 48365192890</item>
    </derivirana_varijabla>
  </DomainObject.Predmet.OstaliListFormatedOIB>
  <DomainObject.Predmet.OstaliListFormatedWithAdress>
    <izvorni_sadrzaj>
      <item>Hrvoje Drinovac, Siverićka 5a, 10000 Zagreb</item>
    </izvorni_sadrzaj>
    <derivirana_varijabla naziv="DomainObject.Predmet.OstaliListFormatedWithAdress_1">
      <item>Hrvoje Drinovac, Siverićka 5a, 10000 Zagreb</item>
    </derivirana_varijabla>
  </DomainObject.Predmet.OstaliListFormatedWithAdress>
  <DomainObject.Predmet.OstaliListFormatedWithAdressOIB>
    <izvorni_sadrzaj>
      <item>Hrvoje Drinovac, OIB 48365192890, Siverićka 5a, 10000 Zagreb</item>
    </izvorni_sadrzaj>
    <derivirana_varijabla naziv="DomainObject.Predmet.OstaliListFormatedWithAdressOIB_1">
      <item>Hrvoje Drinovac, OIB 48365192890, Siverićka 5a, 10000 Zagreb</item>
    </derivirana_varijabla>
  </DomainObject.Predmet.OstaliListFormatedWithAdressOIB>
  <DomainObject.Predmet.OstaliListNazivFormated>
    <izvorni_sadrzaj>
      <item>Hrvoje Drinovac</item>
    </izvorni_sadrzaj>
    <derivirana_varijabla naziv="DomainObject.Predmet.OstaliListNazivFormated_1">
      <item>Hrvoje Drinovac</item>
    </derivirana_varijabla>
  </DomainObject.Predmet.OstaliListNazivFormated>
  <DomainObject.Predmet.OstaliListNazivFormatedOIB>
    <izvorni_sadrzaj>
      <item>Hrvoje Drinovac, OIB 48365192890</item>
    </izvorni_sadrzaj>
    <derivirana_varijabla naziv="DomainObject.Predmet.OstaliListNazivFormatedOIB_1">
      <item>Hrvoje Drinovac, OIB 48365192890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DRINOVAC UGOSTITELJSTVO jednostavno društvo s ograničenom odgovornošću za ugostiteljstvo i usluge</izvorni_sadrzaj>
    <derivirana_varijabla naziv="DomainObject.Predmet.ProtustrankaIDrugi_1">DRINOVAC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DRINOVAC UGOSTITELJSTVO jednostavno društvo s ograničenom odgovornošću za ugostiteljstvo i usluge, OIB 10063128646, Siverićka 5 A, 10000 Zagreb</izvorni_sadrzaj>
    <derivirana_varijabla naziv="DomainObject.Predmet.ProtustrankaIDrugiAdressOIB_1">DRINOVAC UGOSTITELJSTVO jednostavno društvo s ograničenom odgovornošću za ugostiteljstvo i usluge, OIB 10063128646, Siverićka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DRINOVAC UGOSTITELJSTVO jednostavno društvo s ograničenom odgovornošću za ugostiteljstvo i usluge</item>
      <item>Hrvoje Drinovac</item>
    </izvorni_sadrzaj>
    <derivirana_varijabla naziv="DomainObject.Predmet.SudioniciListNaziv_1">
      <item>FINA Regionalni centar Zagreb</item>
      <item>DRINOVAC UGOSTITELJSTVO jednostavno društvo s ograničenom odgovornošću za ugostiteljstvo i usluge</item>
      <item>Hrvoje Drinovac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</izvorni_sadrzaj>
    <derivirana_varijabla naziv="DomainObject.Predmet.SudioniciListAdressOIB_1"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10063128646</item>
      <item>, OIB 48365192890</item>
    </izvorni_sadrzaj>
    <derivirana_varijabla naziv="DomainObject.Predmet.SudioniciListNazivOIB_1">
      <item>, OIB 85821130368</item>
      <item>, OIB 10063128646</item>
      <item>, OIB 48365192890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3049</properties:Characters>
  <properties:Lines>69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2016-09-23T08:34:00Z</dcterms:created>
  <dc:creator>Vinka Mihalinčić</dc:creator>
  <cp:lastModifiedBy>Vinka Mihalinčić</cp:lastModifiedBy>
  <cp:lastPrinted>2016-09-23T08:30:00Z</cp:lastPrinted>
  <dcterms:modified xmlns:xsi="http://www.w3.org/2001/XMLSchema-instance" xsi:type="dcterms:W3CDTF">2016-09-23T08:42:00Z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