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c66ed" w14:paraId="bbc66ed" w:rsidRDefault="004E5D6D" w:rsidP="00846D2D" w:rsidR="004E5D6D" w:rsidRPr="004E5D6D">
      <w:pPr>
        <w:jc w:val="both"/>
        <w15:collapsed w:val="false"/>
        <w:rPr>
          <w:color w:val="000000"/>
        </w:rPr>
      </w:pPr>
      <w:bookmarkStart w:name="_GoBack" w:id="0"/>
      <w:bookmarkEnd w:id="0"/>
      <w:r w:rsidRPr="004E5D6D">
        <w:rPr>
          <w:noProof/>
          <w:color w:val="000000"/>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E5D6D" w:rsidP="00846D2D" w:rsidR="004E5D6D" w:rsidRPr="004E5D6D">
      <w:pPr>
        <w:jc w:val="both"/>
        <w:rPr>
          <w:color w:val="000000"/>
        </w:rPr>
      </w:pPr>
    </w:p>
    <w:p w:rsidRDefault="00846D2D" w:rsidP="00846D2D" w:rsidR="00846D2D" w:rsidRPr="004E5D6D">
      <w:pPr>
        <w:jc w:val="both"/>
        <w:rPr>
          <w:color w:val="000000"/>
        </w:rPr>
      </w:pPr>
      <w:r w:rsidRPr="004E5D6D">
        <w:rPr>
          <w:color w:val="000000"/>
        </w:rPr>
        <w:t>REPUBLIKA HRVATSKA</w:t>
      </w:r>
    </w:p>
    <w:p w:rsidRDefault="00846D2D" w:rsidP="00846D2D" w:rsidR="00846D2D" w:rsidRPr="004E5D6D">
      <w:pPr>
        <w:jc w:val="both"/>
        <w:rPr>
          <w:color w:val="000000"/>
        </w:rPr>
      </w:pPr>
      <w:r w:rsidRPr="004E5D6D">
        <w:rPr>
          <w:color w:val="000000"/>
        </w:rPr>
        <w:t xml:space="preserve">TRGOVAČKI SUD U ZAGREBU                                                               </w:t>
      </w:r>
    </w:p>
    <w:p w:rsidRDefault="00846D2D" w:rsidP="00846D2D" w:rsidR="00846D2D" w:rsidRPr="004E5D6D">
      <w:pPr>
        <w:jc w:val="both"/>
        <w:rPr>
          <w:color w:val="000000"/>
        </w:rPr>
      </w:pPr>
      <w:proofErr w:type="spellStart"/>
      <w:r w:rsidRPr="004E5D6D">
        <w:rPr>
          <w:color w:val="000000"/>
        </w:rPr>
        <w:t>Amruševa</w:t>
      </w:r>
      <w:proofErr w:type="spellEnd"/>
      <w:r w:rsidRPr="004E5D6D">
        <w:rPr>
          <w:color w:val="000000"/>
        </w:rPr>
        <w:t xml:space="preserve"> 2/II                                                                      </w:t>
      </w:r>
      <w:r w:rsidR="007A4DAE" w:rsidRPr="004E5D6D">
        <w:rPr>
          <w:color w:val="000000"/>
        </w:rPr>
        <w:t xml:space="preserve">                        67. St-250/15</w:t>
      </w:r>
      <w:r w:rsidR="00DC1A72" w:rsidRPr="004E5D6D">
        <w:rPr>
          <w:color w:val="000000"/>
        </w:rPr>
        <w:t>-29</w:t>
      </w:r>
    </w:p>
    <w:p w:rsidRDefault="00C91F22" w:rsidP="00846D2D" w:rsidR="00C91F22" w:rsidRPr="004E5D6D">
      <w:pPr>
        <w:jc w:val="both"/>
        <w:rPr>
          <w:color w:val="000000"/>
        </w:rPr>
      </w:pPr>
    </w:p>
    <w:p w:rsidRDefault="007A4DAE" w:rsidP="007A4DAE" w:rsidR="007A4DAE" w:rsidRPr="004E5D6D">
      <w:pPr>
        <w:jc w:val="center"/>
        <w:rPr>
          <w:color w:val="000000"/>
        </w:rPr>
      </w:pPr>
      <w:r w:rsidRPr="004E5D6D">
        <w:rPr>
          <w:color w:val="000000"/>
        </w:rPr>
        <w:t>R E  P U B L I K A   H R V A T S K A</w:t>
      </w:r>
    </w:p>
    <w:p w:rsidRDefault="007A4DAE" w:rsidP="00846D2D" w:rsidR="007A4DAE" w:rsidRPr="004E5D6D">
      <w:pPr>
        <w:jc w:val="center"/>
        <w:rPr>
          <w:color w:val="000000"/>
        </w:rPr>
      </w:pPr>
    </w:p>
    <w:p w:rsidRDefault="00846D2D" w:rsidP="00846D2D" w:rsidR="00846D2D" w:rsidRPr="004E5D6D">
      <w:pPr>
        <w:jc w:val="center"/>
        <w:rPr>
          <w:color w:val="000000"/>
        </w:rPr>
      </w:pPr>
      <w:r w:rsidRPr="004E5D6D">
        <w:rPr>
          <w:color w:val="000000"/>
        </w:rPr>
        <w:t>R J E Š E NJ E</w:t>
      </w:r>
    </w:p>
    <w:p w:rsidRDefault="00846D2D" w:rsidP="00846D2D" w:rsidR="00846D2D" w:rsidRPr="004E5D6D">
      <w:pPr>
        <w:jc w:val="both"/>
        <w:rPr>
          <w:color w:val="000000"/>
        </w:rPr>
      </w:pPr>
    </w:p>
    <w:p w:rsidRDefault="00846D2D" w:rsidP="00846D2D" w:rsidR="00D677F7" w:rsidRPr="004E5D6D">
      <w:pPr>
        <w:jc w:val="both"/>
        <w:rPr>
          <w:color w:val="000000"/>
        </w:rPr>
      </w:pPr>
      <w:r w:rsidRPr="004E5D6D">
        <w:rPr>
          <w:color w:val="000000"/>
        </w:rPr>
        <w:t xml:space="preserve">Trgovački sud u Zagrebu, po stečajnom sucu Gordanu </w:t>
      </w:r>
      <w:proofErr w:type="spellStart"/>
      <w:r w:rsidRPr="004E5D6D">
        <w:rPr>
          <w:color w:val="000000"/>
        </w:rPr>
        <w:t>Zubaku</w:t>
      </w:r>
      <w:proofErr w:type="spellEnd"/>
      <w:r w:rsidRPr="004E5D6D">
        <w:rPr>
          <w:color w:val="000000"/>
        </w:rPr>
        <w:t xml:space="preserve">, u stečajnom predmetu u povodu prijedloga predlagatelja </w:t>
      </w:r>
      <w:r w:rsidR="007A4DAE" w:rsidRPr="004E5D6D">
        <w:rPr>
          <w:color w:val="000000"/>
          <w:lang w:val="pt-BR"/>
        </w:rPr>
        <w:t>ERSTE&amp;STEIERMARKISCHE BANK d.d., Rijeka, Jadranski trg 3/a, OIB: 23057039320, kojeg zastupa punomoćnik Marin Zekanović, odvjetnik u Zadru, M. Klaića 1,  za otvaranje stečajnog postupka nad dužnikom LENO I LOLITA d.o.o., Zagreb, Baburičina 3, OIB: 60964206177</w:t>
      </w:r>
      <w:r w:rsidRPr="004E5D6D">
        <w:rPr>
          <w:color w:val="000000"/>
        </w:rPr>
        <w:t xml:space="preserve">, </w:t>
      </w:r>
      <w:r w:rsidR="007A4DAE" w:rsidRPr="004E5D6D">
        <w:rPr>
          <w:color w:val="000000"/>
        </w:rPr>
        <w:t>7. srpnja 2015</w:t>
      </w:r>
      <w:r w:rsidRPr="004E5D6D">
        <w:rPr>
          <w:color w:val="000000"/>
        </w:rPr>
        <w:t>.,</w:t>
      </w:r>
    </w:p>
    <w:p w:rsidRDefault="004E5D6D" w:rsidP="00D677F7" w:rsidR="004E5D6D" w:rsidRPr="004E5D6D">
      <w:pPr>
        <w:jc w:val="center"/>
        <w:rPr>
          <w:color w:val="000000"/>
        </w:rPr>
      </w:pPr>
    </w:p>
    <w:p w:rsidRDefault="00065B42" w:rsidP="00D677F7" w:rsidR="00065B42" w:rsidRPr="004E5D6D">
      <w:pPr>
        <w:jc w:val="center"/>
        <w:rPr>
          <w:color w:val="000000"/>
        </w:rPr>
      </w:pPr>
      <w:r w:rsidRPr="004E5D6D">
        <w:rPr>
          <w:color w:val="000000"/>
        </w:rPr>
        <w:t>r i j e š i o     j e</w:t>
      </w:r>
    </w:p>
    <w:p w:rsidRDefault="00065B42" w:rsidP="00065B42" w:rsidR="00065B42" w:rsidRPr="004E5D6D">
      <w:pPr>
        <w:rPr>
          <w:color w:val="000000"/>
        </w:rPr>
      </w:pPr>
      <w:r w:rsidRPr="004E5D6D">
        <w:rPr>
          <w:color w:val="000000"/>
        </w:rPr>
        <w:t xml:space="preserve"> </w:t>
      </w:r>
    </w:p>
    <w:p w:rsidRDefault="00065B42" w:rsidP="0021298E" w:rsidR="00065B42" w:rsidRPr="004E5D6D">
      <w:pPr>
        <w:ind w:firstLine="708"/>
        <w:jc w:val="both"/>
        <w:rPr>
          <w:color w:val="000000"/>
        </w:rPr>
      </w:pPr>
      <w:r w:rsidRPr="004E5D6D">
        <w:rPr>
          <w:color w:val="000000"/>
        </w:rPr>
        <w:t>I</w:t>
      </w:r>
      <w:r w:rsidR="00D677F7" w:rsidRPr="004E5D6D">
        <w:rPr>
          <w:color w:val="000000"/>
        </w:rPr>
        <w:t>.</w:t>
      </w:r>
      <w:r w:rsidRPr="004E5D6D">
        <w:rPr>
          <w:color w:val="000000"/>
        </w:rPr>
        <w:t xml:space="preserve"> Pozivaju se vjerovnici stečajnog d</w:t>
      </w:r>
      <w:r w:rsidR="002817DE" w:rsidRPr="004E5D6D">
        <w:rPr>
          <w:color w:val="000000"/>
        </w:rPr>
        <w:t>užnika</w:t>
      </w:r>
      <w:r w:rsidR="00C23ADD" w:rsidRPr="004E5D6D">
        <w:rPr>
          <w:color w:val="000000"/>
        </w:rPr>
        <w:t xml:space="preserve"> </w:t>
      </w:r>
      <w:r w:rsidR="007A4DAE" w:rsidRPr="004E5D6D">
        <w:rPr>
          <w:color w:val="000000"/>
          <w:lang w:val="pt-BR"/>
        </w:rPr>
        <w:t>LENO I LOLITA d.o.o., Zagreb, Baburičina 3, OIB: 60964206177</w:t>
      </w:r>
      <w:r w:rsidR="00D677F7" w:rsidRPr="004E5D6D">
        <w:rPr>
          <w:color w:val="000000"/>
        </w:rPr>
        <w:t>,</w:t>
      </w:r>
      <w:r w:rsidRPr="004E5D6D">
        <w:rPr>
          <w:color w:val="000000"/>
        </w:rPr>
        <w:t xml:space="preserve"> u roku 30</w:t>
      </w:r>
      <w:r w:rsidR="007B068E" w:rsidRPr="004E5D6D">
        <w:rPr>
          <w:color w:val="000000"/>
        </w:rPr>
        <w:t xml:space="preserve"> dan</w:t>
      </w:r>
      <w:r w:rsidR="00FC7A95" w:rsidRPr="004E5D6D">
        <w:rPr>
          <w:color w:val="000000"/>
        </w:rPr>
        <w:t xml:space="preserve">a predujmiti iznos od </w:t>
      </w:r>
      <w:r w:rsidR="007A4DAE" w:rsidRPr="004E5D6D">
        <w:rPr>
          <w:color w:val="000000"/>
        </w:rPr>
        <w:t>71.25</w:t>
      </w:r>
      <w:r w:rsidR="00846D2D" w:rsidRPr="004E5D6D">
        <w:rPr>
          <w:color w:val="000000"/>
        </w:rPr>
        <w:t>0,00</w:t>
      </w:r>
      <w:r w:rsidRPr="004E5D6D">
        <w:rPr>
          <w:color w:val="000000"/>
        </w:rPr>
        <w:t xml:space="preserve"> kn za pokriće troškova prethodnog i stečajnog postupka na račun Trgovačkog suda u Zagrebu otvoren pri Hrvatskoj poštanskoj banci d.d. Zagreb broj </w:t>
      </w:r>
      <w:r w:rsidR="00A6064D" w:rsidRPr="004E5D6D">
        <w:rPr>
          <w:color w:val="000000"/>
        </w:rPr>
        <w:t>IBAN HR9223900011300000460</w:t>
      </w:r>
      <w:r w:rsidR="00A0793E" w:rsidRPr="004E5D6D">
        <w:rPr>
          <w:color w:val="000000"/>
        </w:rPr>
        <w:t>,</w:t>
      </w:r>
      <w:r w:rsidR="002817DE" w:rsidRPr="004E5D6D">
        <w:rPr>
          <w:color w:val="000000"/>
        </w:rPr>
        <w:t xml:space="preserve"> </w:t>
      </w:r>
      <w:r w:rsidR="009B3D51" w:rsidRPr="004E5D6D">
        <w:rPr>
          <w:color w:val="000000"/>
        </w:rPr>
        <w:t xml:space="preserve">model 05, poziv na </w:t>
      </w:r>
      <w:r w:rsidR="00A6064D" w:rsidRPr="004E5D6D">
        <w:rPr>
          <w:color w:val="000000"/>
        </w:rPr>
        <w:t xml:space="preserve">broj </w:t>
      </w:r>
      <w:r w:rsidR="007A4DAE" w:rsidRPr="004E5D6D">
        <w:rPr>
          <w:color w:val="000000"/>
        </w:rPr>
        <w:t>250</w:t>
      </w:r>
      <w:r w:rsidR="00535D8E" w:rsidRPr="004E5D6D">
        <w:rPr>
          <w:color w:val="000000"/>
        </w:rPr>
        <w:t>-</w:t>
      </w:r>
      <w:r w:rsidR="007A4DAE" w:rsidRPr="004E5D6D">
        <w:rPr>
          <w:color w:val="000000"/>
        </w:rPr>
        <w:t>15</w:t>
      </w:r>
      <w:r w:rsidR="00A0793E" w:rsidRPr="004E5D6D">
        <w:rPr>
          <w:color w:val="000000"/>
        </w:rPr>
        <w:t>.</w:t>
      </w:r>
    </w:p>
    <w:p w:rsidRDefault="00065B42" w:rsidP="004E5D6D" w:rsidR="00D677F7" w:rsidRPr="004E5D6D">
      <w:pPr>
        <w:ind w:firstLine="708"/>
        <w:jc w:val="both"/>
        <w:rPr>
          <w:color w:val="000000"/>
        </w:rPr>
      </w:pPr>
      <w:r w:rsidRPr="004E5D6D">
        <w:rPr>
          <w:color w:val="000000"/>
        </w:rPr>
        <w:t>II</w:t>
      </w:r>
      <w:r w:rsidR="00D677F7" w:rsidRPr="004E5D6D">
        <w:rPr>
          <w:color w:val="000000"/>
        </w:rPr>
        <w:t>. Ako</w:t>
      </w:r>
      <w:r w:rsidRPr="004E5D6D">
        <w:rPr>
          <w:color w:val="000000"/>
        </w:rPr>
        <w:t xml:space="preserve"> vjerovnici stečajnog dužnika ne postupe u skladu s točkom I</w:t>
      </w:r>
      <w:r w:rsidR="00D677F7" w:rsidRPr="004E5D6D">
        <w:rPr>
          <w:color w:val="000000"/>
        </w:rPr>
        <w:t>.</w:t>
      </w:r>
      <w:r w:rsidRPr="004E5D6D">
        <w:rPr>
          <w:color w:val="000000"/>
        </w:rPr>
        <w:t xml:space="preserve"> ovog rješenja stečajni sudac će donijeti rješenje o otvaranju i zaključenju stečajnog postupka.</w:t>
      </w:r>
    </w:p>
    <w:p w:rsidRDefault="00C91F22" w:rsidP="00065B42" w:rsidR="00C91F22" w:rsidRPr="004E5D6D">
      <w:pPr>
        <w:rPr>
          <w:color w:val="000000"/>
        </w:rPr>
      </w:pPr>
    </w:p>
    <w:p w:rsidRDefault="00065B42" w:rsidP="00D677F7" w:rsidR="00065B42" w:rsidRPr="004E5D6D">
      <w:pPr>
        <w:jc w:val="center"/>
        <w:rPr>
          <w:color w:val="000000"/>
        </w:rPr>
      </w:pPr>
      <w:r w:rsidRPr="004E5D6D">
        <w:rPr>
          <w:color w:val="000000"/>
        </w:rPr>
        <w:t>Obrazloženje</w:t>
      </w:r>
    </w:p>
    <w:p w:rsidRDefault="00065B42" w:rsidP="00065B42" w:rsidR="00065B42" w:rsidRPr="004E5D6D">
      <w:pPr>
        <w:rPr>
          <w:color w:val="000000"/>
        </w:rPr>
      </w:pPr>
      <w:r w:rsidRPr="004E5D6D">
        <w:rPr>
          <w:color w:val="000000"/>
        </w:rPr>
        <w:t xml:space="preserve"> </w:t>
      </w:r>
    </w:p>
    <w:p w:rsidRDefault="007A4DAE" w:rsidP="007A4DAE" w:rsidR="007A4DAE" w:rsidRPr="004E5D6D">
      <w:pPr>
        <w:ind w:firstLine="708"/>
        <w:jc w:val="both"/>
        <w:rPr>
          <w:color w:val="000000"/>
          <w:lang w:val="pt-BR"/>
        </w:rPr>
      </w:pPr>
      <w:r w:rsidRPr="004E5D6D">
        <w:rPr>
          <w:color w:val="000000"/>
        </w:rPr>
        <w:t xml:space="preserve">Predlagatelj je kao vjerovnik podnio prijedlog za otvaranje stečajnog postupka nad </w:t>
      </w:r>
      <w:r w:rsidRPr="004E5D6D">
        <w:rPr>
          <w:color w:val="000000"/>
          <w:lang w:val="pt-BR"/>
        </w:rPr>
        <w:t xml:space="preserve">društvom  LENO I LOLITA d.o.o., Zagreb, Baburičina 3, u kojem je naveo kako ima novčanu tražbinu prema dužniku u ukupnom iznosu od 11.275.051,87 kn s osnova kreditne partije 5001540074, 5103301695, 5001579651 i 1100479253, kao i da je dužnikov račun blokiran duže od 60 dana. U prilogu je dostavio izvod iz svojih poslovnih knjiga na dan 18. prosinca 2014., rješenje o ovrsi Općinskog suda u Zadru poslovni broj Ovr-1713/11 od  23. srpnja 2012. i Ovrv-3536/11 od 23. srpnja 2012. te Ugovor o okvirnom zaduženju i osiguranju broj ES 439/09-1, Ugovor o okvirnom zaduženju i osiguranju broj ES 719/08-1 i Ugovor o okvirnom zaduženju i osiguranju broj ES 1012/06-1, kao i presliku potvrde Financijske agencije od 25. ožujka 2015., prema kojoj je dužnikov račun blokiran duže od 60 dana, iz koje dokumentacije proizlazi kako je predlagatelj učinio vjerojatnim postojanje tražbine prema dužniku i vjerojatnim postojanje stečajnog razloga nesposobnost za plaćanje na strani dužnika. </w:t>
      </w:r>
    </w:p>
    <w:p w:rsidRDefault="007A4DAE" w:rsidP="007A4DAE" w:rsidR="007A4DAE" w:rsidRPr="004E5D6D">
      <w:pPr>
        <w:jc w:val="both"/>
        <w:rPr>
          <w:color w:val="000000"/>
        </w:rPr>
      </w:pPr>
    </w:p>
    <w:p w:rsidRDefault="007A4DAE" w:rsidP="007A4DAE" w:rsidR="007A4DAE" w:rsidRPr="004E5D6D">
      <w:pPr>
        <w:ind w:firstLine="708"/>
        <w:jc w:val="both"/>
        <w:rPr>
          <w:color w:val="000000"/>
        </w:rPr>
      </w:pPr>
      <w:r w:rsidRPr="004E5D6D">
        <w:rPr>
          <w:color w:val="000000"/>
        </w:rPr>
        <w:t xml:space="preserve">U smislu čl. 39. Stečajnog zakona („Narodne novine“ broj 44/96, 29/99, 129/00, 123/03, 82/06, 116/10, 25/12 i 133/12 dalje: SZ) vjerovnik je ovlašten podnijeti prijedlog za otvaranje stečajnog postupka ako učini vjerojatnim postojanje svoje tražbine i kojega od stečajnih razloga. </w:t>
      </w:r>
    </w:p>
    <w:p w:rsidRDefault="007A4DAE" w:rsidP="007A4DAE" w:rsidR="007A4DAE" w:rsidRPr="004E5D6D">
      <w:pPr>
        <w:jc w:val="both"/>
        <w:rPr>
          <w:color w:val="000000"/>
          <w:lang w:val="pt-BR"/>
        </w:rPr>
      </w:pPr>
    </w:p>
    <w:p w:rsidRDefault="007A4DAE" w:rsidP="007A4DAE" w:rsidR="007A4DAE" w:rsidRPr="004E5D6D">
      <w:pPr>
        <w:ind w:firstLine="708"/>
        <w:jc w:val="both"/>
        <w:rPr>
          <w:color w:val="000000"/>
        </w:rPr>
      </w:pPr>
      <w:r w:rsidRPr="004E5D6D">
        <w:rPr>
          <w:color w:val="000000"/>
        </w:rPr>
        <w:lastRenderedPageBreak/>
        <w:t xml:space="preserve">Slijedom navedenog, predlagatelj je kao vjerovnik u smislu čl. </w:t>
      </w:r>
      <w:smartTag w:element="metricconverter" w:uri="urn:schemas-microsoft-com:office:smarttags">
        <w:smartTagPr>
          <w:attr w:val="39. st" w:name="ProductID"/>
        </w:smartTagPr>
        <w:r w:rsidRPr="004E5D6D">
          <w:rPr>
            <w:color w:val="000000"/>
          </w:rPr>
          <w:t>39. st</w:t>
        </w:r>
      </w:smartTag>
      <w:r w:rsidRPr="004E5D6D">
        <w:rPr>
          <w:color w:val="000000"/>
        </w:rPr>
        <w:t xml:space="preserve">. 1. i 2. SZ-a  ovlašten podnijeti prijedlog za otvaranje stečajnog postupka. </w:t>
      </w:r>
    </w:p>
    <w:p w:rsidRDefault="007A4DAE" w:rsidP="00846D2D" w:rsidR="007A4DAE" w:rsidRPr="004E5D6D">
      <w:pPr>
        <w:jc w:val="both"/>
        <w:rPr>
          <w:color w:val="000000"/>
        </w:rPr>
      </w:pPr>
    </w:p>
    <w:p w:rsidRDefault="009B3D51" w:rsidP="00D677F7" w:rsidR="00065B42" w:rsidRPr="004E5D6D">
      <w:pPr>
        <w:pStyle w:val="Tijeloteksta"/>
        <w:ind w:firstLine="708"/>
        <w:rPr>
          <w:color w:val="000000"/>
        </w:rPr>
      </w:pPr>
      <w:r w:rsidRPr="004E5D6D">
        <w:rPr>
          <w:color w:val="000000"/>
        </w:rPr>
        <w:t xml:space="preserve">Rješenjem od </w:t>
      </w:r>
      <w:r w:rsidR="007A4DAE" w:rsidRPr="004E5D6D">
        <w:rPr>
          <w:color w:val="000000"/>
        </w:rPr>
        <w:t>7</w:t>
      </w:r>
      <w:r w:rsidR="00846D2D" w:rsidRPr="004E5D6D">
        <w:rPr>
          <w:color w:val="000000"/>
        </w:rPr>
        <w:t>. srpnja</w:t>
      </w:r>
      <w:r w:rsidR="00DE0F86" w:rsidRPr="004E5D6D">
        <w:rPr>
          <w:color w:val="000000"/>
        </w:rPr>
        <w:t xml:space="preserve"> 2014</w:t>
      </w:r>
      <w:r w:rsidR="00D803A5" w:rsidRPr="004E5D6D">
        <w:rPr>
          <w:color w:val="000000"/>
        </w:rPr>
        <w:t>. imenovan</w:t>
      </w:r>
      <w:r w:rsidR="007A4DAE" w:rsidRPr="004E5D6D">
        <w:rPr>
          <w:color w:val="000000"/>
        </w:rPr>
        <w:t>a</w:t>
      </w:r>
      <w:r w:rsidR="00BF01D0" w:rsidRPr="004E5D6D">
        <w:rPr>
          <w:color w:val="000000"/>
        </w:rPr>
        <w:t xml:space="preserve"> je </w:t>
      </w:r>
      <w:r w:rsidR="007A4DAE" w:rsidRPr="004E5D6D">
        <w:rPr>
          <w:color w:val="000000"/>
        </w:rPr>
        <w:t xml:space="preserve">Davorka </w:t>
      </w:r>
      <w:proofErr w:type="spellStart"/>
      <w:r w:rsidR="007A4DAE" w:rsidRPr="004E5D6D">
        <w:rPr>
          <w:color w:val="000000"/>
        </w:rPr>
        <w:t>Huljev</w:t>
      </w:r>
      <w:proofErr w:type="spellEnd"/>
      <w:r w:rsidR="002D60CE" w:rsidRPr="004E5D6D">
        <w:rPr>
          <w:color w:val="000000"/>
        </w:rPr>
        <w:t xml:space="preserve"> p</w:t>
      </w:r>
      <w:r w:rsidR="007A4DAE" w:rsidRPr="004E5D6D">
        <w:rPr>
          <w:color w:val="000000"/>
        </w:rPr>
        <w:t>rivremenom stečajnom upraviteljicom</w:t>
      </w:r>
      <w:r w:rsidR="00D677F7" w:rsidRPr="004E5D6D">
        <w:rPr>
          <w:color w:val="000000"/>
        </w:rPr>
        <w:t xml:space="preserve"> u ovom predmetu, </w:t>
      </w:r>
      <w:r w:rsidR="00065B42" w:rsidRPr="004E5D6D">
        <w:rPr>
          <w:color w:val="000000"/>
        </w:rPr>
        <w:t xml:space="preserve">čija je dužnost bila utvrditi imovinu stečajnog dužnika, stanje obveza stečajnog dužnika, </w:t>
      </w:r>
      <w:r w:rsidR="00662884" w:rsidRPr="004E5D6D">
        <w:rPr>
          <w:color w:val="000000"/>
        </w:rPr>
        <w:t xml:space="preserve">zatim </w:t>
      </w:r>
      <w:r w:rsidR="00065B42" w:rsidRPr="004E5D6D">
        <w:rPr>
          <w:color w:val="000000"/>
        </w:rPr>
        <w:t xml:space="preserve"> je</w:t>
      </w:r>
      <w:r w:rsidR="00662884" w:rsidRPr="004E5D6D">
        <w:rPr>
          <w:color w:val="000000"/>
        </w:rPr>
        <w:t xml:space="preserve"> li</w:t>
      </w:r>
      <w:r w:rsidR="00065B42" w:rsidRPr="004E5D6D">
        <w:rPr>
          <w:color w:val="000000"/>
        </w:rPr>
        <w:t xml:space="preserve"> imovina stečajnog dužnika dovoljna za namirenje troškova stečajnog postupka, kao i iznos predvidivih troškova prethodnog i stečajnog postupka.</w:t>
      </w:r>
    </w:p>
    <w:p w:rsidRDefault="00D677F7" w:rsidP="00D677F7" w:rsidR="00D677F7" w:rsidRPr="004E5D6D">
      <w:pPr>
        <w:pStyle w:val="Tijeloteksta"/>
        <w:ind w:firstLine="708"/>
        <w:rPr>
          <w:color w:val="000000"/>
        </w:rPr>
      </w:pPr>
    </w:p>
    <w:p w:rsidRDefault="002817DE" w:rsidP="002D60CE" w:rsidR="00846D2D" w:rsidRPr="004E5D6D">
      <w:pPr>
        <w:ind w:firstLine="708"/>
        <w:jc w:val="both"/>
        <w:rPr>
          <w:color w:val="000000"/>
        </w:rPr>
      </w:pPr>
      <w:r w:rsidRPr="004E5D6D">
        <w:rPr>
          <w:color w:val="000000"/>
        </w:rPr>
        <w:t>Iz izvješća privrem</w:t>
      </w:r>
      <w:r w:rsidR="007A4DAE" w:rsidRPr="004E5D6D">
        <w:rPr>
          <w:color w:val="000000"/>
        </w:rPr>
        <w:t>ene</w:t>
      </w:r>
      <w:r w:rsidR="007B068E" w:rsidRPr="004E5D6D">
        <w:rPr>
          <w:color w:val="000000"/>
        </w:rPr>
        <w:t xml:space="preserve"> </w:t>
      </w:r>
      <w:r w:rsidR="007A4DAE" w:rsidRPr="004E5D6D">
        <w:rPr>
          <w:color w:val="000000"/>
        </w:rPr>
        <w:t>stečajne upraviteljice</w:t>
      </w:r>
      <w:r w:rsidR="002D60CE" w:rsidRPr="004E5D6D">
        <w:rPr>
          <w:color w:val="000000"/>
        </w:rPr>
        <w:t xml:space="preserve">, kao i </w:t>
      </w:r>
      <w:r w:rsidR="007A4DAE" w:rsidRPr="004E5D6D">
        <w:rPr>
          <w:color w:val="000000"/>
        </w:rPr>
        <w:t>njenog</w:t>
      </w:r>
      <w:r w:rsidR="0021298E" w:rsidRPr="004E5D6D">
        <w:rPr>
          <w:color w:val="000000"/>
        </w:rPr>
        <w:t xml:space="preserve"> iskaza</w:t>
      </w:r>
      <w:r w:rsidR="00065B42" w:rsidRPr="004E5D6D">
        <w:rPr>
          <w:color w:val="000000"/>
        </w:rPr>
        <w:t xml:space="preserve"> na ročištu </w:t>
      </w:r>
      <w:r w:rsidR="002D5087" w:rsidRPr="004E5D6D">
        <w:rPr>
          <w:color w:val="000000"/>
        </w:rPr>
        <w:t>od</w:t>
      </w:r>
      <w:r w:rsidR="009B3D51" w:rsidRPr="004E5D6D">
        <w:rPr>
          <w:color w:val="000000"/>
        </w:rPr>
        <w:t xml:space="preserve"> </w:t>
      </w:r>
      <w:r w:rsidR="000B22E7" w:rsidRPr="004E5D6D">
        <w:rPr>
          <w:color w:val="000000"/>
        </w:rPr>
        <w:br/>
      </w:r>
      <w:r w:rsidR="007A4DAE" w:rsidRPr="004E5D6D">
        <w:rPr>
          <w:color w:val="000000"/>
        </w:rPr>
        <w:t>7. srpnja 2015</w:t>
      </w:r>
      <w:r w:rsidR="00065B42" w:rsidRPr="004E5D6D">
        <w:rPr>
          <w:color w:val="000000"/>
        </w:rPr>
        <w:t>.</w:t>
      </w:r>
      <w:r w:rsidR="007B068E" w:rsidRPr="004E5D6D">
        <w:rPr>
          <w:color w:val="000000"/>
        </w:rPr>
        <w:t>,</w:t>
      </w:r>
      <w:r w:rsidR="00065B42" w:rsidRPr="004E5D6D">
        <w:rPr>
          <w:color w:val="000000"/>
        </w:rPr>
        <w:t xml:space="preserve"> proizlazi da kod dužnika po</w:t>
      </w:r>
      <w:r w:rsidR="002D60CE" w:rsidRPr="004E5D6D">
        <w:rPr>
          <w:color w:val="000000"/>
        </w:rPr>
        <w:t>stoji</w:t>
      </w:r>
      <w:r w:rsidR="00846D2D" w:rsidRPr="004E5D6D">
        <w:rPr>
          <w:color w:val="000000"/>
        </w:rPr>
        <w:t xml:space="preserve"> stečajni razlog</w:t>
      </w:r>
      <w:r w:rsidR="00D803A5" w:rsidRPr="004E5D6D">
        <w:rPr>
          <w:color w:val="000000"/>
        </w:rPr>
        <w:t xml:space="preserve"> </w:t>
      </w:r>
      <w:r w:rsidR="002D5087" w:rsidRPr="004E5D6D">
        <w:rPr>
          <w:color w:val="000000"/>
        </w:rPr>
        <w:t>i to</w:t>
      </w:r>
      <w:r w:rsidR="00DE0F86" w:rsidRPr="004E5D6D">
        <w:rPr>
          <w:color w:val="000000"/>
        </w:rPr>
        <w:t xml:space="preserve"> nesposobnost za plaćanje</w:t>
      </w:r>
      <w:r w:rsidR="007A4DAE" w:rsidRPr="004E5D6D">
        <w:rPr>
          <w:color w:val="000000"/>
        </w:rPr>
        <w:t xml:space="preserve"> te prezaduženost</w:t>
      </w:r>
      <w:r w:rsidR="000B22E7" w:rsidRPr="004E5D6D">
        <w:rPr>
          <w:color w:val="000000"/>
        </w:rPr>
        <w:t>.</w:t>
      </w:r>
      <w:r w:rsidR="002D60CE" w:rsidRPr="004E5D6D">
        <w:rPr>
          <w:color w:val="000000"/>
        </w:rPr>
        <w:t xml:space="preserve"> </w:t>
      </w:r>
      <w:r w:rsidR="007A4DAE" w:rsidRPr="004E5D6D">
        <w:rPr>
          <w:color w:val="000000"/>
        </w:rPr>
        <w:t>Privremena stečajna</w:t>
      </w:r>
      <w:r w:rsidR="00846D2D" w:rsidRPr="004E5D6D">
        <w:rPr>
          <w:color w:val="000000"/>
        </w:rPr>
        <w:t xml:space="preserve"> upravitelj</w:t>
      </w:r>
      <w:r w:rsidR="007A4DAE" w:rsidRPr="004E5D6D">
        <w:rPr>
          <w:color w:val="000000"/>
        </w:rPr>
        <w:t>ica je navela kako dužnik</w:t>
      </w:r>
      <w:r w:rsidR="00846D2D" w:rsidRPr="004E5D6D">
        <w:rPr>
          <w:color w:val="000000"/>
        </w:rPr>
        <w:t xml:space="preserve"> </w:t>
      </w:r>
      <w:r w:rsidR="007A4DAE" w:rsidRPr="004E5D6D">
        <w:rPr>
          <w:color w:val="000000"/>
        </w:rPr>
        <w:t>nema imovinu za namirenja troškova stečajnog postupka, kao i da nema uvjeta za nastavak poslovanja dužnika. Slijedom navedenog, predložila</w:t>
      </w:r>
      <w:r w:rsidR="00846D2D" w:rsidRPr="004E5D6D">
        <w:rPr>
          <w:color w:val="000000"/>
        </w:rPr>
        <w:t xml:space="preserve"> je da se vjerovnici pozovu na </w:t>
      </w:r>
      <w:r w:rsidR="007A4DAE" w:rsidRPr="004E5D6D">
        <w:rPr>
          <w:color w:val="000000"/>
        </w:rPr>
        <w:t>uplatu predujma z</w:t>
      </w:r>
      <w:r w:rsidR="00846D2D" w:rsidRPr="004E5D6D">
        <w:rPr>
          <w:color w:val="000000"/>
        </w:rPr>
        <w:t xml:space="preserve">a vođenje stečajnog postupka u iznosu od </w:t>
      </w:r>
      <w:r w:rsidR="007A4DAE" w:rsidRPr="004E5D6D">
        <w:rPr>
          <w:color w:val="000000"/>
        </w:rPr>
        <w:t xml:space="preserve">71.250,00 kn </w:t>
      </w:r>
      <w:r w:rsidR="00846D2D" w:rsidRPr="004E5D6D">
        <w:rPr>
          <w:color w:val="000000"/>
        </w:rPr>
        <w:t>pa ako taj p</w:t>
      </w:r>
      <w:r w:rsidR="007A4DAE" w:rsidRPr="004E5D6D">
        <w:rPr>
          <w:color w:val="000000"/>
        </w:rPr>
        <w:t>redujam ne bude uplaćen predložila je</w:t>
      </w:r>
      <w:r w:rsidR="00846D2D" w:rsidRPr="004E5D6D">
        <w:rPr>
          <w:color w:val="000000"/>
        </w:rPr>
        <w:t xml:space="preserve"> stečaj istovremeno otvoriti i zaključiti sukladno čl. 63 SZ.</w:t>
      </w:r>
    </w:p>
    <w:p w:rsidRDefault="009B04ED" w:rsidP="002D60CE" w:rsidR="009B04ED" w:rsidRPr="004E5D6D">
      <w:pPr>
        <w:ind w:firstLine="708"/>
        <w:jc w:val="both"/>
        <w:rPr>
          <w:color w:val="000000"/>
        </w:rPr>
      </w:pPr>
    </w:p>
    <w:p w:rsidRDefault="009B04ED" w:rsidP="009B04ED" w:rsidR="009B04ED" w:rsidRPr="004E5D6D">
      <w:pPr>
        <w:ind w:firstLine="708"/>
        <w:jc w:val="both"/>
        <w:rPr>
          <w:color w:val="000000"/>
        </w:rPr>
      </w:pPr>
      <w:r w:rsidRPr="004E5D6D">
        <w:rPr>
          <w:color w:val="000000"/>
        </w:rPr>
        <w:t xml:space="preserve">Uvidom u potvrdu Financijske agencije </w:t>
      </w:r>
      <w:r w:rsidR="007A4DAE" w:rsidRPr="004E5D6D">
        <w:rPr>
          <w:color w:val="000000"/>
        </w:rPr>
        <w:t>(list 69 spisa) od 17. lipnja 2015</w:t>
      </w:r>
      <w:r w:rsidRPr="004E5D6D">
        <w:rPr>
          <w:color w:val="000000"/>
        </w:rPr>
        <w:t xml:space="preserve">., sud je utvrdio kako je dužnikov račun blokiran duže od 60 dana. </w:t>
      </w:r>
    </w:p>
    <w:p w:rsidRDefault="001013EE" w:rsidP="001013EE" w:rsidR="001013EE" w:rsidRPr="004E5D6D">
      <w:pPr>
        <w:jc w:val="both"/>
        <w:rPr>
          <w:color w:val="000000"/>
        </w:rPr>
      </w:pPr>
    </w:p>
    <w:p w:rsidRDefault="00065B42" w:rsidP="001013EE" w:rsidR="00846D2D" w:rsidRPr="004E5D6D">
      <w:pPr>
        <w:jc w:val="both"/>
        <w:rPr>
          <w:color w:val="000000"/>
        </w:rPr>
      </w:pPr>
      <w:r w:rsidRPr="004E5D6D">
        <w:rPr>
          <w:color w:val="000000"/>
        </w:rPr>
        <w:t xml:space="preserve">         </w:t>
      </w:r>
      <w:r w:rsidR="001013EE" w:rsidRPr="004E5D6D">
        <w:rPr>
          <w:color w:val="000000"/>
        </w:rPr>
        <w:t xml:space="preserve">    Prema odredbi čl. </w:t>
      </w:r>
      <w:smartTag w:element="metricconverter" w:uri="urn:schemas-microsoft-com:office:smarttags">
        <w:smartTagPr>
          <w:attr w:val="63. st" w:name="ProductID"/>
        </w:smartTagPr>
        <w:r w:rsidR="001013EE" w:rsidRPr="004E5D6D">
          <w:rPr>
            <w:color w:val="000000"/>
          </w:rPr>
          <w:t>63. st</w:t>
        </w:r>
      </w:smartTag>
      <w:r w:rsidR="001013EE" w:rsidRPr="004E5D6D">
        <w:rPr>
          <w:color w:val="000000"/>
        </w:rPr>
        <w:t>.</w:t>
      </w:r>
      <w:r w:rsidRPr="004E5D6D">
        <w:rPr>
          <w:color w:val="000000"/>
        </w:rPr>
        <w:t xml:space="preserve"> 1. SZ-a ako tijekom prethodnog postupka utvrdi da imovina dužnika koja bi ušla u </w:t>
      </w:r>
      <w:r w:rsidR="009B3D51" w:rsidRPr="004E5D6D">
        <w:rPr>
          <w:color w:val="000000"/>
        </w:rPr>
        <w:t>stečajnu masu nije dovoljna ni</w:t>
      </w:r>
      <w:r w:rsidRPr="004E5D6D">
        <w:rPr>
          <w:color w:val="000000"/>
        </w:rPr>
        <w:t xml:space="preserve">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1013EE" w:rsidP="001013EE" w:rsidR="001013EE" w:rsidRPr="004E5D6D">
      <w:pPr>
        <w:jc w:val="both"/>
        <w:rPr>
          <w:color w:val="000000"/>
        </w:rPr>
      </w:pPr>
    </w:p>
    <w:p w:rsidRDefault="00065B42" w:rsidP="009B3D51" w:rsidR="002445B5" w:rsidRPr="004E5D6D">
      <w:pPr>
        <w:ind w:firstLine="708"/>
        <w:jc w:val="both"/>
        <w:rPr>
          <w:color w:val="000000"/>
        </w:rPr>
      </w:pPr>
      <w:r w:rsidRPr="004E5D6D">
        <w:rPr>
          <w:color w:val="000000"/>
        </w:rPr>
        <w:t xml:space="preserve">U smislu citirane odredbe čl. </w:t>
      </w:r>
      <w:smartTag w:element="metricconverter" w:uri="urn:schemas-microsoft-com:office:smarttags">
        <w:smartTagPr>
          <w:attr w:val="63. st" w:name="ProductID"/>
        </w:smartTagPr>
        <w:r w:rsidRPr="004E5D6D">
          <w:rPr>
            <w:color w:val="000000"/>
          </w:rPr>
          <w:t>63. st</w:t>
        </w:r>
      </w:smartTag>
      <w:r w:rsidR="007A4DAE" w:rsidRPr="004E5D6D">
        <w:rPr>
          <w:color w:val="000000"/>
        </w:rPr>
        <w:t>. 1. SZ-a privremena stečajna</w:t>
      </w:r>
      <w:r w:rsidRPr="004E5D6D">
        <w:rPr>
          <w:color w:val="000000"/>
        </w:rPr>
        <w:t xml:space="preserve"> upravitelj</w:t>
      </w:r>
      <w:r w:rsidR="007A4DAE" w:rsidRPr="004E5D6D">
        <w:rPr>
          <w:color w:val="000000"/>
        </w:rPr>
        <w:t>ica predložila</w:t>
      </w:r>
      <w:r w:rsidR="001013EE" w:rsidRPr="004E5D6D">
        <w:rPr>
          <w:color w:val="000000"/>
        </w:rPr>
        <w:t xml:space="preserve"> je</w:t>
      </w:r>
      <w:r w:rsidRPr="004E5D6D">
        <w:rPr>
          <w:color w:val="000000"/>
        </w:rPr>
        <w:t xml:space="preserve"> pozvati vjerovnike na uplatu predujma za pokriće troškova</w:t>
      </w:r>
      <w:r w:rsidR="007A4DAE" w:rsidRPr="004E5D6D">
        <w:rPr>
          <w:color w:val="000000"/>
        </w:rPr>
        <w:t xml:space="preserve"> prethodnog i stečajnog</w:t>
      </w:r>
      <w:r w:rsidRPr="004E5D6D">
        <w:rPr>
          <w:color w:val="000000"/>
        </w:rPr>
        <w:t xml:space="preserve"> postupka</w:t>
      </w:r>
      <w:r w:rsidR="007A4DAE" w:rsidRPr="004E5D6D">
        <w:rPr>
          <w:color w:val="000000"/>
        </w:rPr>
        <w:t xml:space="preserve"> za razdoblje od 12 mjeseci</w:t>
      </w:r>
      <w:r w:rsidRPr="004E5D6D">
        <w:rPr>
          <w:color w:val="000000"/>
        </w:rPr>
        <w:t xml:space="preserve"> te</w:t>
      </w:r>
      <w:r w:rsidR="002445B5" w:rsidRPr="004E5D6D">
        <w:rPr>
          <w:color w:val="000000"/>
        </w:rPr>
        <w:t xml:space="preserve"> j</w:t>
      </w:r>
      <w:r w:rsidR="007A4DAE" w:rsidRPr="004E5D6D">
        <w:rPr>
          <w:color w:val="000000"/>
        </w:rPr>
        <w:t>e pri tome navela</w:t>
      </w:r>
      <w:r w:rsidRPr="004E5D6D">
        <w:rPr>
          <w:color w:val="000000"/>
        </w:rPr>
        <w:t xml:space="preserve"> da</w:t>
      </w:r>
      <w:r w:rsidR="00260C00" w:rsidRPr="004E5D6D">
        <w:rPr>
          <w:color w:val="000000"/>
        </w:rPr>
        <w:t xml:space="preserve"> </w:t>
      </w:r>
      <w:r w:rsidR="00535D8E" w:rsidRPr="004E5D6D">
        <w:rPr>
          <w:color w:val="000000"/>
        </w:rPr>
        <w:t xml:space="preserve">predvidivi troškovi </w:t>
      </w:r>
      <w:r w:rsidR="007A4DAE" w:rsidRPr="004E5D6D">
        <w:rPr>
          <w:color w:val="000000"/>
        </w:rPr>
        <w:t>iznose</w:t>
      </w:r>
      <w:r w:rsidR="00FC7A95" w:rsidRPr="004E5D6D">
        <w:rPr>
          <w:color w:val="000000"/>
        </w:rPr>
        <w:t xml:space="preserve"> </w:t>
      </w:r>
      <w:r w:rsidR="003F3702" w:rsidRPr="004E5D6D">
        <w:rPr>
          <w:color w:val="000000"/>
        </w:rPr>
        <w:t xml:space="preserve">ukupno </w:t>
      </w:r>
      <w:r w:rsidR="007A4DAE" w:rsidRPr="004E5D6D">
        <w:rPr>
          <w:color w:val="000000"/>
        </w:rPr>
        <w:t>71.250</w:t>
      </w:r>
      <w:r w:rsidR="00DE0F86" w:rsidRPr="004E5D6D">
        <w:rPr>
          <w:color w:val="000000"/>
        </w:rPr>
        <w:t>,00</w:t>
      </w:r>
      <w:r w:rsidR="000B22E7" w:rsidRPr="004E5D6D">
        <w:rPr>
          <w:color w:val="000000"/>
        </w:rPr>
        <w:t xml:space="preserve"> kn i to: </w:t>
      </w:r>
      <w:r w:rsidR="007A4DAE" w:rsidRPr="004E5D6D">
        <w:rPr>
          <w:color w:val="000000"/>
        </w:rPr>
        <w:t>2.000, 00 kn za osiguranje od odgovornosti stečajne upraviteljice, 200,00 kn za izradu žiga, 110,00 kn za odjavu i prijavu zavodu za statistiku, 5.000,00 kn za izradu početne bilance, 15.000,00 kn za troškove računovodstva za 12 mjeseci, 1.000,00 kn za naknadu FINI (promjena žiroračuna i naknada), 8.540,00 kn za naknadu prethodnog postupka, 15.000,00 kn za materijalni trošak, 24.400,00 kn za nagradu stečajnoj upraviteljici</w:t>
      </w:r>
      <w:r w:rsidR="009B04ED" w:rsidRPr="004E5D6D">
        <w:rPr>
          <w:color w:val="000000"/>
        </w:rPr>
        <w:t>.</w:t>
      </w:r>
    </w:p>
    <w:p w:rsidRDefault="002D60CE" w:rsidP="009B04ED" w:rsidR="002D60CE" w:rsidRPr="004E5D6D">
      <w:pPr>
        <w:jc w:val="both"/>
        <w:rPr>
          <w:color w:val="000000"/>
        </w:rPr>
      </w:pPr>
    </w:p>
    <w:p w:rsidRDefault="00065B42" w:rsidP="004E5D6D" w:rsidR="00065B42" w:rsidRPr="004E5D6D">
      <w:pPr>
        <w:ind w:firstLine="708"/>
        <w:jc w:val="both"/>
        <w:rPr>
          <w:color w:val="000000"/>
        </w:rPr>
      </w:pPr>
      <w:r w:rsidRPr="004E5D6D">
        <w:rPr>
          <w:color w:val="000000"/>
        </w:rPr>
        <w:t>Slijedo</w:t>
      </w:r>
      <w:r w:rsidR="001013EE" w:rsidRPr="004E5D6D">
        <w:rPr>
          <w:color w:val="000000"/>
        </w:rPr>
        <w:t>m navedenog, u skladu s</w:t>
      </w:r>
      <w:r w:rsidRPr="004E5D6D">
        <w:rPr>
          <w:color w:val="000000"/>
        </w:rPr>
        <w:t xml:space="preserve"> citiranom odredbom čl. </w:t>
      </w:r>
      <w:smartTag w:element="metricconverter" w:uri="urn:schemas-microsoft-com:office:smarttags">
        <w:smartTagPr>
          <w:attr w:val="63. st" w:name="ProductID"/>
        </w:smartTagPr>
        <w:r w:rsidRPr="004E5D6D">
          <w:rPr>
            <w:color w:val="000000"/>
          </w:rPr>
          <w:t>63. st</w:t>
        </w:r>
      </w:smartTag>
      <w:r w:rsidR="001013EE" w:rsidRPr="004E5D6D">
        <w:rPr>
          <w:color w:val="000000"/>
        </w:rPr>
        <w:t>. 1. SZ-a pozvani su vjerovnici predujmiti</w:t>
      </w:r>
      <w:r w:rsidRPr="004E5D6D">
        <w:rPr>
          <w:color w:val="000000"/>
        </w:rPr>
        <w:t xml:space="preserve"> navedeni iznos  (točka I</w:t>
      </w:r>
      <w:r w:rsidR="001013EE" w:rsidRPr="004E5D6D">
        <w:rPr>
          <w:color w:val="000000"/>
        </w:rPr>
        <w:t>.</w:t>
      </w:r>
      <w:r w:rsidR="00E24B5E" w:rsidRPr="004E5D6D">
        <w:rPr>
          <w:color w:val="000000"/>
        </w:rPr>
        <w:t xml:space="preserve"> izreke) </w:t>
      </w:r>
      <w:r w:rsidR="001013EE" w:rsidRPr="004E5D6D">
        <w:rPr>
          <w:color w:val="000000"/>
        </w:rPr>
        <w:t>te su upozoreni</w:t>
      </w:r>
      <w:r w:rsidRPr="004E5D6D">
        <w:rPr>
          <w:color w:val="000000"/>
        </w:rPr>
        <w:t xml:space="preserve"> na</w:t>
      </w:r>
      <w:r w:rsidR="001013EE" w:rsidRPr="004E5D6D">
        <w:rPr>
          <w:color w:val="000000"/>
        </w:rPr>
        <w:t xml:space="preserve"> pravne posljedice ako ne postupe</w:t>
      </w:r>
      <w:r w:rsidRPr="004E5D6D">
        <w:rPr>
          <w:color w:val="000000"/>
        </w:rPr>
        <w:t xml:space="preserve"> po ovom rješenju iz točke I</w:t>
      </w:r>
      <w:r w:rsidR="001013EE" w:rsidRPr="004E5D6D">
        <w:rPr>
          <w:color w:val="000000"/>
        </w:rPr>
        <w:t>.</w:t>
      </w:r>
      <w:r w:rsidRPr="004E5D6D">
        <w:rPr>
          <w:color w:val="000000"/>
        </w:rPr>
        <w:t xml:space="preserve"> sukladno odredbi članka </w:t>
      </w:r>
      <w:smartTag w:element="metricconverter" w:uri="urn:schemas-microsoft-com:office:smarttags">
        <w:smartTagPr>
          <w:attr w:val="63. st" w:name="ProductID"/>
        </w:smartTagPr>
        <w:r w:rsidRPr="004E5D6D">
          <w:rPr>
            <w:color w:val="000000"/>
          </w:rPr>
          <w:t>63. st</w:t>
        </w:r>
      </w:smartTag>
      <w:r w:rsidRPr="004E5D6D">
        <w:rPr>
          <w:color w:val="000000"/>
        </w:rPr>
        <w:t>. 1. SZ-a (točka II</w:t>
      </w:r>
      <w:r w:rsidR="001013EE" w:rsidRPr="004E5D6D">
        <w:rPr>
          <w:color w:val="000000"/>
        </w:rPr>
        <w:t>.</w:t>
      </w:r>
      <w:r w:rsidRPr="004E5D6D">
        <w:rPr>
          <w:color w:val="000000"/>
        </w:rPr>
        <w:t xml:space="preserve"> izreke). </w:t>
      </w:r>
    </w:p>
    <w:p w:rsidRDefault="001013EE" w:rsidP="001013EE" w:rsidR="00065B42" w:rsidRPr="004E5D6D">
      <w:pPr>
        <w:jc w:val="center"/>
        <w:rPr>
          <w:color w:val="000000"/>
        </w:rPr>
      </w:pPr>
      <w:r w:rsidRPr="004E5D6D">
        <w:rPr>
          <w:color w:val="000000"/>
        </w:rPr>
        <w:t xml:space="preserve">U </w:t>
      </w:r>
      <w:r w:rsidR="00065B42" w:rsidRPr="004E5D6D">
        <w:rPr>
          <w:color w:val="000000"/>
        </w:rPr>
        <w:t>Zagreb</w:t>
      </w:r>
      <w:r w:rsidR="009B3D51" w:rsidRPr="004E5D6D">
        <w:rPr>
          <w:color w:val="000000"/>
        </w:rPr>
        <w:t xml:space="preserve">u </w:t>
      </w:r>
      <w:r w:rsidR="00C91F22" w:rsidRPr="004E5D6D">
        <w:rPr>
          <w:color w:val="000000"/>
        </w:rPr>
        <w:t>7. srpnja 2015</w:t>
      </w:r>
      <w:r w:rsidR="00065B42" w:rsidRPr="004E5D6D">
        <w:rPr>
          <w:color w:val="000000"/>
        </w:rPr>
        <w:t>.</w:t>
      </w:r>
    </w:p>
    <w:p w:rsidRDefault="004E5D6D" w:rsidP="004E5D6D" w:rsidR="00065B42" w:rsidRPr="004E5D6D">
      <w:pPr>
        <w:jc w:val="right"/>
        <w:rPr>
          <w:color w:val="000000"/>
        </w:rPr>
      </w:pPr>
      <w:r w:rsidRPr="004E5D6D">
        <w:rPr>
          <w:color w:val="000000"/>
        </w:rPr>
        <w:t xml:space="preserve">                 </w:t>
      </w:r>
      <w:r w:rsidR="001013EE" w:rsidRPr="004E5D6D">
        <w:rPr>
          <w:color w:val="000000"/>
        </w:rPr>
        <w:t xml:space="preserve">                                                                                                      </w:t>
      </w:r>
      <w:r w:rsidR="00065B42" w:rsidRPr="004E5D6D">
        <w:rPr>
          <w:color w:val="000000"/>
        </w:rPr>
        <w:t>Sudac:</w:t>
      </w:r>
    </w:p>
    <w:p w:rsidRDefault="004E5D6D" w:rsidP="004E5D6D" w:rsidR="00065B42" w:rsidRPr="004E5D6D">
      <w:pPr>
        <w:jc w:val="right"/>
        <w:rPr>
          <w:color w:val="000000"/>
        </w:rPr>
      </w:pPr>
      <w:r>
        <w:rPr>
          <w:color w:val="000000"/>
        </w:rPr>
        <w:t>Gordan Zubak</w:t>
      </w:r>
    </w:p>
    <w:p w:rsidRDefault="004E5D6D" w:rsidP="004E5D6D" w:rsidR="004E5D6D" w:rsidRPr="004E5D6D">
      <w:pPr>
        <w:jc w:val="right"/>
        <w:rPr>
          <w:color w:val="000000"/>
        </w:rPr>
      </w:pPr>
    </w:p>
    <w:p w:rsidRDefault="00065B42" w:rsidP="00065B42" w:rsidR="00065B42" w:rsidRPr="004E5D6D">
      <w:pPr>
        <w:rPr>
          <w:color w:val="000000"/>
        </w:rPr>
      </w:pPr>
      <w:r w:rsidRPr="004E5D6D">
        <w:rPr>
          <w:color w:val="000000"/>
        </w:rPr>
        <w:t>Uputa o pravnom lijeku:</w:t>
      </w:r>
    </w:p>
    <w:p w:rsidRDefault="00065B42" w:rsidP="002D60CE" w:rsidR="00DC1A72" w:rsidRPr="004E5D6D">
      <w:pPr>
        <w:jc w:val="both"/>
        <w:rPr>
          <w:color w:val="000000"/>
        </w:rPr>
      </w:pPr>
      <w:r w:rsidRPr="004E5D6D">
        <w:rPr>
          <w:color w:val="000000"/>
        </w:rPr>
        <w:t>Protiv ovog rješenja žalbu može izjaviti svaki vjerovnik stečajnog dužnika. Žalba se podnosi ovom sudu u 2 primjerka za Visoki trgovački sud RH u roku od 8 dana, od dana dostave rješenja.</w:t>
      </w:r>
    </w:p>
    <w:p w:rsidRDefault="00DC1A72" w:rsidP="00DC1A72" w:rsidR="00DC1A72">
      <w:pPr>
        <w:jc w:val="right"/>
        <w:rPr>
          <w:color w:val="000000"/>
        </w:rPr>
      </w:pPr>
    </w:p>
    <w:p w:rsidRDefault="004E5D6D" w:rsidP="00DC1A72" w:rsidR="004E5D6D">
      <w:pPr>
        <w:jc w:val="right"/>
        <w:rPr>
          <w:color w:val="000000"/>
        </w:rPr>
      </w:pPr>
    </w:p>
    <w:p w:rsidRDefault="004E5D6D" w:rsidP="00DC1A72" w:rsidR="004E5D6D" w:rsidRPr="004E5D6D">
      <w:pPr>
        <w:jc w:val="right"/>
        <w:rPr>
          <w:color w:val="000000"/>
        </w:rPr>
      </w:pPr>
    </w:p>
    <w:p w:rsidRDefault="00065B42" w:rsidP="00065B42" w:rsidR="00065B42" w:rsidRPr="004E5D6D">
      <w:pPr>
        <w:rPr>
          <w:color w:val="000000"/>
        </w:rPr>
      </w:pPr>
      <w:r w:rsidRPr="004E5D6D">
        <w:rPr>
          <w:color w:val="000000"/>
        </w:rPr>
        <w:lastRenderedPageBreak/>
        <w:t xml:space="preserve"> DNA:</w:t>
      </w:r>
    </w:p>
    <w:p w:rsidRDefault="00C91F22" w:rsidP="00065B42" w:rsidR="002D60CE" w:rsidRPr="004E5D6D">
      <w:pPr>
        <w:rPr>
          <w:color w:val="000000"/>
        </w:rPr>
      </w:pPr>
      <w:r w:rsidRPr="004E5D6D">
        <w:rPr>
          <w:color w:val="000000"/>
        </w:rPr>
        <w:t>1. predlagatelju</w:t>
      </w:r>
      <w:r w:rsidR="002D60CE" w:rsidRPr="004E5D6D">
        <w:rPr>
          <w:color w:val="000000"/>
        </w:rPr>
        <w:t xml:space="preserve"> po pun.</w:t>
      </w:r>
    </w:p>
    <w:p w:rsidRDefault="002D60CE" w:rsidP="00065B42" w:rsidR="00065B42" w:rsidRPr="004E5D6D">
      <w:pPr>
        <w:rPr>
          <w:color w:val="000000"/>
        </w:rPr>
      </w:pPr>
      <w:r w:rsidRPr="004E5D6D">
        <w:rPr>
          <w:color w:val="000000"/>
        </w:rPr>
        <w:t xml:space="preserve">2. </w:t>
      </w:r>
      <w:r w:rsidR="001013EE" w:rsidRPr="004E5D6D">
        <w:rPr>
          <w:color w:val="000000"/>
        </w:rPr>
        <w:t>dužniku</w:t>
      </w:r>
      <w:r w:rsidR="00662884" w:rsidRPr="004E5D6D">
        <w:rPr>
          <w:color w:val="000000"/>
        </w:rPr>
        <w:t xml:space="preserve"> </w:t>
      </w:r>
    </w:p>
    <w:p w:rsidRDefault="002D5087" w:rsidP="00065B42" w:rsidR="00065B42" w:rsidRPr="004E5D6D">
      <w:pPr>
        <w:rPr>
          <w:color w:val="000000"/>
        </w:rPr>
      </w:pPr>
      <w:r w:rsidRPr="004E5D6D">
        <w:rPr>
          <w:color w:val="000000"/>
        </w:rPr>
        <w:t>3</w:t>
      </w:r>
      <w:r w:rsidR="00C91F22" w:rsidRPr="004E5D6D">
        <w:rPr>
          <w:color w:val="000000"/>
        </w:rPr>
        <w:t>. zastupnicima</w:t>
      </w:r>
      <w:r w:rsidR="00065B42" w:rsidRPr="004E5D6D">
        <w:rPr>
          <w:color w:val="000000"/>
        </w:rPr>
        <w:t xml:space="preserve"> po zakonu</w:t>
      </w:r>
      <w:r w:rsidRPr="004E5D6D">
        <w:rPr>
          <w:color w:val="000000"/>
        </w:rPr>
        <w:t xml:space="preserve"> dužnika</w:t>
      </w:r>
      <w:r w:rsidR="00662884" w:rsidRPr="004E5D6D">
        <w:rPr>
          <w:color w:val="000000"/>
        </w:rPr>
        <w:t xml:space="preserve"> </w:t>
      </w:r>
    </w:p>
    <w:p w:rsidRDefault="00412D47" w:rsidP="00065B42" w:rsidR="00065B42" w:rsidRPr="004E5D6D">
      <w:pPr>
        <w:rPr>
          <w:color w:val="000000"/>
        </w:rPr>
      </w:pPr>
      <w:r w:rsidRPr="004E5D6D">
        <w:rPr>
          <w:color w:val="000000"/>
        </w:rPr>
        <w:t>4</w:t>
      </w:r>
      <w:r w:rsidR="001013EE" w:rsidRPr="004E5D6D">
        <w:rPr>
          <w:color w:val="000000"/>
        </w:rPr>
        <w:t>.</w:t>
      </w:r>
      <w:r w:rsidRPr="004E5D6D">
        <w:rPr>
          <w:color w:val="000000"/>
        </w:rPr>
        <w:t xml:space="preserve"> </w:t>
      </w:r>
      <w:r w:rsidR="001013EE" w:rsidRPr="004E5D6D">
        <w:rPr>
          <w:color w:val="000000"/>
        </w:rPr>
        <w:t>priv</w:t>
      </w:r>
      <w:r w:rsidR="00065B42" w:rsidRPr="004E5D6D">
        <w:rPr>
          <w:color w:val="000000"/>
        </w:rPr>
        <w:t>. st. upravitelju</w:t>
      </w:r>
    </w:p>
    <w:p w:rsidRDefault="00C91F22" w:rsidP="00065B42" w:rsidR="00065B42" w:rsidRPr="004E5D6D">
      <w:pPr>
        <w:rPr>
          <w:color w:val="000000"/>
        </w:rPr>
      </w:pPr>
      <w:r w:rsidRPr="004E5D6D">
        <w:rPr>
          <w:color w:val="000000"/>
        </w:rPr>
        <w:t>5</w:t>
      </w:r>
      <w:r w:rsidR="00065B42" w:rsidRPr="004E5D6D">
        <w:rPr>
          <w:color w:val="000000"/>
        </w:rPr>
        <w:t>.</w:t>
      </w:r>
      <w:r w:rsidR="00412D47" w:rsidRPr="004E5D6D">
        <w:rPr>
          <w:color w:val="000000"/>
        </w:rPr>
        <w:t xml:space="preserve"> </w:t>
      </w:r>
      <w:r w:rsidR="00065B42" w:rsidRPr="004E5D6D">
        <w:rPr>
          <w:color w:val="000000"/>
        </w:rPr>
        <w:t>oglasna ploča suda 30 dana</w:t>
      </w:r>
    </w:p>
    <w:p w:rsidRDefault="00C91F22" w:rsidP="00065B42" w:rsidR="00065B42" w:rsidRPr="004E5D6D">
      <w:pPr>
        <w:rPr>
          <w:color w:val="000000"/>
        </w:rPr>
      </w:pPr>
      <w:r w:rsidRPr="004E5D6D">
        <w:rPr>
          <w:color w:val="000000"/>
        </w:rPr>
        <w:t>6</w:t>
      </w:r>
      <w:r w:rsidR="00065B42" w:rsidRPr="004E5D6D">
        <w:rPr>
          <w:color w:val="000000"/>
        </w:rPr>
        <w:t>.</w:t>
      </w:r>
      <w:r w:rsidR="00412D47" w:rsidRPr="004E5D6D">
        <w:rPr>
          <w:color w:val="000000"/>
        </w:rPr>
        <w:t xml:space="preserve"> </w:t>
      </w:r>
      <w:r w:rsidR="00065B42" w:rsidRPr="004E5D6D">
        <w:rPr>
          <w:color w:val="000000"/>
        </w:rPr>
        <w:t>Narodne novine – oglas</w:t>
      </w:r>
    </w:p>
    <w:p w:rsidRDefault="00C91F22" w:rsidP="00065B42" w:rsidR="00065B42" w:rsidRPr="004E5D6D">
      <w:pPr>
        <w:rPr>
          <w:color w:val="000000"/>
        </w:rPr>
      </w:pPr>
      <w:r w:rsidRPr="004E5D6D">
        <w:rPr>
          <w:color w:val="000000"/>
        </w:rPr>
        <w:t>7</w:t>
      </w:r>
      <w:r w:rsidR="00065B42" w:rsidRPr="004E5D6D">
        <w:rPr>
          <w:color w:val="000000"/>
        </w:rPr>
        <w:t>.</w:t>
      </w:r>
      <w:r w:rsidR="00412D47" w:rsidRPr="004E5D6D">
        <w:rPr>
          <w:color w:val="000000"/>
        </w:rPr>
        <w:t xml:space="preserve"> </w:t>
      </w:r>
      <w:r w:rsidR="00065B42" w:rsidRPr="004E5D6D">
        <w:rPr>
          <w:color w:val="000000"/>
        </w:rPr>
        <w:t>računovodstvo suda</w:t>
      </w:r>
    </w:p>
    <w:sectPr w:rsidSect="004E5D6D" w:rsidR="00065B42" w:rsidRPr="004E5D6D">
      <w:pgSz w:h="16838" w:w="11906"/>
      <w:pgMar w:gutter="0" w:footer="708" w:header="708" w:left="1417" w:bottom="709"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5B42"/>
    <w:rsid w:val="000B22E7"/>
    <w:rsid w:val="001013EE"/>
    <w:rsid w:val="001A762F"/>
    <w:rsid w:val="0021298E"/>
    <w:rsid w:val="002445B5"/>
    <w:rsid w:val="00260C00"/>
    <w:rsid w:val="002817DE"/>
    <w:rsid w:val="002D5087"/>
    <w:rsid w:val="002D60CE"/>
    <w:rsid w:val="003F3702"/>
    <w:rsid w:val="00412D47"/>
    <w:rsid w:val="004E5D6D"/>
    <w:rsid w:val="00535D8E"/>
    <w:rsid w:val="00662884"/>
    <w:rsid w:val="007A4DAE"/>
    <w:rsid w:val="007B068E"/>
    <w:rsid w:val="00846D2D"/>
    <w:rsid w:val="008B669A"/>
    <w:rsid w:val="00947BCF"/>
    <w:rsid w:val="009B04ED"/>
    <w:rsid w:val="009B3D51"/>
    <w:rsid w:val="00A0793E"/>
    <w:rsid w:val="00A6064D"/>
    <w:rsid w:val="00A75EA1"/>
    <w:rsid w:val="00A75F17"/>
    <w:rsid w:val="00A851A3"/>
    <w:rsid w:val="00BC67EF"/>
    <w:rsid w:val="00BE5577"/>
    <w:rsid w:val="00BF01D0"/>
    <w:rsid w:val="00C23ADD"/>
    <w:rsid w:val="00C91F22"/>
    <w:rsid w:val="00D677F7"/>
    <w:rsid w:val="00D803A5"/>
    <w:rsid w:val="00DC1A72"/>
    <w:rsid w:val="00DE0F86"/>
    <w:rsid w:val="00E24B5E"/>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rezerviranogmjesta" w:type="character">
    <w:name w:val="Placeholder Text"/>
    <w:basedOn w:val="Zadanifontodlomka"/>
    <w:uiPriority w:val="99"/>
    <w:semiHidden/>
    <w:rsid w:val="004E5D6D"/>
    <w:rPr>
      <w:color w:val="808080"/>
      <w:bdr w:space="0" w:sz="0" w:color="auto" w:val="none"/>
      <w:shd w:fill="auto" w:color="auto" w:val="clear"/>
    </w:rPr>
  </w:style>
  <w:style w:customStyle="true" w:styleId="eSPISCCParagraphDefaultFont" w:type="character">
    <w:name w:val="eSPIS_CC_Paragraph Default Font"/>
    <w:basedOn w:val="Zadanifontodlomka"/>
    <w:rsid w:val="004E5D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5D6D"/>
    <w:rPr>
      <w:bdr w:space="0" w:sz="0" w:color="auto" w:val="none"/>
      <w:shd w:fill="FFFFCC" w:color="auto" w:val="clear"/>
      <w:lang w:val="hr-HR"/>
    </w:rPr>
  </w:style>
  <w:style w:customStyle="true" w:styleId="PozadinaSvijetloCrvena" w:type="character">
    <w:name w:val="Pozadina_SvijetloCrvena"/>
    <w:basedOn w:val="eSPISCCParagraphDefaultFont"/>
    <w:rsid w:val="004E5D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5D6D"/>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4E5D6D"/>
    <w:rPr>
      <w:rFonts w:cs="Tahoma" w:hAnsi="Tahoma" w:ascii="Tahoma"/>
      <w:sz w:val="16"/>
      <w:szCs w:val="16"/>
    </w:rPr>
  </w:style>
  <w:style w:customStyle="true" w:styleId="TekstbaloniaChar" w:type="character">
    <w:name w:val="Tekst balončića Char"/>
    <w:basedOn w:val="Zadanifontodlomka"/>
    <w:link w:val="Tekstbalonia"/>
    <w:rsid w:val="004E5D6D"/>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rezerviranogmjesta" w:type="character">
    <w:name w:val="Placeholder Text"/>
    <w:basedOn w:val="Zadanifontodlomka"/>
    <w:uiPriority w:val="99"/>
    <w:semiHidden/>
    <w:rsid w:val="004E5D6D"/>
    <w:rPr>
      <w:color w:val="808080"/>
      <w:bdr w:color="auto" w:space="0" w:sz="0" w:val="none"/>
      <w:shd w:color="auto" w:fill="auto" w:val="clear"/>
    </w:rPr>
  </w:style>
  <w:style w:customStyle="1" w:styleId="eSPISCCParagraphDefaultFont" w:type="character">
    <w:name w:val="eSPIS_CC_Paragraph Default Font"/>
    <w:basedOn w:val="Zadanifontodlomka"/>
    <w:rsid w:val="004E5D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5D6D"/>
    <w:rPr>
      <w:bdr w:color="auto" w:space="0" w:sz="0" w:val="none"/>
      <w:shd w:color="auto" w:fill="FFFFCC" w:val="clear"/>
      <w:lang w:val="hr-HR"/>
    </w:rPr>
  </w:style>
  <w:style w:customStyle="1" w:styleId="PozadinaSvijetloCrvena" w:type="character">
    <w:name w:val="Pozadina_SvijetloCrvena"/>
    <w:basedOn w:val="eSPISCCParagraphDefaultFont"/>
    <w:rsid w:val="004E5D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5D6D"/>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4E5D6D"/>
    <w:rPr>
      <w:rFonts w:ascii="Tahoma" w:cs="Tahoma" w:hAnsi="Tahoma"/>
      <w:sz w:val="16"/>
      <w:szCs w:val="16"/>
    </w:rPr>
  </w:style>
  <w:style w:customStyle="1" w:styleId="TekstbaloniaChar" w:type="character">
    <w:name w:val="Tekst balončića Char"/>
    <w:basedOn w:val="Zadanifontodlomka"/>
    <w:link w:val="Tekstbalonia"/>
    <w:rsid w:val="004E5D6D"/>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2015.</izvorni_sadrzaj>
    <derivirana_varijabla naziv="DomainObject.DatumDonosenjaOdluke_1">7.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St-250/2015</izvorni_sadrzaj>
    <derivirana_varijabla naziv="DomainObject.Predmet.OznakaBroj_1">St-250/2015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LENO I LOLITA d.o.o.</izvorni_sadrzaj>
    <derivirana_varijabla naziv="DomainObject.Predmet.ProtustrankaFormated_1">  LENO I LOLITA d.o.o.</derivirana_varijabla>
  </DomainObject.Predmet.ProtustrankaFormated>
  <DomainObject.Predmet.ProtustrankaFormatedOIB>
    <izvorni_sadrzaj>  LENO I LOLITA d.o.o., OIB 60964206177</izvorni_sadrzaj>
    <derivirana_varijabla naziv="DomainObject.Predmet.ProtustrankaFormatedOIB_1">  LENO I LOLITA d.o.o., OIB 60964206177</derivirana_varijabla>
  </DomainObject.Predmet.ProtustrankaFormatedOIB>
  <DomainObject.Predmet.ProtustrankaFormatedWithAdress>
    <izvorni_sadrzaj> LENO I LOLITA d.o.o., Baburičina 3, 10000 Zagreb</izvorni_sadrzaj>
    <derivirana_varijabla naziv="DomainObject.Predmet.ProtustrankaFormatedWithAdress_1"> LENO I LOLITA d.o.o., Baburičina 3, 10000 Zagreb</derivirana_varijabla>
  </DomainObject.Predmet.ProtustrankaFormatedWithAdress>
  <DomainObject.Predmet.ProtustrankaFormatedWithAdressOIB>
    <izvorni_sadrzaj> LENO I LOLITA d.o.o., OIB 60964206177, Baburičina 3, 10000 Zagreb</izvorni_sadrzaj>
    <derivirana_varijabla naziv="DomainObject.Predmet.ProtustrankaFormatedWithAdressOIB_1"> LENO I LOLITA d.o.o., OIB 60964206177, Baburičina 3, 10000 Zagreb</derivirana_varijabla>
  </DomainObject.Predmet.ProtustrankaFormatedWithAdressOIB>
  <DomainObject.Predmet.ProtustrankaWithAdress>
    <izvorni_sadrzaj>LENO I LOLITA d.o.o. Baburičina 3, 10000 Zagreb</izvorni_sadrzaj>
    <derivirana_varijabla naziv="DomainObject.Predmet.ProtustrankaWithAdress_1">LENO I LOLITA d.o.o. Baburičina 3, 10000 Zagreb</derivirana_varijabla>
  </DomainObject.Predmet.ProtustrankaWithAdress>
  <DomainObject.Predmet.ProtustrankaWithAdressOIB>
    <izvorni_sadrzaj>LENO I LOLITA d.o.o., OIB 60964206177, Baburičina 3, 10000 Zagreb</izvorni_sadrzaj>
    <derivirana_varijabla naziv="DomainObject.Predmet.ProtustrankaWithAdressOIB_1">LENO I LOLITA d.o.o., OIB 60964206177, Baburičina 3, 10000 Zagreb</derivirana_varijabla>
  </DomainObject.Predmet.ProtustrankaWithAdressOIB>
  <DomainObject.Predmet.ProtustrankaNazivFormated>
    <izvorni_sadrzaj>LENO I LOLITA d.o.o.</izvorni_sadrzaj>
    <derivirana_varijabla naziv="DomainObject.Predmet.ProtustrankaNazivFormated_1">LENO I LOLITA d.o.o.</derivirana_varijabla>
  </DomainObject.Predmet.ProtustrankaNazivFormated>
  <DomainObject.Predmet.ProtustrankaNazivFormatedOIB>
    <izvorni_sadrzaj>LENO I LOLITA d.o.o., OIB 60964206177</izvorni_sadrzaj>
    <derivirana_varijabla naziv="DomainObject.Predmet.ProtustrankaNazivFormatedOIB_1">LENO I LOLITA d.o.o., OIB 60964206177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 STEIERMARKISCHE BANKA d.d. zastupanog po punomoćniku Marin Zekanović</izvorni_sadrzaj>
    <derivirana_varijabla naziv="DomainObject.Predmet.StrankaFormated_1">  ERSTE&amp; STEIERMARKISCHE BANKA d.d. zastupanog po punomoćniku Marin Zekanović</derivirana_varijabla>
  </DomainObject.Predmet.StrankaFormated>
  <DomainObject.Predmet.StrankaFormatedOIB>
    <izvorni_sadrzaj>  ERSTE&amp; STEIERMARKISCHE BANKA d.d., OIB 23057039320 zastupanog po punomoćniku Marin Zekanović</izvorni_sadrzaj>
    <derivirana_varijabla naziv="DomainObject.Predmet.StrankaFormatedOIB_1">  ERSTE&amp; STEIERMARKISCHE BANKA d.d., OIB 23057039320 zastupanog po punomoćniku Marin Zekanović</derivirana_varijabla>
  </DomainObject.Predmet.StrankaFormatedOIB>
  <DomainObject.Predmet.StrankaFormatedWithAdress>
    <izvorni_sadrzaj> ERSTE&amp; STEIERMARKISCHE BANKA d.d., Jadranski Trg 3/a, 51000 Rijeka zastupanog po punomoćniku Marin Zekanović</izvorni_sadrzaj>
    <derivirana_varijabla naziv="DomainObject.Predmet.StrankaFormatedWithAdress_1"> ERSTE&amp; STEIERMARKISCHE BANKA d.d., Jadranski Trg 3/a, 51000 Rijeka zastupanog po punomoćniku Marin Zekanović</derivirana_varijabla>
  </DomainObject.Predmet.StrankaFormatedWithAdress>
  <DomainObject.Predmet.StrankaFormatedWithAdressOIB>
    <izvorni_sadrzaj> ERSTE&amp; STEIERMARKISCHE BANKA d.d., OIB 23057039320, Jadranski Trg 3/a, 51000 Rijeka zastupanog po punomoćniku Marin Zekanović</izvorni_sadrzaj>
    <derivirana_varijabla naziv="DomainObject.Predmet.StrankaFormatedWithAdressOIB_1"> ERSTE&amp; STEIERMARKISCHE BANKA d.d., OIB 23057039320, Jadranski Trg 3/a, 51000 Rijeka zastupanog po punomoćniku Marin Zekanović</derivirana_varijabla>
  </DomainObject.Predmet.StrankaFormatedWithAdressOIB>
  <DomainObject.Predmet.StrankaWithAdress>
    <izvorni_sadrzaj>ERSTE&amp; STEIERMARKISCHE BANKA d.d. Jadranski Trg 3/a,51000 Rijeka</izvorni_sadrzaj>
    <derivirana_varijabla naziv="DomainObject.Predmet.StrankaWithAdress_1">ERSTE&amp; STEIERMARKISCHE BANKA d.d. Jadranski Trg 3/a,51000 Rijeka</derivirana_varijabla>
  </DomainObject.Predmet.StrankaWithAdress>
  <DomainObject.Predmet.StrankaWithAdressOIB>
    <izvorni_sadrzaj>ERSTE&amp; STEIERMARKISCHE BANKA d.d., OIB 23057039320, Jadranski Trg 3/a,51000 Rijeka</izvorni_sadrzaj>
    <derivirana_varijabla naziv="DomainObject.Predmet.StrankaWithAdressOIB_1">ERSTE&amp; STEIERMARKISCHE BANKA d.d., OIB 23057039320, Jadranski Trg 3/a,51000 Rijeka</derivirana_varijabla>
  </DomainObject.Predmet.StrankaWithAdressOIB>
  <DomainObject.Predmet.StrankaNazivFormated>
    <izvorni_sadrzaj>ERSTE&amp; STEIERMARKISCHE BANKA d.d.</izvorni_sadrzaj>
    <derivirana_varijabla naziv="DomainObject.Predmet.StrankaNazivFormated_1">ERSTE&amp; STEIERMARKISCHE BANKA d.d.</derivirana_varijabla>
  </DomainObject.Predmet.StrankaNazivFormated>
  <DomainObject.Predmet.StrankaNazivFormatedOIB>
    <izvorni_sadrzaj>ERSTE&amp; STEIERMARKISCHE BANKA d.d., OIB 23057039320</izvorni_sadrzaj>
    <derivirana_varijabla naziv="DomainObject.Predmet.StrankaNazivFormatedOIB_1">ERSTE&amp; STEIERMARKISCHE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ERSTE&amp; STEIERMARKISCHE BANKA d.d. zastupanog po punomoćniku Marin Zekanović</item>
    </izvorni_sadrzaj>
    <derivirana_varijabla naziv="DomainObject.Predmet.StrankaListFormated_1">
      <item>ERSTE&amp; STEIERMARKISCHE BANKA d.d. zastupanog po punomoćniku Marin Zekanović</item>
    </derivirana_varijabla>
  </DomainObject.Predmet.StrankaListFormated>
  <DomainObject.Predmet.StrankaListFormatedOIB>
    <izvorni_sadrzaj>
      <item>ERSTE&amp; STEIERMARKISCHE BANKA d.d., OIB 23057039320 zastupanog po punomoćniku Marin Zekanović</item>
    </izvorni_sadrzaj>
    <derivirana_varijabla naziv="DomainObject.Predmet.StrankaListFormatedOIB_1">
      <item>ERSTE&amp; STEIERMARKISCHE BANKA d.d., OIB 23057039320 zastupanog po punomoćniku Marin Zekanović</item>
    </derivirana_varijabla>
  </DomainObject.Predmet.StrankaListFormatedOIB>
  <DomainObject.Predmet.StrankaListFormatedWithAdress>
    <izvorni_sadrzaj>
      <item>ERSTE&amp; STEIERMARKISCHE BANKA d.d., Jadranski Trg 3/a, 51000 Rijeka zastupanog po punomoćniku Marin Zekanović</item>
    </izvorni_sadrzaj>
    <derivirana_varijabla naziv="DomainObject.Predmet.StrankaListFormatedWithAdress_1">
      <item>ERSTE&amp; STEIERMARKISCHE BANKA d.d., Jadranski Trg 3/a, 51000 Rijeka zastupanog po punomoćniku Marin Zekanović</item>
    </derivirana_varijabla>
  </DomainObject.Predmet.StrankaListFormatedWithAdress>
  <DomainObject.Predmet.StrankaListFormatedWithAdressOIB>
    <izvorni_sadrzaj>
      <item>ERSTE&amp; STEIERMARKISCHE BANKA d.d., OIB 23057039320, Jadranski Trg 3/a, 51000 Rijeka zastupanog po punomoćniku Marin Zekanović</item>
    </izvorni_sadrzaj>
    <derivirana_varijabla naziv="DomainObject.Predmet.StrankaListFormatedWithAdressOIB_1">
      <item>ERSTE&amp; STEIERMARKISCHE BANKA d.d., OIB 23057039320, Jadranski Trg 3/a, 51000 Rijeka zastupanog po punomoćniku Marin Zekanović</item>
    </derivirana_varijabla>
  </DomainObject.Predmet.StrankaListFormatedWithAdressOIB>
  <DomainObject.Predmet.StrankaListNazivFormated>
    <izvorni_sadrzaj>
      <item>ERSTE&amp; STEIERMARKISCHE BANKA d.d.</item>
    </izvorni_sadrzaj>
    <derivirana_varijabla naziv="DomainObject.Predmet.StrankaListNazivFormated_1">
      <item>ERSTE&amp; STEIERMARKISCHE BANKA d.d.</item>
    </derivirana_varijabla>
  </DomainObject.Predmet.StrankaListNazivFormated>
  <DomainObject.Predmet.StrankaListNazivFormatedOIB>
    <izvorni_sadrzaj>
      <item>ERSTE&amp; STEIERMARKISCHE BANKA d.d., OIB 23057039320</item>
    </izvorni_sadrzaj>
    <derivirana_varijabla naziv="DomainObject.Predmet.StrankaListNazivFormatedOIB_1">
      <item>ERSTE&amp; STEIERMARKISCHE BANKA d.d., OIB 23057039320</item>
    </derivirana_varijabla>
  </DomainObject.Predmet.StrankaListNazivFormatedOIB>
  <DomainObject.Predmet.ProtuStrankaListFormated>
    <izvorni_sadrzaj>
      <item>LENO I LOLITA d.o.o.</item>
    </izvorni_sadrzaj>
    <derivirana_varijabla naziv="DomainObject.Predmet.ProtuStrankaListFormated_1">
      <item>LENO I LOLITA d.o.o.</item>
    </derivirana_varijabla>
  </DomainObject.Predmet.ProtuStrankaListFormated>
  <DomainObject.Predmet.ProtuStrankaListFormatedOIB>
    <izvorni_sadrzaj>
      <item>LENO I LOLITA d.o.o., OIB 60964206177</item>
    </izvorni_sadrzaj>
    <derivirana_varijabla naziv="DomainObject.Predmet.ProtuStrankaListFormatedOIB_1">
      <item>LENO I LOLITA d.o.o., OIB 60964206177</item>
    </derivirana_varijabla>
  </DomainObject.Predmet.ProtuStrankaListFormatedOIB>
  <DomainObject.Predmet.ProtuStrankaListFormatedWithAdress>
    <izvorni_sadrzaj>
      <item>LENO I LOLITA d.o.o., Baburičina 3, 10000 Zagreb</item>
    </izvorni_sadrzaj>
    <derivirana_varijabla naziv="DomainObject.Predmet.ProtuStrankaListFormatedWithAdress_1">
      <item>LENO I LOLITA d.o.o., Baburičina 3, 10000 Zagreb</item>
    </derivirana_varijabla>
  </DomainObject.Predmet.ProtuStrankaListFormatedWithAdress>
  <DomainObject.Predmet.ProtuStrankaListFormatedWithAdressOIB>
    <izvorni_sadrzaj>
      <item>LENO I LOLITA d.o.o., OIB 60964206177, Baburičina 3, 10000 Zagreb</item>
    </izvorni_sadrzaj>
    <derivirana_varijabla naziv="DomainObject.Predmet.ProtuStrankaListFormatedWithAdressOIB_1">
      <item>LENO I LOLITA d.o.o., OIB 60964206177, Baburičina 3, 10000 Zagreb</item>
    </derivirana_varijabla>
  </DomainObject.Predmet.ProtuStrankaListFormatedWithAdressOIB>
  <DomainObject.Predmet.ProtuStrankaListNazivFormated>
    <izvorni_sadrzaj>
      <item>LENO I LOLITA d.o.o.</item>
    </izvorni_sadrzaj>
    <derivirana_varijabla naziv="DomainObject.Predmet.ProtuStrankaListNazivFormated_1">
      <item>LENO I LOLITA d.o.o.</item>
    </derivirana_varijabla>
  </DomainObject.Predmet.ProtuStrankaListNazivFormated>
  <DomainObject.Predmet.ProtuStrankaListNazivFormatedOIB>
    <izvorni_sadrzaj>
      <item>LENO I LOLITA d.o.o., OIB 60964206177</item>
    </izvorni_sadrzaj>
    <derivirana_varijabla naziv="DomainObject.Predmet.ProtuStrankaListNazivFormatedOIB_1">
      <item>LENO I LOLITA d.o.o., OIB 60964206177</item>
    </derivirana_varijabla>
  </DomainObject.Predmet.ProtuStrankaListNazivFormatedOIB>
  <DomainObject.Predmet.OstaliListFormated>
    <izvorni_sadrzaj>
      <item>Marin Zekanović punomoćnik sudionika u postupku ERSTE&amp; STEIERMARKISCHE BANKA d.d.</item>
      <item>DAVORKA HULJEV</item>
      <item>LEOPOLD KORET</item>
      <item>LOLITA KORET</item>
    </izvorni_sadrzaj>
    <derivirana_varijabla naziv="DomainObject.Predmet.OstaliListFormated_1">
      <item>Marin Zekanović punomoćnik sudionika u postupku ERSTE&amp; STEIERMARKISCHE BANKA d.d.</item>
      <item>DAVORKA HULJEV</item>
      <item>LEOPOLD KORET</item>
      <item>LOLITA KORET</item>
    </derivirana_varijabla>
  </DomainObject.Predmet.OstaliListFormated>
  <DomainObject.Predmet.OstaliListFormatedOIB>
    <izvorni_sadrzaj>
      <item>Marin Zekanović punomoćnik sudionika u postupku ERSTE&amp; STEIERMARKISCHE BANKA d.d.</item>
      <item>DAVORKA HULJEV, OIB 34743014377</item>
      <item>LEOPOLD KORET, OIB 08555052790</item>
      <item>LOLITA KORET, OIB 04065767179</item>
    </izvorni_sadrzaj>
    <derivirana_varijabla naziv="DomainObject.Predmet.OstaliListFormatedOIB_1">
      <item>Marin Zekanović punomoćnik sudionika u postupku ERSTE&amp; STEIERMARKISCHE BANKA d.d.</item>
      <item>DAVORKA HULJEV, OIB 34743014377</item>
      <item>LEOPOLD KORET, OIB 08555052790</item>
      <item>LOLITA KORET, OIB 04065767179</item>
    </derivirana_varijabla>
  </DomainObject.Predmet.OstaliListFormatedOIB>
  <DomainObject.Predmet.OstaliListFormatedWithAdress>
    <izvorni_sadrzaj>
      <item>Marin Zekanović, M. Klaića 1, 23000 Zadar punomoćnik sudionika u postupku ERSTE&amp; STEIERMARKISCHE BANKA d.d.</item>
      <item>DAVORKA HULJEV, Miramarska 13d, 10000 Zagreb</item>
      <item>LEOPOLD KORET, Dubravka Dujšina 14, 10000 Zagreb</item>
      <item>LOLITA KORET, Baburičina 3, 10000 Zagreb</item>
    </izvorni_sadrzaj>
    <derivirana_varijabla naziv="DomainObject.Predmet.OstaliListFormatedWithAdress_1">
      <item>Marin Zekanović, M. Klaića 1, 23000 Zadar punomoćnik sudionika u postupku ERSTE&amp; STEIERMARKISCHE BANKA d.d.</item>
      <item>DAVORKA HULJEV, Miramarska 13d, 10000 Zagreb</item>
      <item>LEOPOLD KORET, Dubravka Dujšina 14, 10000 Zagreb</item>
      <item>LOLITA KORET, Baburičina 3, 10000 Zagreb</item>
    </derivirana_varijabla>
  </DomainObject.Predmet.OstaliListFormatedWithAdress>
  <DomainObject.Predmet.OstaliListFormatedWithAdressOIB>
    <izvorni_sadrzaj>
      <item>Marin Zekanović, M. Klaića 1, 23000 Zadar punomoćnik sudionika u postupku ERSTE&amp; STEIERMARKISCHE BANKA d.d.</item>
      <item>DAVORKA HULJEV, OIB 34743014377, Miramarska 13d, 10000 Zagreb</item>
      <item>LEOPOLD KORET, OIB 08555052790, Dubravka Dujšina 14, 10000 Zagreb</item>
      <item>LOLITA KORET, OIB 04065767179, Baburičina 3, 10000 Zagreb</item>
    </izvorni_sadrzaj>
    <derivirana_varijabla naziv="DomainObject.Predmet.OstaliListFormatedWithAdressOIB_1">
      <item>Marin Zekanović, M. Klaića 1, 23000 Zadar punomoćnik sudionika u postupku ERSTE&amp; STEIERMARKISCHE BANKA d.d.</item>
      <item>DAVORKA HULJEV, OIB 34743014377, Miramarska 13d, 10000 Zagreb</item>
      <item>LEOPOLD KORET, OIB 08555052790, Dubravka Dujšina 14, 10000 Zagreb</item>
      <item>LOLITA KORET, OIB 04065767179, Baburičina 3, 10000 Zagreb</item>
    </derivirana_varijabla>
  </DomainObject.Predmet.OstaliListFormatedWithAdressOIB>
  <DomainObject.Predmet.OstaliListNazivFormated>
    <izvorni_sadrzaj>
      <item>Marin Zekanović</item>
      <item>DAVORKA HULJEV</item>
      <item>LEOPOLD KORET</item>
      <item>LOLITA KORET</item>
    </izvorni_sadrzaj>
    <derivirana_varijabla naziv="DomainObject.Predmet.OstaliListNazivFormated_1">
      <item>Marin Zekanović</item>
      <item>DAVORKA HULJEV</item>
      <item>LEOPOLD KORET</item>
      <item>LOLITA KORET</item>
    </derivirana_varijabla>
  </DomainObject.Predmet.OstaliListNazivFormated>
  <DomainObject.Predmet.OstaliListNazivFormatedOIB>
    <izvorni_sadrzaj>
      <item>Marin Zekanović</item>
      <item>DAVORKA HULJEV, OIB 34743014377</item>
      <item>LEOPOLD KORET, OIB 08555052790</item>
      <item>LOLITA KORET, OIB 04065767179</item>
    </izvorni_sadrzaj>
    <derivirana_varijabla naziv="DomainObject.Predmet.OstaliListNazivFormatedOIB_1">
      <item>Marin Zekanović</item>
      <item>DAVORKA HULJEV, OIB 34743014377</item>
      <item>LEOPOLD KORET, OIB 08555052790</item>
      <item>LOLITA KORET, OIB 04065767179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2015.</izvorni_sadrzaj>
    <derivirana_varijabla naziv="DomainObject.Datum_1">7. srpnja 2015.</derivirana_varijabla>
  </DomainObject.Datum>
  <DomainObject.PoslovniBrojDokumenta>
    <izvorni_sadrzaj/>
    <derivirana_varijabla naziv="DomainObject.PoslovniBrojDokumenta_1"/>
  </DomainObject.PoslovniBrojDokumenta>
  <DomainObject.Predmet.StrankaIDrugi>
    <izvorni_sadrzaj>ERSTE&amp; STEIERMARKISCHE BANKA d.d.</izvorni_sadrzaj>
    <derivirana_varijabla naziv="DomainObject.Predmet.StrankaIDrugi_1">ERSTE&amp; STEIERMARKISCHE BANKA d.d.</derivirana_varijabla>
  </DomainObject.Predmet.StrankaIDrugi>
  <DomainObject.Predmet.ProtustrankaIDrugi>
    <izvorni_sadrzaj>LENO I LOLITA d.o.o.</izvorni_sadrzaj>
    <derivirana_varijabla naziv="DomainObject.Predmet.ProtustrankaIDrugi_1">LENO I LOLITA d.o.o.</derivirana_varijabla>
  </DomainObject.Predmet.ProtustrankaIDrugi>
  <DomainObject.Predmet.StrankaIDrugiAdressOIB>
    <izvorni_sadrzaj>ERSTE&amp; STEIERMARKISCHE BANKA d.d., OIB 23057039320, Jadranski Trg 3/a, 51000 Rijeka</izvorni_sadrzaj>
    <derivirana_varijabla naziv="DomainObject.Predmet.StrankaIDrugiAdressOIB_1">ERSTE&amp; STEIERMARKISCHE BANKA d.d., OIB 23057039320, Jadranski Trg 3/a, 51000 Rijeka</derivirana_varijabla>
  </DomainObject.Predmet.StrankaIDrugiAdressOIB>
  <DomainObject.Predmet.ProtustrankaIDrugiAdressOIB>
    <izvorni_sadrzaj>LENO I LOLITA d.o.o., OIB 60964206177, Baburičina 3, 10000 Zagreb</izvorni_sadrzaj>
    <derivirana_varijabla naziv="DomainObject.Predmet.ProtustrankaIDrugiAdressOIB_1">LENO I LOLITA d.o.o., OIB 60964206177, Baburičina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 STEIERMARKISCHE BANKA d.d.</item>
      <item>LENO I LOLITA d.o.o.</item>
      <item>Marin Zekanović</item>
      <item>DAVORKA HULJEV</item>
      <item>LEOPOLD KORET</item>
      <item>LOLITA KORET</item>
    </izvorni_sadrzaj>
    <derivirana_varijabla naziv="DomainObject.Predmet.SudioniciListNaziv_1">
      <item>ERSTE&amp; STEIERMARKISCHE BANKA d.d.</item>
      <item>LENO I LOLITA d.o.o.</item>
      <item>Marin Zekanović</item>
      <item>DAVORKA HULJEV</item>
      <item>LEOPOLD KORET</item>
      <item>LOLITA KORET</item>
    </derivirana_varijabla>
  </DomainObject.Predmet.SudioniciListNaziv>
  <DomainObject.Predmet.SudioniciListAdressOIB>
    <izvorni_sadrzaj>
      <item>ERSTE&amp; STEIERMARKISCHE BANKA d.d., OIB 23057039320, Jadranski Trg 3/a,51000 Rijeka</item>
      <item>LENO I LOLITA d.o.o., OIB 60964206177, Baburičina 3,10000 Zagreb</item>
      <item>Marin Zekanović, M. Klaića 1,23000 Zadar</item>
      <item>DAVORKA HULJEV, OIB 34743014377, Miramarska 13d,10000 Zagreb</item>
      <item>LEOPOLD KORET, OIB 08555052790, Dubravka Dujšina 14,10000 Zagreb</item>
      <item>LOLITA KORET, OIB 04065767179, Baburičina 3,10000 Zagreb</item>
    </izvorni_sadrzaj>
    <derivirana_varijabla naziv="DomainObject.Predmet.SudioniciListAdressOIB_1">
      <item>ERSTE&amp; STEIERMARKISCHE BANKA d.d., OIB 23057039320, Jadranski Trg 3/a,51000 Rijeka</item>
      <item>LENO I LOLITA d.o.o., OIB 60964206177, Baburičina 3,10000 Zagreb</item>
      <item>Marin Zekanović, M. Klaića 1,23000 Zadar</item>
      <item>DAVORKA HULJEV, OIB 34743014377, Miramarska 13d,10000 Zagreb</item>
      <item>LEOPOLD KORET, OIB 08555052790, Dubravka Dujšina 14,10000 Zagreb</item>
      <item>LOLITA KORET, OIB 04065767179, Baburičina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60964206177</item>
      <item>, OIB null</item>
      <item>, OIB 34743014377</item>
      <item>, OIB 08555052790</item>
      <item>, OIB 04065767179</item>
    </izvorni_sadrzaj>
    <derivirana_varijabla naziv="DomainObject.Predmet.SudioniciListNazivOIB_1">
      <item>, OIB 23057039320</item>
      <item>, OIB 60964206177</item>
      <item>, OIB null</item>
      <item>, OIB 34743014377</item>
      <item>, OIB 08555052790</item>
      <item>, OIB 04065767179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78F987-5553-4879-AE65-71137F3970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881</properties:Words>
  <properties:Characters>4786</properties:Characters>
  <properties:Lines>108</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2015-07-07T08:23:00Z</dcterms:created>
  <dc:creator>gzubak</dc:creator>
  <cp:lastModifiedBy>Ivana Rogić</cp:lastModifiedBy>
  <cp:lastPrinted>2015-07-07T10:56:00Z</cp:lastPrinted>
  <dcterms:modified xmlns:xsi="http://www.w3.org/2001/XMLSchema-instance" xsi:type="dcterms:W3CDTF">2015-07-07T10:56:00Z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