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b76c" w14:paraId="476b76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64B9A">
        <w:t>791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64B9A">
        <w:t xml:space="preserve">BARIŠIĆ UGOSTITELJSTVO d.o.o. Vir, Rosulje VI br.17, Vir, </w:t>
      </w:r>
      <w:r w:rsidR="00DD64AF">
        <w:t xml:space="preserve">OIB: </w:t>
      </w:r>
      <w:r w:rsidR="00964B9A">
        <w:t>51549371993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64B9A">
        <w:t>30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64B9A">
        <w:t>BARIŠIĆ UGOSTITELJSTVO d.o.o. Vir, Rosulje VI br.17, Vir, OIB: 51549371993</w:t>
      </w:r>
      <w:r w:rsidR="00183F20">
        <w:t>,</w:t>
      </w:r>
      <w:r w:rsidR="001D5ECE">
        <w:t xml:space="preserve"> </w:t>
      </w:r>
      <w:r>
        <w:t xml:space="preserve">na temelju neizvršenih osnova za plaćanje iznosi </w:t>
      </w:r>
      <w:r w:rsidR="00964B9A">
        <w:t>4.406,01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64B9A">
        <w:t>Frano Barišić, Vir, Rosulje VI 17</w:t>
      </w:r>
      <w:r w:rsidR="00BE0D12">
        <w:t>,</w:t>
      </w:r>
      <w:r w:rsidRPr="00FC1537">
        <w:t xml:space="preserve"> da u roku od 15 (petnaest) dana </w:t>
      </w:r>
      <w:r>
        <w:t>od dana objave ovog oglasa na e-o</w:t>
      </w:r>
      <w:r w:rsidR="00707B19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64B9A">
        <w:t>791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A73A11" w:rsidP="00A73A11" w:rsidR="00A73A11">
      <w:pPr>
        <w:jc w:val="right"/>
      </w:pPr>
      <w:r>
        <w:t>Sutkinja</w:t>
      </w:r>
    </w:p>
    <w:p w:rsidRDefault="00A73A11" w:rsidP="00A73A11" w:rsidR="00A73A11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34705">
      <w:rPr>
        <w:noProof/>
      </w:rPr>
      <w:t>2</w:t>
    </w:r>
    <w:r>
      <w:fldChar w:fldCharType="end"/>
    </w:r>
  </w:p>
  <w:p w:rsidRDefault="0053470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3470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64B9A">
      <w:t>791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4705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F01F7"/>
    <w:rsid w:val="00A1147B"/>
    <w:rsid w:val="00A30CC8"/>
    <w:rsid w:val="00A54C72"/>
    <w:rsid w:val="00A73A1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BARIŠIĆ UGOSTITELJSTVO d.o.o. za usluge</izvorni_sadrzaj>
    <derivirana_varijabla naziv="DomainObject.Predmet.ProtustrankaFormated_1">  BARIŠIĆ UGOSTITELJSTVO d.o.o. za usluge</derivirana_varijabla>
  </DomainObject.Predmet.ProtustrankaFormated>
  <DomainObject.Predmet.ProtustrankaFormatedOIB>
    <izvorni_sadrzaj>  BARIŠIĆ UGOSTITELJSTVO d.o.o. za usluge, OIB 51549371993</izvorni_sadrzaj>
    <derivirana_varijabla naziv="DomainObject.Predmet.ProtustrankaFormatedOIB_1">  BARIŠIĆ UGOSTITELJSTVO d.o.o. za usluge, OIB 51549371993</derivirana_varijabla>
  </DomainObject.Predmet.ProtustrankaFormatedOIB>
  <DomainObject.Predmet.ProtustrankaFormatedWithAdress>
    <izvorni_sadrzaj> BARIŠIĆ UGOSTITELJSTVO d.o.o. za usluge, Rosulje VI br. 17, 23234 Vir</izvorni_sadrzaj>
    <derivirana_varijabla naziv="DomainObject.Predmet.ProtustrankaFormatedWithAdress_1"> BARIŠIĆ UGOSTITELJSTVO d.o.o. za usluge, Rosulje VI br. 17, 23234 Vir</derivirana_varijabla>
  </DomainObject.Predmet.ProtustrankaFormatedWithAdress>
  <DomainObject.Predmet.ProtustrankaFormatedWithAdressOIB>
    <izvorni_sadrzaj> BARIŠIĆ UGOSTITELJSTVO d.o.o. za usluge, OIB 51549371993, Rosulje VI br. 17, 23234 Vir</izvorni_sadrzaj>
    <derivirana_varijabla naziv="DomainObject.Predmet.ProtustrankaFormatedWithAdressOIB_1"> BARIŠIĆ UGOSTITELJSTVO d.o.o. za usluge, OIB 51549371993, Rosulje VI br. 17, 23234 Vir</derivirana_varijabla>
  </DomainObject.Predmet.ProtustrankaFormatedWithAdressOIB>
  <DomainObject.Predmet.ProtustrankaWithAdress>
    <izvorni_sadrzaj>BARIŠIĆ UGOSTITELJSTVO d.o.o. za usluge Rosulje VI br. 17, 23234 Vir</izvorni_sadrzaj>
    <derivirana_varijabla naziv="DomainObject.Predmet.ProtustrankaWithAdress_1">BARIŠIĆ UGOSTITELJSTVO d.o.o. za usluge Rosulje VI br. 17, 23234 Vir</derivirana_varijabla>
  </DomainObject.Predmet.ProtustrankaWithAdress>
  <DomainObject.Predmet.ProtustrankaWithAdressOIB>
    <izvorni_sadrzaj>BARIŠIĆ UGOSTITELJSTVO d.o.o. za usluge, OIB 51549371993, Rosulje VI br. 17, 23234 Vir</izvorni_sadrzaj>
    <derivirana_varijabla naziv="DomainObject.Predmet.ProtustrankaWithAdressOIB_1">BARIŠIĆ UGOSTITELJSTVO d.o.o. za usluge, OIB 51549371993, Rosulje VI br. 17, 23234 Vir</derivirana_varijabla>
  </DomainObject.Predmet.ProtustrankaWithAdressOIB>
  <DomainObject.Predmet.ProtustrankaNazivFormated>
    <izvorni_sadrzaj>BARIŠIĆ UGOSTITELJSTVO d.o.o. za usluge</izvorni_sadrzaj>
    <derivirana_varijabla naziv="DomainObject.Predmet.ProtustrankaNazivFormated_1">BARIŠIĆ UGOSTITELJSTVO d.o.o. za usluge</derivirana_varijabla>
  </DomainObject.Predmet.ProtustrankaNazivFormated>
  <DomainObject.Predmet.ProtustrankaNazivFormatedOIB>
    <izvorni_sadrzaj>BARIŠIĆ UGOSTITELJSTVO d.o.o. za usluge, OIB 51549371993</izvorni_sadrzaj>
    <derivirana_varijabla naziv="DomainObject.Predmet.ProtustrankaNazivFormatedOIB_1">BARIŠIĆ UGOSTITELJSTVO d.o.o. za usluge, OIB 51549371993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4406.01</izvorni_sadrzaj>
    <derivirana_varijabla naziv="DomainObject.Predmet.TrenutnaVrijednost_1">4406.01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BARIŠIĆ UGOSTITELJSTVO d.o.o. za usluge</item>
    </izvorni_sadrzaj>
    <derivirana_varijabla naziv="DomainObject.Predmet.ProtuStrankaListFormated_1">
      <item>BARIŠIĆ UGOSTITELJSTVO d.o.o. za usluge</item>
    </derivirana_varijabla>
  </DomainObject.Predmet.ProtuStrankaListFormated>
  <DomainObject.Predmet.ProtuStrankaListFormatedOIB>
    <izvorni_sadrzaj>
      <item>BARIŠIĆ UGOSTITELJSTVO d.o.o. za usluge, OIB 51549371993</item>
    </izvorni_sadrzaj>
    <derivirana_varijabla naziv="DomainObject.Predmet.ProtuStrankaListFormatedOIB_1">
      <item>BARIŠIĆ UGOSTITELJSTVO d.o.o. za usluge, OIB 51549371993</item>
    </derivirana_varijabla>
  </DomainObject.Predmet.ProtuStrankaListFormatedOIB>
  <DomainObject.Predmet.ProtuStrankaListFormatedWithAdress>
    <izvorni_sadrzaj>
      <item>BARIŠIĆ UGOSTITELJSTVO d.o.o. za usluge, Rosulje VI br. 17, 23234 Vir</item>
    </izvorni_sadrzaj>
    <derivirana_varijabla naziv="DomainObject.Predmet.ProtuStrankaListFormatedWithAdress_1">
      <item>BARIŠIĆ UGOSTITELJSTVO d.o.o. za usluge, Rosulje VI br. 17, 23234 Vir</item>
    </derivirana_varijabla>
  </DomainObject.Predmet.ProtuStrankaListFormatedWithAdress>
  <DomainObject.Predmet.ProtuStrankaListFormatedWithAdressOIB>
    <izvorni_sadrzaj>
      <item>BARIŠIĆ UGOSTITELJSTVO d.o.o. za usluge, OIB 51549371993, Rosulje VI br. 17, 23234 Vir</item>
    </izvorni_sadrzaj>
    <derivirana_varijabla naziv="DomainObject.Predmet.ProtuStrankaListFormatedWithAdressOIB_1">
      <item>BARIŠIĆ UGOSTITELJSTVO d.o.o. za usluge, OIB 51549371993, Rosulje VI br. 17, 23234 Vir</item>
    </derivirana_varijabla>
  </DomainObject.Predmet.ProtuStrankaListFormatedWithAdressOIB>
  <DomainObject.Predmet.ProtuStrankaListNazivFormated>
    <izvorni_sadrzaj>
      <item>BARIŠIĆ UGOSTITELJSTVO d.o.o. za usluge</item>
    </izvorni_sadrzaj>
    <derivirana_varijabla naziv="DomainObject.Predmet.ProtuStrankaListNazivFormated_1">
      <item>BARIŠIĆ UGOSTITELJSTVO d.o.o. za usluge</item>
    </derivirana_varijabla>
  </DomainObject.Predmet.ProtuStrankaListNazivFormated>
  <DomainObject.Predmet.ProtuStrankaListNazivFormatedOIB>
    <izvorni_sadrzaj>
      <item>BARIŠIĆ UGOSTITELJSTVO d.o.o. za usluge, OIB 51549371993</item>
    </izvorni_sadrzaj>
    <derivirana_varijabla naziv="DomainObject.Predmet.ProtuStrankaListNazivFormatedOIB_1">
      <item>BARIŠIĆ UGOSTITELJSTVO d.o.o. za usluge, OIB 51549371993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BARIŠIĆ UGOSTITELJSTVO d.o.o. za usluge</izvorni_sadrzaj>
    <derivirana_varijabla naziv="DomainObject.Predmet.ProtustrankaIDrugi_1">BARIŠIĆ UGOSTITELJSTVO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BARIŠIĆ UGOSTITELJSTVO d.o.o. za usluge, OIB 51549371993, Rosulje VI br. 17, 23234 Vir</izvorni_sadrzaj>
    <derivirana_varijabla naziv="DomainObject.Predmet.ProtustrankaIDrugiAdressOIB_1">BARIŠIĆ UGOSTITELJSTVO d.o.o. za usluge, OIB 51549371993, Rosulje VI br. 17,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BARIŠIĆ UGOSTITELJSTVO d.o.o. za usluge</item>
    </izvorni_sadrzaj>
    <derivirana_varijabla naziv="DomainObject.Predmet.SudioniciListNaziv_1">
      <item>FINA</item>
      <item>BARIŠIĆ UGOSTITELJSTVO d.o.o. za usluge</item>
    </derivirana_varijabla>
  </DomainObject.Predmet.SudioniciListNaziv>
  <DomainObject.Predmet.SudioniciListAdressOIB>
    <izvorni_sadrzaj>
      <item>FINA, OIB 85821130368</item>
      <item>BARIŠIĆ UGOSTITELJSTVO d.o.o. za usluge, OIB 51549371993, Rosulje VI br. 17,23234 Vir</item>
    </izvorni_sadrzaj>
    <derivirana_varijabla naziv="DomainObject.Predmet.SudioniciListAdressOIB_1">
      <item>FINA, OIB 85821130368</item>
      <item>BARIŠIĆ UGOSTITELJSTVO d.o.o. za usluge, OIB 51549371993, Rosulje VI br. 17,23234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51549371993</item>
    </izvorni_sadrzaj>
    <derivirana_varijabla naziv="DomainObject.Predmet.SudioniciListNazivOIB_1">
      <item>, OIB 85821130368</item>
      <item>, OIB 51549371993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2046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2016-01-28T11:59:00Z</dcterms:created>
  <dc:creator>Tina Grgas</dc:creator>
  <cp:lastModifiedBy>Nena Mužanović</cp:lastModifiedBy>
  <cp:lastPrinted>2016-01-28T11:57:00Z</cp:lastPrinted>
  <dcterms:modified xmlns:xsi="http://www.w3.org/2001/XMLSchema-instance" xsi:type="dcterms:W3CDTF">2016-01-28T12:00:00Z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