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7a1e" w14:paraId="5547a1e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C87DEF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8504D7">
                    <w:rPr>
                      <w:sz w:val="22"/>
                      <w:szCs w:val="22"/>
                    </w:rPr>
                    <w:t>42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8504D7">
                    <w:rPr>
                      <w:sz w:val="22"/>
                      <w:szCs w:val="22"/>
                    </w:rPr>
                    <w:t>20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8504D7">
        <w:t>APOSTERIORI SAVJETOVANJA d.o.o. OIB: 78963109206, MBS: 080652177, Zagreb, Antuna Stipančića 17</w:t>
      </w:r>
      <w:r w:rsidRPr="00CD5369">
        <w:t xml:space="preserve">, </w:t>
      </w:r>
      <w:r w:rsidR="008504D7">
        <w:t>27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504D7">
        <w:t>Nadi</w:t>
      </w:r>
      <w:r w:rsidR="008504D7">
        <w:t xml:space="preserve"> Gagro, OIB: 04212100945, Vinkovci, Glagoljaška 52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504D7">
        <w:t>APOSTERIORI SAVJETOVANJA d.o.o. OIB: 78963109206, MBS: 080652177, Zagreb, Antuna Stipančića 17</w:t>
      </w:r>
      <w:r w:rsidR="008504D7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8504D7">
        <w:t>HR27 2340 0093 1000 9258 3</w:t>
      </w:r>
      <w:r w:rsidR="00757841">
        <w:t>,</w:t>
      </w:r>
      <w:r w:rsidR="00C87DEF">
        <w:t xml:space="preserve">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8504D7">
        <w:t>42</w:t>
      </w:r>
      <w:r w:rsidR="00757841">
        <w:t>/2017-</w:t>
      </w:r>
      <w:r w:rsidR="008504D7">
        <w:t>9</w:t>
      </w:r>
      <w:r w:rsidR="009B0F1B">
        <w:t xml:space="preserve"> od </w:t>
      </w:r>
      <w:r w:rsidR="008504D7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8504D7">
        <w:t xml:space="preserve">Nada Gagro, iz Vinkovaca, </w:t>
      </w:r>
      <w:proofErr w:type="spellStart"/>
      <w:r w:rsidR="008504D7">
        <w:t>Glagoljšaka</w:t>
      </w:r>
      <w:proofErr w:type="spellEnd"/>
      <w:r w:rsidR="008504D7">
        <w:t xml:space="preserve"> 52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5369">
        <w:t xml:space="preserve">la </w:t>
      </w:r>
      <w:r>
        <w:t xml:space="preserve">svoje pisano izvješće i </w:t>
      </w:r>
      <w:proofErr w:type="spellStart"/>
      <w:r>
        <w:t>nazoči</w:t>
      </w:r>
      <w:r w:rsidR="00CD5369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bookmarkStart w:name="_GoBack" w:id="0"/>
      <w:bookmarkEnd w:id="0"/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1142/</w:t>
    </w:r>
    <w:r w:rsidR="00556D9C">
      <w:t>2017</w:t>
    </w:r>
    <w:r w:rsidR="008504D7">
      <w:t>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BFD75-2B03-4117-97BA-885311D1B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2346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2018-07-27T10:08:00Z</dcterms:created>
  <dc:creator>banka</dc:creator>
  <cp:lastModifiedBy>Snježana Andrijanić</cp:lastModifiedBy>
  <cp:lastPrinted>2018-07-27T10:07:00Z</cp:lastPrinted>
  <dcterms:modified xmlns:xsi="http://www.w3.org/2001/XMLSchema-instance" xsi:type="dcterms:W3CDTF">2018-07-27T10:08:00Z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