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0dcc" w14:paraId="7920dc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A058D">
        <w:t>7204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4A058D">
        <w:t>SUPER KOBRA d.o.o. Zagreb, Pernatska 3, OIB 46287991579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77AEC">
        <w:t>SUPER KOBRA d.o.o. Zagreb, Pernatska 3, OIB 46287991579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B650D5">
        <w:t>3</w:t>
      </w:r>
      <w:r w:rsidR="00D77AEC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A058D">
        <w:t>Mirjana Dujmović, Zagreb, Božidara Magovca 48, OIB 30711927799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77AEC">
        <w:t>SUPER KOBRA d.o.o. Zagreb, Pernatska 3, OIB 46287991579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77AEC">
        <w:t>SUPER KOBRA d.o.o. Zagreb, Pernatska 3, OIB 46287991579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77AEC">
        <w:t>27</w:t>
      </w:r>
      <w:r w:rsidR="003361A7">
        <w:t xml:space="preserve">. </w:t>
      </w:r>
      <w:r w:rsidR="00B650D5">
        <w:t>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77AEC">
        <w:t>SUPER KOBRA d.o.o. Zagreb, Pernatska 3, OIB 46287991579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</w:t>
      </w:r>
      <w:r w:rsidR="003361A7">
        <w:t>4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3361A7">
        <w:t>4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</w:t>
      </w:r>
      <w:r w:rsidR="003361A7">
        <w:t>4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B7026C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B7026C" w:rsidP="00B7026C" w:rsidR="00B7026C">
      <w:pPr>
        <w:jc w:val="right"/>
      </w:pPr>
    </w:p>
    <w:p w:rsidRDefault="00B7026C" w:rsidP="00B7026C" w:rsidR="00B7026C">
      <w:pPr>
        <w:jc w:val="right"/>
      </w:pPr>
    </w:p>
    <w:p w:rsidRDefault="00B7026C" w:rsidP="00B7026C" w:rsidR="00B7026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77AEC">
        <w:t>Mirjana Dujmović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9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650D5">
      <w:t>7</w:t>
    </w:r>
    <w:r w:rsidR="00D77AEC">
      <w:t>204</w:t>
    </w:r>
    <w:r w:rsidR="00B650D5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02FD6"/>
    <w:rsid w:val="0014159D"/>
    <w:rsid w:val="0014347D"/>
    <w:rsid w:val="00181851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361A7"/>
    <w:rsid w:val="00343119"/>
    <w:rsid w:val="003746BE"/>
    <w:rsid w:val="003810CA"/>
    <w:rsid w:val="003C32B3"/>
    <w:rsid w:val="003F3D73"/>
    <w:rsid w:val="00416614"/>
    <w:rsid w:val="0045631B"/>
    <w:rsid w:val="004A058D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6D08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AE7975"/>
    <w:rsid w:val="00B1314F"/>
    <w:rsid w:val="00B52D06"/>
    <w:rsid w:val="00B650D5"/>
    <w:rsid w:val="00B7026C"/>
    <w:rsid w:val="00B71F98"/>
    <w:rsid w:val="00BA54C5"/>
    <w:rsid w:val="00BA5EF8"/>
    <w:rsid w:val="00BE3247"/>
    <w:rsid w:val="00BE4184"/>
    <w:rsid w:val="00BF6514"/>
    <w:rsid w:val="00C82C2F"/>
    <w:rsid w:val="00CB6C29"/>
    <w:rsid w:val="00CE7CAF"/>
    <w:rsid w:val="00D77AEC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7204</izvorni_sadrzaj>
    <derivirana_varijabla naziv="DomainObject.Predmet.Broj_1">7204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St-7204/2015</izvorni_sadrzaj>
    <derivirana_varijabla naziv="DomainObject.Predmet.OznakaBroj_1">St-7204/2015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KOBRA d.o.o.</izvorni_sadrzaj>
    <derivirana_varijabla naziv="DomainObject.Predmet.ProtustrankaFormated_1">  SUPER KOBRA d.o.o.</derivirana_varijabla>
  </DomainObject.Predmet.ProtustrankaFormated>
  <DomainObject.Predmet.ProtustrankaFormatedOIB>
    <izvorni_sadrzaj>  SUPER KOBRA d.o.o., OIB 46287991579</izvorni_sadrzaj>
    <derivirana_varijabla naziv="DomainObject.Predmet.ProtustrankaFormatedOIB_1">  SUPER KOBRA d.o.o., OIB 46287991579</derivirana_varijabla>
  </DomainObject.Predmet.ProtustrankaFormatedOIB>
  <DomainObject.Predmet.ProtustrankaFormatedWithAdress>
    <izvorni_sadrzaj> SUPER KOBRA d.o.o., Pernatska 3, 10000 Zagreb</izvorni_sadrzaj>
    <derivirana_varijabla naziv="DomainObject.Predmet.ProtustrankaFormatedWithAdress_1"> SUPER KOBRA d.o.o., Pernatska 3, 10000 Zagreb</derivirana_varijabla>
  </DomainObject.Predmet.ProtustrankaFormatedWithAdress>
  <DomainObject.Predmet.ProtustrankaFormatedWithAdressOIB>
    <izvorni_sadrzaj> SUPER KOBRA d.o.o., OIB 46287991579, Pernatska 3, 10000 Zagreb</izvorni_sadrzaj>
    <derivirana_varijabla naziv="DomainObject.Predmet.ProtustrankaFormatedWithAdressOIB_1"> SUPER KOBRA d.o.o., OIB 46287991579, Pernatska 3, 10000 Zagreb</derivirana_varijabla>
  </DomainObject.Predmet.ProtustrankaFormatedWithAdressOIB>
  <DomainObject.Predmet.ProtustrankaWithAdress>
    <izvorni_sadrzaj>SUPER KOBRA d.o.o. Pernatska 3, 10000 Zagreb</izvorni_sadrzaj>
    <derivirana_varijabla naziv="DomainObject.Predmet.ProtustrankaWithAdress_1">SUPER KOBRA d.o.o. Pernatska 3, 10000 Zagreb</derivirana_varijabla>
  </DomainObject.Predmet.ProtustrankaWithAdress>
  <DomainObject.Predmet.ProtustrankaWithAdressOIB>
    <izvorni_sadrzaj>SUPER KOBRA d.o.o., OIB 46287991579, Pernatska 3, 10000 Zagreb</izvorni_sadrzaj>
    <derivirana_varijabla naziv="DomainObject.Predmet.ProtustrankaWithAdressOIB_1">SUPER KOBRA d.o.o., OIB 46287991579, Pernatska 3, 10000 Zagreb</derivirana_varijabla>
  </DomainObject.Predmet.ProtustrankaWithAdressOIB>
  <DomainObject.Predmet.ProtustrankaNazivFormated>
    <izvorni_sadrzaj>SUPER KOBRA d.o.o.</izvorni_sadrzaj>
    <derivirana_varijabla naziv="DomainObject.Predmet.ProtustrankaNazivFormated_1">SUPER KOBRA d.o.o.</derivirana_varijabla>
  </DomainObject.Predmet.ProtustrankaNazivFormated>
  <DomainObject.Predmet.ProtustrankaNazivFormatedOIB>
    <izvorni_sadrzaj>SUPER KOBRA d.o.o., OIB 46287991579</izvorni_sadrzaj>
    <derivirana_varijabla naziv="DomainObject.Predmet.ProtustrankaNazivFormatedOIB_1">SUPER KOBRA d.o.o., OIB 46287991579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KOBRA d.o.o.</item>
    </izvorni_sadrzaj>
    <derivirana_varijabla naziv="DomainObject.Predmet.ProtuStrankaListFormated_1">
      <item>SUPER KOBRA d.o.o.</item>
    </derivirana_varijabla>
  </DomainObject.Predmet.ProtuStrankaListFormated>
  <DomainObject.Predmet.ProtuStrankaListFormatedOIB>
    <izvorni_sadrzaj>
      <item>SUPER KOBRA d.o.o., OIB 46287991579</item>
    </izvorni_sadrzaj>
    <derivirana_varijabla naziv="DomainObject.Predmet.ProtuStrankaListFormatedOIB_1">
      <item>SUPER KOBRA d.o.o., OIB 46287991579</item>
    </derivirana_varijabla>
  </DomainObject.Predmet.ProtuStrankaListFormatedOIB>
  <DomainObject.Predmet.ProtuStrankaListFormatedWithAdress>
    <izvorni_sadrzaj>
      <item>SUPER KOBRA d.o.o., Pernatska 3, 10000 Zagreb</item>
    </izvorni_sadrzaj>
    <derivirana_varijabla naziv="DomainObject.Predmet.ProtuStrankaListFormatedWithAdress_1">
      <item>SUPER KOBRA d.o.o., Pernatska 3, 10000 Zagreb</item>
    </derivirana_varijabla>
  </DomainObject.Predmet.ProtuStrankaListFormatedWithAdress>
  <DomainObject.Predmet.ProtuStrankaListFormatedWithAdressOIB>
    <izvorni_sadrzaj>
      <item>SUPER KOBRA d.o.o., OIB 46287991579, Pernatska 3, 10000 Zagreb</item>
    </izvorni_sadrzaj>
    <derivirana_varijabla naziv="DomainObject.Predmet.ProtuStrankaListFormatedWithAdressOIB_1">
      <item>SUPER KOBRA d.o.o., OIB 46287991579, Pernatska 3, 10000 Zagreb</item>
    </derivirana_varijabla>
  </DomainObject.Predmet.ProtuStrankaListFormatedWithAdressOIB>
  <DomainObject.Predmet.ProtuStrankaListNazivFormated>
    <izvorni_sadrzaj>
      <item>SUPER KOBRA d.o.o.</item>
    </izvorni_sadrzaj>
    <derivirana_varijabla naziv="DomainObject.Predmet.ProtuStrankaListNazivFormated_1">
      <item>SUPER KOBRA d.o.o.</item>
    </derivirana_varijabla>
  </DomainObject.Predmet.ProtuStrankaListNazivFormated>
  <DomainObject.Predmet.ProtuStrankaListNazivFormatedOIB>
    <izvorni_sadrzaj>
      <item>SUPER KOBRA d.o.o., OIB 46287991579</item>
    </izvorni_sadrzaj>
    <derivirana_varijabla naziv="DomainObject.Predmet.ProtuStrankaListNazivFormatedOIB_1">
      <item>SUPER KOBRA d.o.o., OIB 46287991579</item>
    </derivirana_varijabla>
  </DomainObject.Predmet.ProtuStrankaListNazivFormatedOIB>
  <DomainObject.Predmet.OstaliListFormated>
    <izvorni_sadrzaj>
      <item>Mohamed Kabani</item>
    </izvorni_sadrzaj>
    <derivirana_varijabla naziv="DomainObject.Predmet.OstaliListFormated_1">
      <item>Mohamed Kabani</item>
    </derivirana_varijabla>
  </DomainObject.Predmet.OstaliListFormated>
  <DomainObject.Predmet.OstaliListFormatedOIB>
    <izvorni_sadrzaj>
      <item>Mohamed Kabani</item>
    </izvorni_sadrzaj>
    <derivirana_varijabla naziv="DomainObject.Predmet.OstaliListFormatedOIB_1">
      <item>Mohamed Kabani</item>
    </derivirana_varijabla>
  </DomainObject.Predmet.OstaliListFormatedOIB>
  <DomainObject.Predmet.OstaliListFormatedWithAdress>
    <izvorni_sadrzaj>
      <item>Mohamed Kabani</item>
    </izvorni_sadrzaj>
    <derivirana_varijabla naziv="DomainObject.Predmet.OstaliListFormatedWithAdress_1">
      <item>Mohamed Kabani</item>
    </derivirana_varijabla>
  </DomainObject.Predmet.OstaliListFormatedWithAdress>
  <DomainObject.Predmet.OstaliListFormatedWithAdressOIB>
    <izvorni_sadrzaj>
      <item>Mohamed Kabani</item>
    </izvorni_sadrzaj>
    <derivirana_varijabla naziv="DomainObject.Predmet.OstaliListFormatedWithAdressOIB_1">
      <item>Mohamed Kabani</item>
    </derivirana_varijabla>
  </DomainObject.Predmet.OstaliListFormatedWithAdressOIB>
  <DomainObject.Predmet.OstaliListNazivFormated>
    <izvorni_sadrzaj>
      <item>Mohamed Kabani</item>
    </izvorni_sadrzaj>
    <derivirana_varijabla naziv="DomainObject.Predmet.OstaliListNazivFormated_1">
      <item>Mohamed Kabani</item>
    </derivirana_varijabla>
  </DomainObject.Predmet.OstaliListNazivFormated>
  <DomainObject.Predmet.OstaliListNazivFormatedOIB>
    <izvorni_sadrzaj>
      <item>Mohamed Kabani</item>
    </izvorni_sadrzaj>
    <derivirana_varijabla naziv="DomainObject.Predmet.OstaliListNazivFormatedOIB_1">
      <item>Mohamed Kabani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KOBRA d.o.o.</izvorni_sadrzaj>
    <derivirana_varijabla naziv="DomainObject.Predmet.ProtustrankaIDrugi_1">SUPER KOBRA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KOBRA d.o.o., OIB 46287991579, Pernatska 3, 10000 Zagreb</izvorni_sadrzaj>
    <derivirana_varijabla naziv="DomainObject.Predmet.ProtustrankaIDrugiAdressOIB_1">SUPER KOBRA d.o.o., OIB 46287991579, Pernatska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KOBRA d.o.o.</item>
      <item>Mohamed Kabani</item>
    </izvorni_sadrzaj>
    <derivirana_varijabla naziv="DomainObject.Predmet.SudioniciListNaziv_1">
      <item>FINA Regionalni centar Zagreb</item>
      <item>SUPER KOBRA d.o.o.</item>
      <item>Mohamed Kabani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KOBRA d.o.o., OIB 46287991579, Pernatska 3,10000 Zagreb</item>
      <item>Mohamed Kabani</item>
    </izvorni_sadrzaj>
    <derivirana_varijabla naziv="DomainObject.Predmet.SudioniciListAdressOIB_1">
      <item>FINA Regionalni centar Zagreb, OIB 85821130368, Trg svibanjskih žrtava 1995. br. 1,10000 Zagreb</item>
      <item>SUPER KOBRA d.o.o., OIB 46287991579, Pernatska 3,10000 Zagreb</item>
      <item>Mohamed Kabani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46287991579</item>
      <item>, OIB null</item>
    </izvorni_sadrzaj>
    <derivirana_varijabla naziv="DomainObject.Predmet.SudioniciListNazivOIB_1">
      <item>, OIB 85821130368</item>
      <item>, OIB 46287991579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3135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2016-03-15T13:35:00Z</dcterms:created>
  <dc:creator>gboljkovac</dc:creator>
  <cp:lastModifiedBy>Goranka Boljkovac</cp:lastModifiedBy>
  <cp:lastPrinted>2016-03-15T13:35:00Z</cp:lastPrinted>
  <dcterms:modified xmlns:xsi="http://www.w3.org/2001/XMLSchema-instance" xsi:type="dcterms:W3CDTF">2016-03-15T13:36:00Z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