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d951" w14:paraId="0fbd951" w:rsidRDefault="00AE3B51" w:rsidP="00AE3B51" w:rsidR="00AE3B51">
      <w:pPr>
        <w:jc w:val="right"/>
        <w15:collapsed w:val="false"/>
      </w:pPr>
      <w:bookmarkStart w:name="_GoBack" w:id="0"/>
      <w:bookmarkEnd w:id="0"/>
    </w:p>
    <w:p w:rsidRDefault="00AE3B51" w:rsidP="00AE3B51" w:rsidR="00AE3B51">
      <w:pPr>
        <w:jc w:val="right"/>
      </w:pPr>
    </w:p>
    <w:p w:rsidRDefault="00AE3B51" w:rsidP="00AE3B51" w:rsidR="00AE3B51" w:rsidRPr="004B7C4B">
      <w:pPr>
        <w:jc w:val="right"/>
      </w:pPr>
      <w:r>
        <w:t>4</w:t>
      </w:r>
      <w:r w:rsidRPr="004B7C4B">
        <w:t xml:space="preserve"> </w:t>
      </w:r>
      <w:proofErr w:type="spellStart"/>
      <w:r>
        <w:t>Stpn</w:t>
      </w:r>
      <w:proofErr w:type="spellEnd"/>
      <w:r>
        <w:t>-</w:t>
      </w:r>
      <w:r w:rsidR="002A5D7C">
        <w:t>3</w:t>
      </w:r>
      <w:r>
        <w:t>/201</w:t>
      </w:r>
      <w:r w:rsidR="00322258">
        <w:t>5</w:t>
      </w:r>
      <w:r>
        <w:t>-</w:t>
      </w:r>
      <w:r w:rsidR="00322258">
        <w:t>3</w:t>
      </w:r>
      <w:r>
        <w:t>.</w:t>
      </w:r>
    </w:p>
    <w:p w:rsidRDefault="00AE3B51" w:rsidP="00AE3B51" w:rsidR="00AE3B51"/>
    <w:p w:rsidRDefault="00AE3B51" w:rsidP="00AE3B51" w:rsidR="00AE3B51"/>
    <w:p w:rsidRDefault="00AE3B51" w:rsidP="00AE3B51" w:rsidR="00AE3B51"/>
    <w:p w:rsidRDefault="00AE3B51" w:rsidP="00AE3B51" w:rsidR="00AE3B51"/>
    <w:p w:rsidRDefault="00AE3B51" w:rsidP="00AE3B51" w:rsidR="00AE3B51" w:rsidRPr="004B7C4B"/>
    <w:p w:rsidRDefault="00AE3B51" w:rsidP="00AE3B51" w:rsidR="00AE3B51" w:rsidRPr="004B7C4B">
      <w:pPr>
        <w:jc w:val="center"/>
      </w:pPr>
    </w:p>
    <w:p w:rsidRDefault="00AE3B51" w:rsidP="00AE3B51" w:rsidR="00AE3B51">
      <w:pPr>
        <w:jc w:val="center"/>
      </w:pPr>
      <w:r>
        <w:t>O G L A S</w:t>
      </w:r>
    </w:p>
    <w:p w:rsidRDefault="00AE3B51" w:rsidP="00AE3B51" w:rsidR="00AE3B51" w:rsidRPr="004B7C4B">
      <w:pPr>
        <w:jc w:val="center"/>
      </w:pPr>
    </w:p>
    <w:p w:rsidRDefault="00AE3B51" w:rsidP="00AE3B51" w:rsidR="00AE3B51">
      <w:pPr>
        <w:jc w:val="both"/>
      </w:pPr>
      <w:r>
        <w:t xml:space="preserve">TRGOVAČKI SUD U BJELOVARU u postupku </w:t>
      </w:r>
      <w:proofErr w:type="spellStart"/>
      <w:r>
        <w:t>predstečajne</w:t>
      </w:r>
      <w:proofErr w:type="spellEnd"/>
      <w:r>
        <w:t xml:space="preserve"> nagodbe nad dužnikom </w:t>
      </w:r>
      <w:r w:rsidR="0064769F" w:rsidRPr="007356D3">
        <w:t>CAVALLINO d.o.o. S</w:t>
      </w:r>
      <w:r w:rsidR="0064769F">
        <w:t xml:space="preserve">latina, Lukavac 53, OIB </w:t>
      </w:r>
      <w:r w:rsidR="0064769F" w:rsidRPr="007356D3">
        <w:t>20600631722</w:t>
      </w:r>
      <w:r w:rsidR="0064769F">
        <w:t xml:space="preserve">, MBS </w:t>
      </w:r>
      <w:r w:rsidR="0064769F" w:rsidRPr="00360724">
        <w:t>030073745</w:t>
      </w:r>
      <w:r>
        <w:t xml:space="preserve">, objavljuje da je </w:t>
      </w:r>
      <w:r w:rsidR="00B251A0">
        <w:t xml:space="preserve">rješenjem ovoga suda broj </w:t>
      </w:r>
      <w:proofErr w:type="spellStart"/>
      <w:r w:rsidR="00B251A0">
        <w:t>Stpn</w:t>
      </w:r>
      <w:proofErr w:type="spellEnd"/>
      <w:r w:rsidR="00B251A0">
        <w:t>-</w:t>
      </w:r>
      <w:r w:rsidR="0064769F">
        <w:t>3</w:t>
      </w:r>
      <w:r>
        <w:t>/201</w:t>
      </w:r>
      <w:r w:rsidR="00B251A0">
        <w:t>5</w:t>
      </w:r>
      <w:r>
        <w:t>-</w:t>
      </w:r>
      <w:r w:rsidR="00B251A0">
        <w:t>2</w:t>
      </w:r>
      <w:r>
        <w:t xml:space="preserve">. od </w:t>
      </w:r>
      <w:r w:rsidR="00C77139">
        <w:t>16</w:t>
      </w:r>
      <w:r>
        <w:t xml:space="preserve">. </w:t>
      </w:r>
      <w:r w:rsidR="00C77139">
        <w:t>rujna</w:t>
      </w:r>
      <w:r>
        <w:t xml:space="preserve"> 201</w:t>
      </w:r>
      <w:r w:rsidR="00C77139">
        <w:t>5</w:t>
      </w:r>
      <w:r>
        <w:t xml:space="preserve">. godine zakazao ročište za sklapanje </w:t>
      </w:r>
      <w:proofErr w:type="spellStart"/>
      <w:r>
        <w:t>predstečajne</w:t>
      </w:r>
      <w:proofErr w:type="spellEnd"/>
      <w:r>
        <w:t xml:space="preserve"> nagodbe.</w:t>
      </w: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  <w:r>
        <w:tab/>
        <w:t>Ročište će se održati u Trgovačkom sudu u Bjelovaru, soba broj 5, dana</w:t>
      </w:r>
    </w:p>
    <w:p w:rsidRDefault="00AE3B51" w:rsidP="00AE3B51" w:rsidR="00AE3B51">
      <w:pPr>
        <w:jc w:val="both"/>
      </w:pPr>
    </w:p>
    <w:p w:rsidRDefault="00C77139" w:rsidP="00AE3B51" w:rsidR="00AE3B51">
      <w:pPr>
        <w:jc w:val="center"/>
        <w:rPr>
          <w:b/>
        </w:rPr>
      </w:pPr>
      <w:r>
        <w:rPr>
          <w:b/>
        </w:rPr>
        <w:t>1</w:t>
      </w:r>
      <w:r w:rsidR="0064769F">
        <w:rPr>
          <w:b/>
        </w:rPr>
        <w:t>3</w:t>
      </w:r>
      <w:r w:rsidR="00AE3B51">
        <w:rPr>
          <w:b/>
        </w:rPr>
        <w:t xml:space="preserve">. </w:t>
      </w:r>
      <w:r>
        <w:rPr>
          <w:b/>
        </w:rPr>
        <w:t>listopada</w:t>
      </w:r>
      <w:r w:rsidR="00AE3B51">
        <w:rPr>
          <w:b/>
        </w:rPr>
        <w:t xml:space="preserve"> 2015. godine u </w:t>
      </w:r>
      <w:r w:rsidR="0064769F">
        <w:rPr>
          <w:b/>
        </w:rPr>
        <w:t>09</w:t>
      </w:r>
      <w:r w:rsidR="00AE3B51">
        <w:rPr>
          <w:b/>
        </w:rPr>
        <w:t>,00 sati.</w:t>
      </w:r>
    </w:p>
    <w:p w:rsidRDefault="00AE3B51" w:rsidP="00AE3B51" w:rsidR="00AE3B51">
      <w:pPr>
        <w:jc w:val="both"/>
      </w:pPr>
    </w:p>
    <w:p w:rsidRDefault="00AE3B51" w:rsidP="00AE3B51" w:rsidR="00AE3B51" w:rsidRPr="00F1599B">
      <w:pPr>
        <w:jc w:val="both"/>
      </w:pPr>
      <w:r>
        <w:tab/>
        <w:t xml:space="preserve">Na ročište se pozivaju </w:t>
      </w:r>
      <w:r w:rsidR="00C77139">
        <w:t xml:space="preserve">vjerovnici i </w:t>
      </w:r>
      <w:r>
        <w:t>dužnik.</w:t>
      </w:r>
    </w:p>
    <w:p w:rsidRDefault="00AE3B51" w:rsidP="00AE3B51" w:rsidR="00AE3B51">
      <w:pPr>
        <w:jc w:val="both"/>
      </w:pPr>
      <w:r>
        <w:tab/>
      </w:r>
    </w:p>
    <w:p w:rsidRDefault="00AE3B51" w:rsidP="00AE3B51" w:rsidR="00AE3B51">
      <w:pPr>
        <w:jc w:val="both"/>
      </w:pPr>
    </w:p>
    <w:p w:rsidRDefault="00AE3B51" w:rsidP="00AE3B51" w:rsidR="00AE3B51" w:rsidRPr="004B7C4B">
      <w:pPr>
        <w:jc w:val="center"/>
      </w:pPr>
      <w:r>
        <w:t xml:space="preserve">U Bjelovaru, </w:t>
      </w:r>
      <w:r w:rsidR="00C77139">
        <w:t>16</w:t>
      </w:r>
      <w:r w:rsidRPr="004B7C4B">
        <w:t xml:space="preserve">. </w:t>
      </w:r>
      <w:r w:rsidR="00C77139">
        <w:t>rujna</w:t>
      </w:r>
      <w:r>
        <w:t xml:space="preserve">  201</w:t>
      </w:r>
      <w:r w:rsidR="00C77139">
        <w:t>5</w:t>
      </w:r>
      <w:r w:rsidRPr="004B7C4B">
        <w:t>. godine</w:t>
      </w:r>
    </w:p>
    <w:p w:rsidRDefault="00AE3B51" w:rsidP="00AE3B51" w:rsidR="00AE3B51">
      <w:pPr>
        <w:jc w:val="center"/>
      </w:pPr>
    </w:p>
    <w:p w:rsidRDefault="00AE3B51" w:rsidP="00AE3B51" w:rsidR="00AE3B51">
      <w:pPr>
        <w:jc w:val="center"/>
      </w:pPr>
    </w:p>
    <w:p w:rsidRDefault="00AE3B51" w:rsidP="00AE3B51" w:rsidR="00AE3B5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AE3B51" w:rsidP="00AE3B51" w:rsidR="00AE3B5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MATE IVANČIĆ</w:t>
      </w: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 w:rsidRPr="00185AC9"/>
    <w:p w:rsidRDefault="00AE3B51" w:rsidP="00AE3B51" w:rsidR="00AE3B51" w:rsidRPr="004B7C4B">
      <w:pPr>
        <w:jc w:val="both"/>
      </w:pPr>
      <w:r>
        <w:t xml:space="preserve"> </w:t>
      </w:r>
    </w:p>
    <w:p w:rsidRDefault="00BB3568" w:rsidR="00BB3568"/>
    <w:sectPr w:rsidSect="00F41B28" w:rsidR="00BB3568">
      <w:headerReference w:type="even" r:id="rId9"/>
      <w:footerReference w:type="even" r:id="rId10"/>
      <w:footerReference w:type="default" r:id="rId11"/>
      <w:pgSz w:h="15840" w:w="12240"/>
      <w:pgMar w:gutter="0" w:footer="708" w:header="708" w:left="1440" w:bottom="899" w:right="1440" w:top="17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189E" w:rsidR="0046189E">
      <w:r>
        <w:separator/>
      </w:r>
    </w:p>
  </w:endnote>
  <w:endnote w:id="0" w:type="continuationSeparator">
    <w:p w:rsidRDefault="0046189E" w:rsidR="00461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3D7F02" w:rsidR="0036575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0463" w:rsidP="00491287" w:rsidR="0036575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3D7F02" w:rsidR="0036575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0463" w:rsidP="00491287" w:rsidR="0036575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189E" w:rsidR="0046189E">
      <w:r>
        <w:separator/>
      </w:r>
    </w:p>
  </w:footnote>
  <w:footnote w:id="0" w:type="continuationSeparator">
    <w:p w:rsidRDefault="0046189E" w:rsidR="004618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4C456C" w:rsidR="003657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0463" w:rsidR="003657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101121"/>
    <w:multiLevelType w:val="hybridMultilevel"/>
    <w:tmpl w:val="870C76B4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B51"/>
    <w:rsid w:val="002A5D7C"/>
    <w:rsid w:val="00322258"/>
    <w:rsid w:val="0046189E"/>
    <w:rsid w:val="004D5DDC"/>
    <w:rsid w:val="005C367D"/>
    <w:rsid w:val="0064769F"/>
    <w:rsid w:val="00687516"/>
    <w:rsid w:val="00A00463"/>
    <w:rsid w:val="00AE3B51"/>
    <w:rsid w:val="00B251A0"/>
    <w:rsid w:val="00BB3568"/>
    <w:rsid w:val="00C7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3B5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E3B51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AE3B51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AE3B51"/>
  </w:style>
  <w:style w:styleId="Podnoje" w:type="paragraph">
    <w:name w:val="footer"/>
    <w:basedOn w:val="Normal"/>
    <w:link w:val="PodnojeChar"/>
    <w:rsid w:val="00AE3B51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AE3B51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0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4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4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4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4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3B5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E3B51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AE3B51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AE3B51"/>
  </w:style>
  <w:style w:styleId="Podnoje" w:type="paragraph">
    <w:name w:val="footer"/>
    <w:basedOn w:val="Normal"/>
    <w:link w:val="PodnojeChar"/>
    <w:rsid w:val="00AE3B51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AE3B51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0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4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4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4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4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roč. za sklapanje predsteč. nagodbe</izvorni_sadrzaj>
    <derivirana_varijabla naziv="DomainObject.Primjedba_1">roč. za sklapanje predsteč. nagodbe</derivirana_varijabla>
  </DomainObject.Primjedba>
  <DomainObject.Oznaka>
    <izvorni_sadrzaj/>
    <derivirana_varijabla naziv="DomainObject.Oznaka_1"/>
  </DomainObject.Oznaka>
  <DomainObject.DonositeljOdluke.Ime>
    <izvorni_sadrzaj>Mate</izvorni_sadrzaj>
    <derivirana_varijabla naziv="DomainObject.DonositeljOdluke.Ime_1">Mate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Stpn-3/2015</izvorni_sadrzaj>
    <derivirana_varijabla naziv="DomainObject.Predmet.OznakaBroj_1">Stpn-3/2015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CAVALLINO d.o.o. za vinogradarstvo i vinarstvo SLATINA</izvorni_sadrzaj>
    <derivirana_varijabla naziv="DomainObject.Predmet.StrankaFormated_1">  CAVALLINO d.o.o. za vinogradarstvo i vinarstvo SLATINA</derivirana_varijabla>
  </DomainObject.Predmet.StrankaFormated>
  <DomainObject.Predmet.StrankaFormatedOIB>
    <izvorni_sadrzaj>  CAVALLINO d.o.o. za vinogradarstvo i vinarstvo SLATINA, OIB 20600631722</izvorni_sadrzaj>
    <derivirana_varijabla naziv="DomainObject.Predmet.StrankaFormatedOIB_1">  CAVALLINO d.o.o. za vinogradarstvo i vinarstvo SLATINA, OIB 20600631722</derivirana_varijabla>
  </DomainObject.Predmet.StrankaFormatedOIB>
  <DomainObject.Predmet.StrankaFormatedWithAdress>
    <izvorni_sadrzaj> CAVALLINO d.o.o. za vinogradarstvo i vinarstvo SLATINA, Lukavac 53, 33520 Slatina</izvorni_sadrzaj>
    <derivirana_varijabla naziv="DomainObject.Predmet.StrankaFormatedWithAdress_1"> CAVALLINO d.o.o. za vinogradarstvo i vinarstvo SLATINA, Lukavac 53, 33520 Slatina</derivirana_varijabla>
  </DomainObject.Predmet.StrankaFormatedWithAdress>
  <DomainObject.Predmet.StrankaFormatedWithAdressOIB>
    <izvorni_sadrzaj> CAVALLINO d.o.o. za vinogradarstvo i vinarstvo SLATINA, OIB 20600631722, Lukavac 53, 33520 Slatina</izvorni_sadrzaj>
    <derivirana_varijabla naziv="DomainObject.Predmet.StrankaFormatedWithAdressOIB_1"> CAVALLINO d.o.o. za vinogradarstvo i vinarstvo SLATINA, OIB 20600631722, Lukavac 53, 33520 Slatina</derivirana_varijabla>
  </DomainObject.Predmet.StrankaFormatedWithAdressOIB>
  <DomainObject.Predmet.StrankaWithAdress>
    <izvorni_sadrzaj>CAVALLINO d.o.o. za vinogradarstvo i vinarstvo SLATINA Lukavac 53,33520 Slatina</izvorni_sadrzaj>
    <derivirana_varijabla naziv="DomainObject.Predmet.StrankaWithAdress_1">CAVALLINO d.o.o. za vinogradarstvo i vinarstvo SLATINA Lukavac 53,33520 Slatina</derivirana_varijabla>
  </DomainObject.Predmet.StrankaWithAdress>
  <DomainObject.Predmet.StrankaWithAdressOIB>
    <izvorni_sadrzaj>CAVALLINO d.o.o. za vinogradarstvo i vinarstvo SLATINA, OIB 20600631722, Lukavac 53,33520 Slatina</izvorni_sadrzaj>
    <derivirana_varijabla naziv="DomainObject.Predmet.StrankaWithAdressOIB_1">CAVALLINO d.o.o. za vinogradarstvo i vinarstvo SLATINA, OIB 20600631722, Lukavac 53,33520 Slatina</derivirana_varijabla>
  </DomainObject.Predmet.StrankaWithAdressOIB>
  <DomainObject.Predmet.StrankaNazivFormated>
    <izvorni_sadrzaj>CAVALLINO d.o.o. za vinogradarstvo i vinarstvo SLATINA</izvorni_sadrzaj>
    <derivirana_varijabla naziv="DomainObject.Predmet.StrankaNazivFormated_1">CAVALLINO d.o.o. za vinogradarstvo i vinarstvo SLATINA</derivirana_varijabla>
  </DomainObject.Predmet.StrankaNazivFormated>
  <DomainObject.Predmet.StrankaNazivFormatedOIB>
    <izvorni_sadrzaj>CAVALLINO d.o.o. za vinogradarstvo i vinarstvo SLATINA, OIB 20600631722</izvorni_sadrzaj>
    <derivirana_varijabla naziv="DomainObject.Predmet.StrankaNazivFormatedOIB_1">CAVALLINO d.o.o. za vinogradarstvo i vinarstvo SLATINA, OIB 20600631722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CAVALLINO d.o.o. za vinogradarstvo i vinarstvo SLATINA</item>
    </izvorni_sadrzaj>
    <derivirana_varijabla naziv="DomainObject.Predmet.StrankaListFormated_1">
      <item>CAVALLINO d.o.o. za vinogradarstvo i vinarstvo SLATINA</item>
    </derivirana_varijabla>
  </DomainObject.Predmet.StrankaListFormated>
  <DomainObject.Predmet.StrankaListFormatedOIB>
    <izvorni_sadrzaj>
      <item>CAVALLINO d.o.o. za vinogradarstvo i vinarstvo SLATINA, OIB 20600631722</item>
    </izvorni_sadrzaj>
    <derivirana_varijabla naziv="DomainObject.Predmet.StrankaListFormatedOIB_1">
      <item>CAVALLINO d.o.o. za vinogradarstvo i vinarstvo SLATINA, OIB 20600631722</item>
    </derivirana_varijabla>
  </DomainObject.Predmet.StrankaListFormatedOIB>
  <DomainObject.Predmet.StrankaListFormatedWithAdress>
    <izvorni_sadrzaj>
      <item>CAVALLINO d.o.o. za vinogradarstvo i vinarstvo SLATINA, Lukavac 53, 33520 Slatina</item>
    </izvorni_sadrzaj>
    <derivirana_varijabla naziv="DomainObject.Predmet.StrankaListFormatedWithAdress_1">
      <item>CAVALLINO d.o.o. za vinogradarstvo i vinarstvo SLATINA, Lukavac 53, 33520 Slatina</item>
    </derivirana_varijabla>
  </DomainObject.Predmet.StrankaListFormatedWithAdress>
  <DomainObject.Predmet.StrankaListFormatedWithAdressOIB>
    <izvorni_sadrzaj>
      <item>CAVALLINO d.o.o. za vinogradarstvo i vinarstvo SLATINA, OIB 20600631722, Lukavac 53, 33520 Slatina</item>
    </izvorni_sadrzaj>
    <derivirana_varijabla naziv="DomainObject.Predmet.StrankaListFormatedWithAdressOIB_1">
      <item>CAVALLINO d.o.o. za vinogradarstvo i vinarstvo SLATINA, OIB 20600631722, Lukavac 53, 33520 Slatina</item>
    </derivirana_varijabla>
  </DomainObject.Predmet.StrankaListFormatedWithAdressOIB>
  <DomainObject.Predmet.StrankaListNazivFormated>
    <izvorni_sadrzaj>
      <item>CAVALLINO d.o.o. za vinogradarstvo i vinarstvo SLATINA</item>
    </izvorni_sadrzaj>
    <derivirana_varijabla naziv="DomainObject.Predmet.StrankaListNazivFormated_1">
      <item>CAVALLINO d.o.o. za vinogradarstvo i vinarstvo SLATINA</item>
    </derivirana_varijabla>
  </DomainObject.Predmet.StrankaListNazivFormated>
  <DomainObject.Predmet.StrankaListNazivFormatedOIB>
    <izvorni_sadrzaj>
      <item>CAVALLINO d.o.o. za vinogradarstvo i vinarstvo SLATINA, OIB 20600631722</item>
    </izvorni_sadrzaj>
    <derivirana_varijabla naziv="DomainObject.Predmet.StrankaListNazivFormatedOIB_1">
      <item>CAVALLINO d.o.o. za vinogradarstvo i vinarstvo SLATINA, OIB 20600631722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CAVALLINO d.o.o. za vinogradarstvo i vinarstvo SLATINA</izvorni_sadrzaj>
    <derivirana_varijabla naziv="DomainObject.Predmet.StrankaIDrugi_1">CAVALLINO d.o.o. za vinogradarstvo i vinarstvo SLATINA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CAVALLINO d.o.o. za vinogradarstvo i vinarstvo SLATINA, OIB 20600631722, Lukavac 53, 33520 Slatina</izvorni_sadrzaj>
    <derivirana_varijabla naziv="DomainObject.Predmet.StrankaIDrugiAdressOIB_1">CAVALLINO d.o.o. za vinogradarstvo i vinarstvo SLATINA, OIB 20600631722, Lukavac 53,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CAVALLINO d.o.o. za vinogradarstvo i vinarstvo SLATINA</item>
    </izvorni_sadrzaj>
    <derivirana_varijabla naziv="DomainObject.Predmet.SudioniciListNaziv_1">
      <item>CAVALLINO d.o.o. za vinogradarstvo i vinarstvo SLATINA</item>
    </derivirana_varijabla>
  </DomainObject.Predmet.SudioniciListNaziv>
  <DomainObject.Predmet.SudioniciListAdressOIB>
    <izvorni_sadrzaj>
      <item>CAVALLINO d.o.o. za vinogradarstvo i vinarstvo SLATINA, OIB 20600631722, Lukavac 53,33520 Slatina</item>
    </izvorni_sadrzaj>
    <derivirana_varijabla naziv="DomainObject.Predmet.SudioniciListAdressOIB_1">
      <item>CAVALLINO d.o.o. za vinogradarstvo i vinarstvo SLATINA, OIB 20600631722, Lukavac 53,33520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20600631722</item>
    </izvorni_sadrzaj>
    <derivirana_varijabla naziv="DomainObject.Predmet.SudioniciListNazivOIB_1">
      <item>, OIB 20600631722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82</properties:Words>
  <properties:Characters>441</properties:Characters>
  <properties:Lines>33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2015-09-16T11:58:00Z</dcterms:created>
  <dc:creator>Romana Tremski</dc:creator>
  <cp:lastModifiedBy>Romana Tremski</cp:lastModifiedBy>
  <dcterms:modified xmlns:xsi="http://www.w3.org/2001/XMLSchema-instance" xsi:type="dcterms:W3CDTF">2015-09-16T12:02:00Z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