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ee39" w14:paraId="ce2ee39" w:rsidRDefault="00155641" w:rsidP="00D76807" w:rsidR="00D76807" w:rsidRPr="00825F2F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 w:rsidRPr="00825F2F">
        <w:rPr>
          <w:rFonts w:cs="Times New Roman"/>
        </w:rPr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0A4E" w:rsidR="00D76807" w:rsidRPr="006A1BF5">
        <w:tc>
          <w:tcPr>
            <w:tcW w:type="dxa" w:w="2829"/>
            <w:shd w:fill="auto" w:color="auto" w:val="clear"/>
          </w:tcPr>
          <w:p w:rsidRDefault="00D76807" w:rsidP="00D76807" w:rsidR="00D7680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6807" w:rsidP="00D76807" w:rsidR="00D7680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D76807" w:rsidP="00D76807" w:rsidR="00D7680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D76807" w:rsidP="00D76807" w:rsidR="00D7680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155641" w:rsidP="00D76807" w:rsidR="00155641" w:rsidRPr="00825F2F">
      <w:pPr>
        <w:spacing w:after="0"/>
        <w:jc w:val="both"/>
        <w:rPr>
          <w:rFonts w:cs="Times New Roman"/>
        </w:rPr>
      </w:pPr>
    </w:p>
    <w:p w:rsidRDefault="00155641" w:rsidP="00155641" w:rsidR="00155641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</w:t>
      </w: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>U    I M E    R E P U B L I K E    H R V A T S K E</w:t>
      </w: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</w:p>
    <w:p w:rsidRDefault="009765E8" w:rsidP="009765E8" w:rsidR="009765E8" w:rsidRPr="00825F2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25F2F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521040" w:rsidR="009765E8">
      <w:pPr>
        <w:tabs>
          <w:tab w:pos="516" w:val="left"/>
        </w:tabs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ab/>
      </w:r>
      <w:r w:rsidR="00521040" w:rsidRPr="00811C69">
        <w:rPr>
          <w:rFonts w:cs="Times New Roman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MAREA j.d.o.o., Matije Gupca 6, Ivanovec, OIB: 62185045778</w:t>
      </w:r>
      <w:r w:rsidR="00521040">
        <w:rPr>
          <w:rFonts w:cs="Times New Roman"/>
        </w:rPr>
        <w:t xml:space="preserve">, 31. listopada 2017. </w:t>
      </w:r>
    </w:p>
    <w:p w:rsidRDefault="00521040" w:rsidP="00521040" w:rsidR="00521040" w:rsidRPr="00825F2F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>r i j e š i o       j e</w:t>
      </w:r>
    </w:p>
    <w:p w:rsidRDefault="009765E8" w:rsidP="009765E8" w:rsidR="009765E8" w:rsidRPr="00D76807">
      <w:pPr>
        <w:spacing w:after="0"/>
        <w:jc w:val="center"/>
        <w:rPr>
          <w:rFonts w:cs="Times New Roman"/>
        </w:rPr>
      </w:pPr>
    </w:p>
    <w:p w:rsidRDefault="009765E8" w:rsidP="009765E8" w:rsidR="009765E8" w:rsidRPr="00D76807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D76807">
        <w:rPr>
          <w:rFonts w:cs="Times New Roman"/>
        </w:rPr>
        <w:t xml:space="preserve">Otvara se stečajni postupak nad stečajnim dužnikom </w:t>
      </w:r>
      <w:r w:rsidR="00521040" w:rsidRPr="00D76807">
        <w:rPr>
          <w:rFonts w:cs="Times New Roman"/>
        </w:rPr>
        <w:t>MAREA j.d.o.o., Matije Gupca 6, Ivanovec, OIB: 62185045778</w:t>
      </w:r>
      <w:r w:rsidRPr="00D76807">
        <w:rPr>
          <w:rFonts w:cs="Times New Roman"/>
        </w:rPr>
        <w:t xml:space="preserve">, s danom </w:t>
      </w:r>
      <w:r w:rsidR="00521040" w:rsidRPr="00D76807">
        <w:rPr>
          <w:rFonts w:cs="Times New Roman"/>
        </w:rPr>
        <w:t>31. listopada</w:t>
      </w:r>
      <w:r w:rsidRPr="00D76807">
        <w:rPr>
          <w:rFonts w:cs="Times New Roman"/>
        </w:rPr>
        <w:t xml:space="preserve"> 2017. u </w:t>
      </w:r>
      <w:r w:rsidR="00D76807" w:rsidRPr="00D76807">
        <w:rPr>
          <w:rFonts w:cs="Times New Roman"/>
        </w:rPr>
        <w:t>10,45</w:t>
      </w:r>
      <w:r w:rsidRPr="00D76807">
        <w:rPr>
          <w:rFonts w:cs="Times New Roman"/>
        </w:rPr>
        <w:t xml:space="preserve"> sati.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D76807" w:rsidP="009765E8" w:rsidR="009765E8" w:rsidRPr="00825F2F">
      <w:pPr>
        <w:pStyle w:val="Odlomakpopisa"/>
        <w:numPr>
          <w:ilvl w:val="0"/>
          <w:numId w:val="2"/>
        </w:numPr>
        <w:tabs>
          <w:tab w:pos="1425" w:val="clear"/>
          <w:tab w:pos="1276" w:val="num"/>
        </w:tabs>
        <w:ind w:hanging="571" w:left="1276"/>
      </w:pPr>
      <w:r w:rsidRPr="000236FE">
        <w:t>Za stečajnog upravitelja imenuje se Jasna Hromadko, Zelengorska 1, Zagreb, OIB: 22088644509</w:t>
      </w:r>
      <w:r w:rsidR="009765E8" w:rsidRPr="00825F2F">
        <w:t>.</w:t>
      </w: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 xml:space="preserve">Zaključuje se stečajni postupak nad stečajnim dužnikom </w:t>
      </w:r>
      <w:r w:rsidR="00594F5A" w:rsidRPr="00811C69">
        <w:rPr>
          <w:rFonts w:cs="Times New Roman"/>
        </w:rPr>
        <w:t>MAREA j.d.o.o., Matije Gupca 6, Ivanovec, OIB: 6218504577</w:t>
      </w:r>
      <w:r w:rsidRPr="00825F2F">
        <w:rPr>
          <w:rFonts w:cs="Times New Roman"/>
        </w:rPr>
        <w:t>.</w:t>
      </w:r>
    </w:p>
    <w:p w:rsidRDefault="009765E8" w:rsidP="009765E8" w:rsidR="009765E8" w:rsidRPr="00825F2F">
      <w:pPr>
        <w:spacing w:after="0"/>
        <w:ind w:left="1260"/>
        <w:jc w:val="both"/>
        <w:rPr>
          <w:rFonts w:cs="Times New Roman"/>
        </w:rPr>
      </w:pP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>Ovo rješenje objavit će se na oglasnoj ploči suda.</w:t>
      </w:r>
    </w:p>
    <w:p w:rsidRDefault="009765E8" w:rsidP="009765E8" w:rsidR="009765E8" w:rsidRPr="00825F2F">
      <w:pPr>
        <w:spacing w:after="0"/>
        <w:ind w:left="1260"/>
        <w:jc w:val="both"/>
        <w:rPr>
          <w:rFonts w:cs="Times New Roman"/>
        </w:rPr>
      </w:pPr>
    </w:p>
    <w:p w:rsidRDefault="009765E8" w:rsidP="009765E8" w:rsidR="009765E8" w:rsidRPr="00825F2F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25F2F">
        <w:rPr>
          <w:rFonts w:cs="Times New Roman"/>
        </w:rPr>
        <w:t xml:space="preserve">Po pravomoćnosti ovoga rješenja stečajni dužnik </w:t>
      </w:r>
      <w:r w:rsidR="00594F5A" w:rsidRPr="00811C69">
        <w:rPr>
          <w:rFonts w:cs="Times New Roman"/>
        </w:rPr>
        <w:t>MAREA j.d.o.o., Matije Gupca 6, Ivanovec, OIB: 6218504577</w:t>
      </w:r>
      <w:r w:rsidRPr="00825F2F">
        <w:rPr>
          <w:rFonts w:cs="Times New Roman"/>
        </w:rPr>
        <w:t>, biti će brisan iz sudskog registra.</w:t>
      </w:r>
      <w:r w:rsidRPr="00825F2F">
        <w:rPr>
          <w:rFonts w:cs="Times New Roman"/>
        </w:rPr>
        <w:tab/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25F2F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9765E8" w:rsidP="009765E8" w:rsidR="009765E8" w:rsidRPr="00825F2F">
      <w:pPr>
        <w:spacing w:after="0"/>
        <w:rPr>
          <w:rFonts w:cs="Times New Roman"/>
        </w:rPr>
      </w:pPr>
    </w:p>
    <w:p w:rsidRDefault="009765E8" w:rsidP="009765E8" w:rsidR="009765E8" w:rsidRPr="00825F2F">
      <w:pPr>
        <w:pStyle w:val="Tijeloteksta"/>
        <w:ind w:firstLine="708"/>
      </w:pPr>
      <w:r w:rsidRPr="00825F2F">
        <w:t xml:space="preserve">Predlagatelj je sudu podnio prijedlog za otvaranje stečajnog postupka nad dužnikom tvrdeći da dužnik ima evidentirane neizvršene osnove za plaćanje na dan </w:t>
      </w:r>
      <w:r w:rsidR="00594F5A">
        <w:t>13. rujna 2016</w:t>
      </w:r>
      <w:r w:rsidRPr="00825F2F">
        <w:t xml:space="preserve">. u neprekinutom razdoblju od </w:t>
      </w:r>
      <w:r w:rsidR="00594F5A">
        <w:t>120</w:t>
      </w:r>
      <w:r w:rsidRPr="00825F2F">
        <w:t xml:space="preserve"> dana u ukupnom iznosu od </w:t>
      </w:r>
      <w:r w:rsidR="00594F5A">
        <w:t>7.312,49</w:t>
      </w:r>
      <w:r w:rsidRPr="00825F2F">
        <w:t xml:space="preserve"> kn, čime je dokazao da su ispunjene pretpostavke iz čl. 110. Stečajnog zakona (NN 71/15, u nastavku SZ), te je učinio vjerojatnim postojanje stečajnog razloga - nesposobnosti za plaćanje.</w:t>
      </w:r>
    </w:p>
    <w:p w:rsidRDefault="009765E8" w:rsidP="009765E8" w:rsidR="009765E8" w:rsidRPr="00825F2F">
      <w:pPr>
        <w:pStyle w:val="Tijeloteksta"/>
        <w:ind w:firstLine="720"/>
      </w:pPr>
    </w:p>
    <w:p w:rsidRDefault="009765E8" w:rsidP="009765E8" w:rsidR="009765E8" w:rsidRPr="00825F2F">
      <w:pPr>
        <w:pStyle w:val="Tijeloteksta"/>
        <w:ind w:firstLine="720"/>
      </w:pPr>
      <w:r w:rsidRPr="00825F2F">
        <w:t>Zbog navedenog sud je rješenjem broj St-</w:t>
      </w:r>
      <w:r w:rsidR="00256222">
        <w:t>1019/16-5</w:t>
      </w:r>
      <w:r w:rsidRPr="00825F2F">
        <w:t xml:space="preserve"> od </w:t>
      </w:r>
      <w:r w:rsidR="00256222">
        <w:t>22. rujna</w:t>
      </w:r>
      <w:r w:rsidRPr="00825F2F">
        <w:t xml:space="preserve"> 2016. pokrenuo prethodni postupak radi utvrđivanja uvjeta za otvaranje stečajnog postupka. </w:t>
      </w: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</w:p>
    <w:p w:rsidRDefault="009765E8" w:rsidP="00870825" w:rsidR="00256222" w:rsidRPr="00870825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Na ročištu radi očitovanja o prijedlogu za otvaranje stečajnog postupka te radi rasprave i odlučivanja o otvaranju stečajnog postupka (čl. 123. i 128. SZ-a)  </w:t>
      </w:r>
      <w:r w:rsidR="0000285F" w:rsidRPr="00825F2F">
        <w:rPr>
          <w:rFonts w:cs="Times New Roman"/>
        </w:rPr>
        <w:t>održanom 6</w:t>
      </w:r>
      <w:r w:rsidR="00256222">
        <w:rPr>
          <w:rFonts w:cs="Times New Roman"/>
        </w:rPr>
        <w:t xml:space="preserve">19. srpnja </w:t>
      </w:r>
      <w:r w:rsidR="0000285F" w:rsidRPr="00825F2F">
        <w:rPr>
          <w:rFonts w:cs="Times New Roman"/>
        </w:rPr>
        <w:t xml:space="preserve">2017. </w:t>
      </w:r>
      <w:r w:rsidR="00256222">
        <w:rPr>
          <w:rFonts w:cs="Times New Roman"/>
        </w:rPr>
        <w:t>direktorica</w:t>
      </w:r>
      <w:r w:rsidR="003146B0" w:rsidRPr="00825F2F">
        <w:rPr>
          <w:rFonts w:cs="Times New Roman"/>
        </w:rPr>
        <w:t xml:space="preserve"> dužnika </w:t>
      </w:r>
      <w:r w:rsidR="00256222">
        <w:rPr>
          <w:rFonts w:cs="Times New Roman"/>
        </w:rPr>
        <w:t>navela</w:t>
      </w:r>
      <w:r w:rsidR="0000285F" w:rsidRPr="00825F2F">
        <w:rPr>
          <w:rFonts w:cs="Times New Roman"/>
        </w:rPr>
        <w:t xml:space="preserve"> je</w:t>
      </w:r>
      <w:r w:rsidR="003146B0" w:rsidRPr="00825F2F">
        <w:rPr>
          <w:rFonts w:cs="Times New Roman"/>
        </w:rPr>
        <w:t xml:space="preserve"> </w:t>
      </w:r>
      <w:r w:rsidR="00256222" w:rsidRPr="00870825">
        <w:rPr>
          <w:rFonts w:cs="Times New Roman"/>
        </w:rPr>
        <w:t xml:space="preserve">kako se za sada protivi otvaranju stečaja nad dužnikom obzirom dužnik posluje te uplaćuje sredstva na račun dužnika, a kako bi se namirile </w:t>
      </w:r>
      <w:r w:rsidR="00256222" w:rsidRPr="00870825">
        <w:rPr>
          <w:rFonts w:cs="Times New Roman"/>
        </w:rPr>
        <w:lastRenderedPageBreak/>
        <w:t xml:space="preserve">nepodmirene obveze iz očevidnika </w:t>
      </w:r>
      <w:r w:rsidR="00870825" w:rsidRPr="00870825">
        <w:rPr>
          <w:rFonts w:cs="Times New Roman"/>
        </w:rPr>
        <w:t>redoslijeda osnova za plaćanje. D</w:t>
      </w:r>
      <w:r w:rsidR="00256222" w:rsidRPr="00870825">
        <w:rPr>
          <w:rFonts w:cs="Times New Roman"/>
        </w:rPr>
        <w:t xml:space="preserve">ruštvo nema nikakvu imovinu, niti nekretnine niti pokretnine, bavi </w:t>
      </w:r>
      <w:r w:rsidR="00870825" w:rsidRPr="00870825">
        <w:rPr>
          <w:rFonts w:cs="Times New Roman"/>
        </w:rPr>
        <w:t xml:space="preserve">se </w:t>
      </w:r>
      <w:r w:rsidR="00256222" w:rsidRPr="00870825">
        <w:rPr>
          <w:rFonts w:cs="Times New Roman"/>
        </w:rPr>
        <w:t xml:space="preserve">ugostiteljstvom u iznajmljenim poslovnim prostorijama, a i oprema koja se nalazi u ugostiteljskom objektu je također u najmu. </w:t>
      </w:r>
    </w:p>
    <w:p w:rsidRDefault="003146B0" w:rsidP="00256222" w:rsidR="003146B0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</w:t>
      </w:r>
    </w:p>
    <w:p w:rsidRDefault="003146B0" w:rsidP="003146B0" w:rsidR="003146B0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Na temelju potvrde Općinskog suda u Čakovcu, Zemljišno-knjižni odjel </w:t>
      </w:r>
      <w:r w:rsidR="00256222">
        <w:rPr>
          <w:rFonts w:cs="Times New Roman"/>
        </w:rPr>
        <w:t>Čakovec</w:t>
      </w:r>
      <w:r w:rsidRPr="00825F2F">
        <w:rPr>
          <w:rFonts w:cs="Times New Roman"/>
        </w:rPr>
        <w:t xml:space="preserve">, sud je utvrdio kako dužnik nema nekretnine na području tog zemljišnoknjižnog odjela, a na temelju uvjerenja Policijske uprave Međimurske, Policijske postaje </w:t>
      </w:r>
      <w:r w:rsidR="00256222">
        <w:rPr>
          <w:rFonts w:cs="Times New Roman"/>
        </w:rPr>
        <w:t>Čakovec</w:t>
      </w:r>
      <w:r w:rsidRPr="00825F2F">
        <w:rPr>
          <w:rFonts w:cs="Times New Roman"/>
        </w:rPr>
        <w:t xml:space="preserve"> sud je utvrdio kako dužnik nije evidentiran kao vlasnik vozila.</w:t>
      </w:r>
    </w:p>
    <w:p w:rsidRDefault="003146B0" w:rsidP="003146B0" w:rsidR="003146B0" w:rsidRPr="00825F2F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9765E8" w:rsidP="009765E8" w:rsidR="009765E8" w:rsidRPr="00825F2F">
      <w:pPr>
        <w:spacing w:after="0"/>
        <w:jc w:val="both"/>
        <w:rPr>
          <w:rFonts w:cs="Times New Roman"/>
          <w:lang w:val="en-AU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 xml:space="preserve">Tijekom prethodnog postupka nesporno je utvrđeno da je dužnik nesposoban za plaćanje obzirom iz </w:t>
      </w:r>
      <w:r w:rsidR="00256222">
        <w:rPr>
          <w:rFonts w:cs="Times New Roman"/>
        </w:rPr>
        <w:t>potvrde FINA-e o blokadi računa i novčanih sredstava ovršenika</w:t>
      </w:r>
      <w:r w:rsidRPr="00825F2F">
        <w:rPr>
          <w:rFonts w:cs="Times New Roman"/>
        </w:rPr>
        <w:t xml:space="preserve"> na dan </w:t>
      </w:r>
      <w:r w:rsidR="00256222">
        <w:rPr>
          <w:rFonts w:cs="Times New Roman"/>
        </w:rPr>
        <w:t>3. listopada</w:t>
      </w:r>
      <w:r w:rsidR="00156541" w:rsidRPr="00825F2F">
        <w:rPr>
          <w:rFonts w:cs="Times New Roman"/>
        </w:rPr>
        <w:t xml:space="preserve"> 2017</w:t>
      </w:r>
      <w:r w:rsidRPr="00825F2F">
        <w:rPr>
          <w:rFonts w:cs="Times New Roman"/>
        </w:rPr>
        <w:t xml:space="preserve">. ima evidentirane neizvršene osnove za plaćanje  u ukupnom iznosu od </w:t>
      </w:r>
      <w:r w:rsidR="00256222">
        <w:rPr>
          <w:rFonts w:cs="Times New Roman"/>
        </w:rPr>
        <w:t>22.438,13</w:t>
      </w:r>
      <w:r w:rsidRPr="00825F2F">
        <w:rPr>
          <w:rFonts w:cs="Times New Roman"/>
        </w:rPr>
        <w:t xml:space="preserve">kn, u neprekinutom razdoblju od </w:t>
      </w:r>
      <w:r w:rsidR="00256222">
        <w:rPr>
          <w:rFonts w:cs="Times New Roman"/>
        </w:rPr>
        <w:t>321</w:t>
      </w:r>
      <w:r w:rsidRPr="00825F2F">
        <w:rPr>
          <w:rFonts w:cs="Times New Roman"/>
        </w:rPr>
        <w:t xml:space="preserve"> dana, iz čega proizlazi da je ispunjen stečajni razlog iz čl. 5. st. 2. Stečajnog zakona (NN 71/15).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  <w:r w:rsidRPr="00825F2F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33387A">
        <w:rPr>
          <w:rFonts w:cs="Times New Roman"/>
        </w:rPr>
        <w:t>1019/16-26</w:t>
      </w:r>
      <w:r w:rsidRPr="00825F2F">
        <w:rPr>
          <w:rFonts w:cs="Times New Roman"/>
        </w:rPr>
        <w:t xml:space="preserve"> od </w:t>
      </w:r>
      <w:r w:rsidR="0033387A">
        <w:rPr>
          <w:rFonts w:cs="Times New Roman"/>
        </w:rPr>
        <w:t>28. rujna</w:t>
      </w:r>
      <w:r w:rsidRPr="00825F2F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9765E8" w:rsidP="009765E8" w:rsidR="009765E8" w:rsidRPr="00825F2F">
      <w:pPr>
        <w:spacing w:after="0"/>
        <w:ind w:firstLine="72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ind w:firstLine="708"/>
        <w:jc w:val="both"/>
        <w:rPr>
          <w:rFonts w:cs="Times New Roman"/>
        </w:rPr>
      </w:pPr>
      <w:r w:rsidRPr="00825F2F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center"/>
        <w:rPr>
          <w:rFonts w:cs="Times New Roman"/>
        </w:rPr>
      </w:pPr>
      <w:r w:rsidRPr="00825F2F">
        <w:rPr>
          <w:rFonts w:cs="Times New Roman"/>
        </w:rPr>
        <w:t xml:space="preserve">U Varaždinu, </w:t>
      </w:r>
      <w:r w:rsidR="0033387A">
        <w:rPr>
          <w:rFonts w:cs="Times New Roman"/>
        </w:rPr>
        <w:t>31. listopada</w:t>
      </w:r>
      <w:r w:rsidRPr="00825F2F">
        <w:rPr>
          <w:rFonts w:cs="Times New Roman"/>
        </w:rPr>
        <w:t xml:space="preserve"> 2017.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                                                                               </w:t>
      </w:r>
      <w:r w:rsidR="00D76807">
        <w:rPr>
          <w:rFonts w:cs="Times New Roman"/>
        </w:rPr>
        <w:t xml:space="preserve">       S</w:t>
      </w:r>
      <w:r w:rsidR="00D76807" w:rsidRPr="00825F2F">
        <w:rPr>
          <w:rFonts w:cs="Times New Roman"/>
        </w:rPr>
        <w:t>udac</w:t>
      </w:r>
      <w:r w:rsidRPr="00825F2F">
        <w:rPr>
          <w:rFonts w:cs="Times New Roman"/>
        </w:rPr>
        <w:t xml:space="preserve">: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D76807" w:rsidR="00D76807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                                                                                        Iris Hatvalić Nemec</w:t>
      </w:r>
    </w:p>
    <w:p w:rsidRDefault="00D76807" w:rsidP="00D76807" w:rsidR="00D76807">
      <w:pPr>
        <w:spacing w:after="0"/>
        <w:jc w:val="both"/>
        <w:rPr>
          <w:rFonts w:cs="Times New Roman"/>
        </w:rPr>
      </w:pPr>
    </w:p>
    <w:p w:rsidRDefault="009765E8" w:rsidP="00D76807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 </w:t>
      </w:r>
    </w:p>
    <w:p w:rsidRDefault="009765E8" w:rsidP="009765E8" w:rsidR="009765E8" w:rsidRPr="00825F2F">
      <w:pPr>
        <w:spacing w:after="0"/>
        <w:ind w:firstLine="708" w:left="4248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825F2F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9765E8" w:rsidP="009765E8" w:rsidR="009765E8" w:rsidRPr="00825F2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D76807">
      <w:p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DNA:  </w:t>
      </w:r>
    </w:p>
    <w:p w:rsidRDefault="009765E8" w:rsidP="009765E8" w:rsidR="009765E8" w:rsidRPr="00D76807">
      <w:pPr>
        <w:pStyle w:val="Odlomakpopisa"/>
        <w:numPr>
          <w:ilvl w:val="0"/>
          <w:numId w:val="3"/>
        </w:numPr>
        <w:spacing w:after="0"/>
      </w:pPr>
      <w:r w:rsidRPr="00D76807">
        <w:t>predlagatelj, FINANCIJSKA AGENCIJA, Podružnica Varaždin, Augusta Cesarca 2</w:t>
      </w:r>
    </w:p>
    <w:p w:rsidRDefault="009765E8" w:rsidP="009765E8" w:rsidR="009765E8" w:rsidRPr="00D7680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D76807">
        <w:rPr>
          <w:rFonts w:cs="Times New Roman"/>
        </w:rPr>
        <w:t xml:space="preserve">dužnik, </w:t>
      </w:r>
      <w:r w:rsidR="0033387A" w:rsidRPr="00D76807">
        <w:rPr>
          <w:rFonts w:cs="Times New Roman"/>
        </w:rPr>
        <w:t>MAREA j.d.o.o., Matije Gupca 6, Ivanovec, OIB: 62185045778</w:t>
      </w:r>
    </w:p>
    <w:p w:rsidRDefault="009765E8" w:rsidP="009765E8" w:rsidR="009765E8" w:rsidRPr="00D7680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D76807">
        <w:rPr>
          <w:rFonts w:cs="Times New Roman"/>
        </w:rPr>
        <w:t xml:space="preserve">stečajni upravitelj, </w:t>
      </w:r>
      <w:r w:rsidR="00D76807" w:rsidRPr="00D76807">
        <w:t>Jasna Hromadko, Zelengorska 1, Zagreb</w:t>
      </w:r>
    </w:p>
    <w:p w:rsidRDefault="009765E8" w:rsidP="009765E8" w:rsidR="009765E8" w:rsidRPr="00D7680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D76807">
        <w:rPr>
          <w:rFonts w:cs="Times New Roman"/>
        </w:rPr>
        <w:t xml:space="preserve">direktor dužnika, </w:t>
      </w:r>
      <w:r w:rsidR="0033387A" w:rsidRPr="00D76807">
        <w:t>Marija Makoter, Ivanovec, Matije Gupca 6</w:t>
      </w:r>
    </w:p>
    <w:p w:rsidRDefault="009765E8" w:rsidP="009765E8" w:rsidR="009765E8" w:rsidRPr="00D76807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D76807">
        <w:rPr>
          <w:rFonts w:cs="Times New Roman"/>
        </w:rPr>
        <w:t>Financijska agencija, Zagreb, Vrtni put 3, 10000 Zagreb</w:t>
      </w:r>
    </w:p>
    <w:p w:rsidRDefault="00E91F0B" w:rsidP="00825F2F" w:rsidR="00E91F0B" w:rsidRPr="00825F2F">
      <w:pPr>
        <w:pStyle w:val="Odlomakpopisa"/>
        <w:numPr>
          <w:ilvl w:val="0"/>
          <w:numId w:val="3"/>
        </w:numPr>
        <w:spacing w:after="0"/>
      </w:pPr>
      <w:r w:rsidRPr="00D76807">
        <w:t xml:space="preserve">Ministarstvo financija, </w:t>
      </w:r>
      <w:r w:rsidRPr="00825F2F">
        <w:t xml:space="preserve">Porezna uprava, Područni ured Sjeverna Hrvatska, </w:t>
      </w:r>
      <w:r w:rsidRPr="00825F2F">
        <w:rPr>
          <w:rStyle w:val="st1"/>
          <w:rFonts w:eastAsiaTheme="majorEastAsia"/>
        </w:rPr>
        <w:t xml:space="preserve">Ispostava </w:t>
      </w:r>
      <w:r w:rsidR="0033387A">
        <w:rPr>
          <w:rStyle w:val="Istaknuto"/>
          <w:b w:val="false"/>
        </w:rPr>
        <w:t>Čakovec</w:t>
      </w:r>
      <w:r w:rsidRPr="00825F2F">
        <w:rPr>
          <w:rStyle w:val="st1"/>
        </w:rPr>
        <w:t xml:space="preserve">, </w:t>
      </w:r>
      <w:r w:rsidR="0033387A">
        <w:rPr>
          <w:rStyle w:val="st1"/>
        </w:rPr>
        <w:t>O. Keršovanija 11, Čakovec</w:t>
      </w:r>
    </w:p>
    <w:p w:rsidRDefault="009765E8" w:rsidP="00825F2F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Županijsko državno odvjetništvo u Varaždinu, Građansko upravni odjel</w:t>
      </w:r>
    </w:p>
    <w:p w:rsidRDefault="0033387A" w:rsidP="0033387A" w:rsidR="0033387A" w:rsidRPr="00A6452B">
      <w:pPr>
        <w:numPr>
          <w:ilvl w:val="0"/>
          <w:numId w:val="3"/>
        </w:numPr>
        <w:spacing w:after="0"/>
        <w:jc w:val="both"/>
        <w:rPr>
          <w:rStyle w:val="Naglaeno"/>
          <w:b w:val="false"/>
          <w:bCs w:val="false"/>
          <w:szCs w:val="22"/>
        </w:rPr>
      </w:pPr>
      <w:r w:rsidRPr="00A6452B">
        <w:rPr>
          <w:szCs w:val="22"/>
        </w:rPr>
        <w:t xml:space="preserve">Privredna banka Zagreb, </w:t>
      </w:r>
      <w:r w:rsidRPr="00A6452B">
        <w:rPr>
          <w:rStyle w:val="Naglaeno"/>
          <w:b w:val="false"/>
          <w:szCs w:val="22"/>
        </w:rPr>
        <w:t>Radnička cesta 50, Zagreb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Sudski registar ovoga suda, radi zabilježbe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>Sudski registar ovoga suda, nakon pravomoćnosti rješenja</w:t>
      </w:r>
    </w:p>
    <w:p w:rsidRDefault="009765E8" w:rsidP="009765E8" w:rsidR="009765E8" w:rsidRPr="00825F2F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825F2F">
        <w:rPr>
          <w:rFonts w:cs="Times New Roman"/>
        </w:rPr>
        <w:t xml:space="preserve">Oglasna ploča suda </w:t>
      </w: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9765E8" w:rsidP="009765E8" w:rsidR="009765E8" w:rsidRPr="00825F2F">
      <w:pPr>
        <w:spacing w:after="0"/>
        <w:rPr>
          <w:rFonts w:cs="Times New Roman"/>
        </w:rPr>
      </w:pPr>
    </w:p>
    <w:p w:rsidRDefault="009765E8" w:rsidP="009765E8" w:rsidR="009765E8" w:rsidRPr="00825F2F">
      <w:pPr>
        <w:spacing w:after="0"/>
        <w:jc w:val="both"/>
        <w:rPr>
          <w:rFonts w:cs="Times New Roman"/>
        </w:rPr>
      </w:pPr>
    </w:p>
    <w:p w:rsidRDefault="00BE1B04" w:rsidP="009765E8" w:rsidR="00BE1B04" w:rsidRPr="00825F2F">
      <w:pPr>
        <w:spacing w:after="0"/>
        <w:jc w:val="center"/>
        <w:rPr>
          <w:rFonts w:cs="Times New Roman"/>
        </w:rPr>
      </w:pPr>
    </w:p>
    <w:sectPr w:rsidSect="00825F2F" w:rsidR="00BE1B04" w:rsidRPr="00825F2F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53" w:rsidP="00314C62" w:rsidR="000B4E53">
      <w:pPr>
        <w:spacing w:after="0"/>
      </w:pPr>
      <w:r>
        <w:separator/>
      </w:r>
    </w:p>
  </w:endnote>
  <w:endnote w:id="0" w:type="continuationSeparator">
    <w:p w:rsidRDefault="000B4E53" w:rsidP="00314C62" w:rsidR="000B4E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53" w:rsidP="00314C62" w:rsidR="000B4E53">
      <w:pPr>
        <w:spacing w:after="0"/>
      </w:pPr>
      <w:r>
        <w:separator/>
      </w:r>
    </w:p>
  </w:footnote>
  <w:footnote w:id="0" w:type="continuationSeparator">
    <w:p w:rsidRDefault="000B4E53" w:rsidP="00314C62" w:rsidR="000B4E5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7643877"/>
      <w:docPartObj>
        <w:docPartGallery w:val="Page Numbers (Top of Page)"/>
        <w:docPartUnique/>
      </w:docPartObj>
    </w:sdtPr>
    <w:sdtEndPr/>
    <w:sdtContent>
      <w:p w:rsidRDefault="00521040" w:rsidR="005210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42">
          <w:rPr>
            <w:noProof/>
          </w:rPr>
          <w:t>1</w:t>
        </w:r>
        <w:r>
          <w:fldChar w:fldCharType="end"/>
        </w:r>
      </w:p>
    </w:sdtContent>
  </w:sdt>
  <w:p w:rsidRDefault="00521040" w:rsidR="00314C62">
    <w:pPr>
      <w:pStyle w:val="Zaglavlje"/>
    </w:pPr>
    <w:r>
      <w:tab/>
    </w:r>
    <w:r>
      <w:tab/>
      <w:t>Poslovni broj: 4 St-1019/16-27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FB8"/>
    <w:rsid w:val="0000285F"/>
    <w:rsid w:val="000B4E53"/>
    <w:rsid w:val="00155641"/>
    <w:rsid w:val="00156541"/>
    <w:rsid w:val="00256222"/>
    <w:rsid w:val="00263942"/>
    <w:rsid w:val="003146B0"/>
    <w:rsid w:val="00314C62"/>
    <w:rsid w:val="0033387A"/>
    <w:rsid w:val="00521040"/>
    <w:rsid w:val="00594F5A"/>
    <w:rsid w:val="0082282F"/>
    <w:rsid w:val="00825F2F"/>
    <w:rsid w:val="00870825"/>
    <w:rsid w:val="00953117"/>
    <w:rsid w:val="009765E8"/>
    <w:rsid w:val="00BB61F0"/>
    <w:rsid w:val="00BE1B04"/>
    <w:rsid w:val="00D121C1"/>
    <w:rsid w:val="00D76807"/>
    <w:rsid w:val="00E366EF"/>
    <w:rsid w:val="00E91F0B"/>
    <w:rsid w:val="00F54FB8"/>
    <w:rsid w:val="00FD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564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55641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55641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5564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55641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55641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55641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55641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55641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55641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15564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4C6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4C62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314C6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14C6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true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false"/>
      <w:i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80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942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564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55641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55641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55641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55641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55641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55641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55641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55641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55641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55641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55641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5564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55641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55641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55641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55641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55641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55641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55641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55641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15564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5564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55641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14C6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4C6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14C62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314C6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14C6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314C6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14C6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14C62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14C62"/>
    <w:pPr>
      <w:spacing w:before="480"/>
      <w:ind w:firstLine="0"/>
    </w:pPr>
    <w:rPr>
      <w:noProof/>
    </w:rPr>
  </w:style>
  <w:style w:styleId="Naglaeno" w:type="character">
    <w:name w:val="Strong"/>
    <w:uiPriority w:val="22"/>
    <w:qFormat/>
    <w:rsid w:val="00314C62"/>
    <w:rPr>
      <w:b/>
      <w:bCs/>
    </w:rPr>
  </w:style>
  <w:style w:customStyle="1" w:styleId="st1" w:type="character">
    <w:name w:val="st1"/>
    <w:basedOn w:val="Zadanifontodlomka"/>
    <w:rsid w:val="00E91F0B"/>
  </w:style>
  <w:style w:styleId="Istaknuto" w:type="character">
    <w:name w:val="Emphasis"/>
    <w:basedOn w:val="Zadanifontodlomka"/>
    <w:uiPriority w:val="20"/>
    <w:qFormat/>
    <w:rsid w:val="00E91F0B"/>
    <w:rPr>
      <w:b/>
      <w:bCs/>
      <w:i w:val="0"/>
      <w:i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80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942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79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St-1019/2016</izvorni_sadrzaj>
    <derivirana_varijabla naziv="DomainObject.Predmet.OznakaBroj_1">St-1019/2016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MAREA jednostavno društvo s ograničenom odgovornošću za ugostiteljstvo, trgovinu  i usluge zastupanog po punomoćniku Marija Makoter</izvorni_sadrzaj>
    <derivirana_varijabla naziv="DomainObject.Predmet.ProtustrankaFormated_1">  MAREA jednostavno društvo s ograničenom odgovornošću za ugostiteljstvo, trgovinu  i usluge zastupanog po punomoćniku Marija Makoter</derivirana_varijabla>
  </DomainObject.Predmet.ProtustrankaFormated>
  <DomainObject.Predmet.ProtustrankaFormatedOIB>
    <izvorni_sadrzaj>  MAREA jednostavno društvo s ograničenom odgovornošću za ugostiteljstvo, trgovinu  i usluge, OIB 62185045778 zastupanog po punomoćniku Marija Makoter</izvorni_sadrzaj>
    <derivirana_varijabla naziv="DomainObject.Predmet.ProtustrankaFormatedOIB_1">  MAREA jednostavno društvo s ograničenom odgovornošću za ugostiteljstvo, trgovinu  i usluge, OIB 62185045778 zastupanog po punomoćniku Marija Makoter</derivirana_varijabla>
  </DomainObject.Predmet.ProtustrankaFormatedOIB>
  <DomainObject.Predmet.ProtustrankaFormatedWithAdress>
    <izvorni_sadrzaj> MAREA jednostavno društvo s ograničenom odgovornošću za ugostiteljstvo, trgovinu  i usluge, Matije Gupca 9, 40000 Ivanovec zastupanog po punomoćniku Marija Makoter</izvorni_sadrzaj>
    <derivirana_varijabla naziv="DomainObject.Predmet.ProtustrankaFormatedWithAdress_1"> MAREA jednostavno društvo s ograničenom odgovornošću za ugostiteljstvo, trgovinu  i usluge, Matije Gupca 9, 40000 Ivanovec zastupanog po punomoćniku Marija Makoter</derivirana_varijabla>
  </DomainObject.Predmet.ProtustrankaFormatedWithAdress>
  <DomainObject.Predmet.ProtustrankaFormatedWithAdressOIB>
    <izvorni_sadrzaj> MAREA jednostavno društvo s ograničenom odgovornošću za ugostiteljstvo, trgovinu  i usluge, OIB 62185045778, Matije Gupca 9, 40000 Ivanovec zastupanog po punomoćniku Marija Makoter</izvorni_sadrzaj>
    <derivirana_varijabla naziv="DomainObject.Predmet.ProtustrankaFormatedWithAdressOIB_1"> MAREA jednostavno društvo s ograničenom odgovornošću za ugostiteljstvo, trgovinu  i usluge, OIB 62185045778, Matije Gupca 9, 40000 Ivanovec zastupanog po punomoćniku Marija Makoter</derivirana_varijabla>
  </DomainObject.Predmet.ProtustrankaFormatedWithAdressOIB>
  <DomainObject.Predmet.ProtustrankaWithAdress>
    <izvorni_sadrzaj>MAREA jednostavno društvo s ograničenom odgovornošću za ugostiteljstvo, trgovinu  i usluge Matije Gupca 9, 40000 Ivanovec</izvorni_sadrzaj>
    <derivirana_varijabla naziv="DomainObject.Predmet.ProtustrankaWithAdress_1">MAREA jednostavno društvo s ograničenom odgovornošću za ugostiteljstvo, trgovinu  i usluge Matije Gupca 9, 40000 Ivanovec</derivirana_varijabla>
  </DomainObject.Predmet.ProtustrankaWithAdress>
  <DomainObject.Predmet.ProtustrankaWithAdressOIB>
    <izvorni_sadrzaj>MAREA jednostavno društvo s ograničenom odgovornošću za ugostiteljstvo, trgovinu  i usluge, OIB 62185045778, Matije Gupca 9, 40000 Ivanovec</izvorni_sadrzaj>
    <derivirana_varijabla naziv="DomainObject.Predmet.ProtustrankaWithAdressOIB_1">MAREA jednostavno društvo s ograničenom odgovornošću za ugostiteljstvo, trgovinu  i usluge, OIB 62185045778, Matije Gupca 9, 40000 Ivanovec</derivirana_varijabla>
  </DomainObject.Predmet.ProtustrankaWithAdressOIB>
  <DomainObject.Predmet.ProtustrankaNazivFormated>
    <izvorni_sadrzaj>MAREA jednostavno društvo s ograničenom odgovornošću za ugostiteljstvo, trgovinu  i usluge</izvorni_sadrzaj>
    <derivirana_varijabla naziv="DomainObject.Predmet.ProtustrankaNazivFormated_1">MAREA jednostavno društvo s ograničenom odgovornošću za ugostiteljstvo, trgovinu  i usluge</derivirana_varijabla>
  </DomainObject.Predmet.ProtustrankaNazivFormated>
  <DomainObject.Predmet.ProtustrankaNazivFormatedOIB>
    <izvorni_sadrzaj>MAREA jednostavno društvo s ograničenom odgovornošću za ugostiteljstvo, trgovinu  i usluge, OIB 62185045778</izvorni_sadrzaj>
    <derivirana_varijabla naziv="DomainObject.Predmet.ProtustrankaNazivFormatedOIB_1">MAREA jednostavno društvo s ograničenom odgovornošću za ugostiteljstvo, trgovinu  i usluge, OIB 62185045778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7312.49</izvorni_sadrzaj>
    <derivirana_varijabla naziv="DomainObject.Predmet.TrenutnaVrijednost_1">7312.49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MAREA jednostavno društvo s ograničenom odgovornošću za ugostiteljstvo, trgovinu  i usluge zastupanog po punomoćniku Marija Makoter</item>
    </izvorni_sadrzaj>
    <derivirana_varijabla naziv="DomainObject.Predmet.ProtuStrankaListFormated_1">
      <item>MAREA jednostavno društvo s ograničenom odgovornošću za ugostiteljstvo, trgovinu  i usluge zastupanog po punomoćniku Marija Makoter</item>
    </derivirana_varijabla>
  </DomainObject.Predmet.ProtuStrankaListFormated>
  <DomainObject.Predmet.ProtuStrankaListFormatedOIB>
    <izvorni_sadrzaj>
      <item>MAREA jednostavno društvo s ograničenom odgovornošću za ugostiteljstvo, trgovinu  i usluge, OIB 62185045778 zastupanog po punomoćniku Marija Makoter</item>
    </izvorni_sadrzaj>
    <derivirana_varijabla naziv="DomainObject.Predmet.ProtuStrankaListFormatedOIB_1">
      <item>MAREA jednostavno društvo s ograničenom odgovornošću za ugostiteljstvo, trgovinu  i usluge, OIB 62185045778 zastupanog po punomoćniku Marija Makoter</item>
    </derivirana_varijabla>
  </DomainObject.Predmet.ProtuStrankaListFormatedOIB>
  <DomainObject.Predmet.ProtuStrankaListFormatedWithAdress>
    <izvorni_sadrzaj>
      <item>MAREA jednostavno društvo s ograničenom odgovornošću za ugostiteljstvo, trgovinu  i usluge, Matije Gupca 9, 40000 Ivanovec zastupanog po punomoćniku Marija Makoter</item>
    </izvorni_sadrzaj>
    <derivirana_varijabla naziv="DomainObject.Predmet.ProtuStrankaListFormatedWithAdress_1">
      <item>MAREA jednostavno društvo s ograničenom odgovornošću za ugostiteljstvo, trgovinu  i usluge, Matije Gupca 9, 40000 Ivanovec zastupanog po punomoćniku Marija Makoter</item>
    </derivirana_varijabla>
  </DomainObject.Predmet.ProtuStrankaListFormatedWithAdress>
  <DomainObject.Predmet.ProtuStrankaListFormatedWithAdressOIB>
    <izvorni_sadrzaj>
      <item>MAREA jednostavno društvo s ograničenom odgovornošću za ugostiteljstvo, trgovinu  i usluge, OIB 62185045778, Matije Gupca 9, 40000 Ivanovec zastupanog po punomoćniku Marija Makoter</item>
    </izvorni_sadrzaj>
    <derivirana_varijabla naziv="DomainObject.Predmet.ProtuStrankaListFormatedWithAdressOIB_1">
      <item>MAREA jednostavno društvo s ograničenom odgovornošću za ugostiteljstvo, trgovinu  i usluge, OIB 62185045778, Matije Gupca 9, 40000 Ivanovec zastupanog po punomoćniku Marija Makoter</item>
    </derivirana_varijabla>
  </DomainObject.Predmet.ProtuStrankaListFormatedWithAdressOIB>
  <DomainObject.Predmet.ProtuStrankaListNazivFormated>
    <izvorni_sadrzaj>
      <item>MAREA jednostavno društvo s ograničenom odgovornošću za ugostiteljstvo, trgovinu  i usluge</item>
    </izvorni_sadrzaj>
    <derivirana_varijabla naziv="DomainObject.Predmet.ProtuStrankaListNazivFormated_1">
      <item>MAREA jednostavno društvo s ograničenom odgovornošću za ugostiteljstvo, trgovinu  i usluge</item>
    </derivirana_varijabla>
  </DomainObject.Predmet.ProtuStrankaListNazivFormated>
  <DomainObject.Predmet.ProtuStrankaListNazivFormatedOIB>
    <izvorni_sadrzaj>
      <item>MAREA jednostavno društvo s ograničenom odgovornošću za ugostiteljstvo, trgovinu  i usluge, OIB 62185045778</item>
    </izvorni_sadrzaj>
    <derivirana_varijabla naziv="DomainObject.Predmet.ProtuStrankaListNazivFormatedOIB_1">
      <item>MAREA jednostavno društvo s ograničenom odgovornošću za ugostiteljstvo, trgovinu  i usluge, OIB 62185045778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izvorni_sadrzaj>
    <derivirana_varijabla naziv="DomainObject.Predmet.OstaliListFormated_1">
      <item>Sudski registar</item>
      <item>e-oglasna ploča</item>
      <item>Županijsko državno odvjetništvo u Varaždinu</item>
      <item>PRIVREDNA BANKA ZAGREB - DIONIČKO DRUŠTVO</item>
      <item>Marija Makoter punomoćnik sudionika u postupku MAREA jednostavno društvo s ograničenom odgovornošću za ugostiteljstvo, trgovinu 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izvorni_sadrzaj>
    <derivirana_varijabla naziv="DomainObject.Predmet.OstaliListFormatedOIB_1">
      <item>Sudski registar</item>
      <item>e-oglasna ploča</item>
      <item>Županijsko državno odvjetništvo u Varaždinu</item>
      <item>PRIVREDNA BANKA ZAGREB - DIONIČKO DRUŠTVO, OIB 02535697732</item>
      <item>Marija Makoter, OIB 27097019898 punomoćnik sudionika u postupku MAREA jednostavno društvo s ograničenom odgovornošću za ugostiteljstvo, trgovinu 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izvorni_sadrzaj>
    <derivirana_varijabla naziv="DomainObject.Predmet.OstaliListFormatedWithAdress_1">
      <item>Sudski registar</item>
      <item>e-oglasna ploča</item>
      <item>Županijsko državno odvjetništvo u Varaždinu</item>
      <item>PRIVREDNA BANKA ZAGREB - DIONIČKO DRUŠTVO, Radnička cesta 50, 10000 Zagreb</item>
      <item>Marija Makoter, Matije Gupca 9, 40000 Ivanovec punomoćnik sudionika u postupku MAREA jednostavno društvo s ograničenom odgovornošću za ugostiteljstvo, trgovinu 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PRIVREDNA BANKA ZAGREB - DIONIČKO DRUŠTVO, OIB 02535697732, Radnička cesta 50, 10000 Zagreb</item>
      <item>Marija Makoter, OIB 27097019898, Matije Gupca 9, 40000 Ivanovec punomoćnik sudionika u postupku MAREA jednostavno društvo s ograničenom odgovornošću za ugostiteljstvo, trgovinu 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OstaliListNazivFormated_1"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PRIVREDNA BANKA ZAGREB - DIONIČKO DRUŠTVO, OIB 02535697732</item>
      <item>Marija Makoter, OIB 27097019898</item>
    </izvorni_sadrzaj>
    <derivirana_varijabla naziv="DomainObject.Predmet.OstaliListNazivFormatedOIB_1">
      <item>Sudski registar</item>
      <item>e-oglasna ploča</item>
      <item>Županijsko državno odvjetništvo u Varaždinu</item>
      <item>PRIVREDNA BANKA ZAGREB - DIONIČKO DRUŠTVO, OIB 02535697732</item>
      <item>Marija Makoter, OIB 27097019898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MAREA jednostavno društvo s ograničenom odgovornošću za ugostiteljstvo, trgovinu  i usluge</izvorni_sadrzaj>
    <derivirana_varijabla naziv="DomainObject.Predmet.ProtustrankaIDrugi_1">MAREA jednostavno društvo s ograničenom odgovornošću za ugostiteljstvo, trgovinu 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MAREA jednostavno društvo s ograničenom odgovornošću za ugostiteljstvo, trgovinu  i usluge, OIB 62185045778, Matije Gupca 9, 40000 Ivanovec</izvorni_sadrzaj>
    <derivirana_varijabla naziv="DomainObject.Predmet.ProtustrankaIDrugiAdressOIB_1">MAREA jednostavno društvo s ograničenom odgovornošću za ugostiteljstvo, trgovinu  i usluge, OIB 62185045778, Matije Gupca 9,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izvorni_sadrzaj>
    <derivirana_varijabla naziv="DomainObject.Predmet.SudioniciListNaziv_1">
      <item>Financijska agencija</item>
      <item>MAREA jednostavno društvo s ograničenom odgovornošću za ugostiteljstvo, trgovinu  i usluge</item>
      <item>Sudski registar</item>
      <item>e-oglasna ploča</item>
      <item>Županijsko državno odvjetništvo u Varaždinu</item>
      <item>PRIVREDNA BANKA ZAGREB - DIONIČKO DRUŠTVO</item>
      <item>Marija Makoter</item>
    </derivirana_varijabla>
  </DomainObject.Predmet.SudioniciListNaziv>
  <DomainObject.Predmet.SudioniciListAdressOIB>
    <izvorni_sadrzaj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izvorni_sadrzaj>
    <derivirana_varijabla naziv="DomainObject.Predmet.SudioniciListAdressOIB_1">
      <item>Financijska agencija, OIB 85821130368, Ulica grada Vukovara 70,10000 Zagreb</item>
      <item>MAREA jednostavno društvo s ograničenom odgovornošću za ugostiteljstvo, trgovinu  i usluge, OIB 62185045778, Matije Gupca 9,40000 Ivanovec</item>
      <item>Sudski registar</item>
      <item>e-oglasna ploča</item>
      <item>Županijsko državno odvjetništvo u Varaždinu</item>
      <item>PRIVREDNA BANKA ZAGREB - DIONIČKO DRUŠTVO, OIB 02535697732, Radnička cesta 50,10000 Zagreb</item>
      <item>Marija Makoter, OIB 27097019898, Matije Gupca 9,40000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62185045778</item>
      <item>, OIB null</item>
      <item>, OIB null</item>
      <item>, OIB null</item>
      <item>, OIB 02535697732</item>
      <item>, OIB 27097019898</item>
    </izvorni_sadrzaj>
    <derivirana_varijabla naziv="DomainObject.Predmet.SudioniciListNazivOIB_1">
      <item>, OIB 85821130368</item>
      <item>, OIB 62185045778</item>
      <item>, OIB null</item>
      <item>, OIB null</item>
      <item>, OIB null</item>
      <item>, OIB 02535697732</item>
      <item>, OIB 27097019898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869</properties:Words>
  <properties:Characters>4813</properties:Characters>
  <properties:Lines>120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2017-10-31T08:33:00Z</dcterms:created>
  <dc:creator>Tihana Martinez</dc:creator>
  <cp:lastModifiedBy>Tihana Martinez</cp:lastModifiedBy>
  <cp:lastPrinted>2017-10-31T09:31:00Z</cp:lastPrinted>
  <dcterms:modified xmlns:xsi="http://www.w3.org/2001/XMLSchema-instance" xsi:type="dcterms:W3CDTF">2017-10-31T09:32:00Z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