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0332" w14:paraId="2f6033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8668F">
        <w:t>1</w:t>
      </w:r>
      <w:r w:rsidR="00865E7F">
        <w:t>9</w:t>
      </w:r>
      <w:r w:rsidR="00DF2A3F">
        <w:t>55</w:t>
      </w:r>
      <w:r w:rsidR="00FD7202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D7202">
        <w:t xml:space="preserve">6. listopada </w:t>
      </w:r>
      <w:r w:rsidR="00FD657E">
        <w:t>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DF2A3F">
        <w:t>MAGDA 1977 j.d.o.o. Karlovac, Cerovac Vukmanićki 25a, OIB: 84103789815</w:t>
      </w:r>
      <w:r w:rsidR="00FD657E">
        <w:t>.</w:t>
      </w:r>
    </w:p>
    <w:p w:rsidRDefault="00D01B78" w:rsidP="00FD657E" w:rsidR="00D01B78">
      <w:pPr>
        <w:ind w:left="70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F2A3F">
        <w:t>7.046,19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D7202">
        <w:t>6. listopada</w:t>
      </w:r>
      <w:r w:rsidR="00FD657E">
        <w:t xml:space="preserve"> 2017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335F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D58D9"/>
    <w:rsid w:val="001E50FB"/>
    <w:rsid w:val="001F6933"/>
    <w:rsid w:val="00203EAF"/>
    <w:rsid w:val="00215952"/>
    <w:rsid w:val="00230A63"/>
    <w:rsid w:val="00242527"/>
    <w:rsid w:val="00263D6D"/>
    <w:rsid w:val="00264D19"/>
    <w:rsid w:val="00266B25"/>
    <w:rsid w:val="00271F8C"/>
    <w:rsid w:val="00297E94"/>
    <w:rsid w:val="002A51C3"/>
    <w:rsid w:val="002C2E8E"/>
    <w:rsid w:val="002F51B4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47AB3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7506F"/>
    <w:rsid w:val="007A1594"/>
    <w:rsid w:val="007A34FD"/>
    <w:rsid w:val="007B0A92"/>
    <w:rsid w:val="007B3DAA"/>
    <w:rsid w:val="007B5AFD"/>
    <w:rsid w:val="007D5A5D"/>
    <w:rsid w:val="00806CCA"/>
    <w:rsid w:val="008155EE"/>
    <w:rsid w:val="00854ABB"/>
    <w:rsid w:val="008613BD"/>
    <w:rsid w:val="00863025"/>
    <w:rsid w:val="00865E7F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151CE"/>
    <w:rsid w:val="00A52F90"/>
    <w:rsid w:val="00A71431"/>
    <w:rsid w:val="00A84C69"/>
    <w:rsid w:val="00A9474A"/>
    <w:rsid w:val="00AC4528"/>
    <w:rsid w:val="00AC5695"/>
    <w:rsid w:val="00AD027A"/>
    <w:rsid w:val="00AE0DC8"/>
    <w:rsid w:val="00AE6E99"/>
    <w:rsid w:val="00AE75DB"/>
    <w:rsid w:val="00AE7676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2D25"/>
    <w:rsid w:val="00D26B17"/>
    <w:rsid w:val="00D66226"/>
    <w:rsid w:val="00D902E2"/>
    <w:rsid w:val="00DB0DEC"/>
    <w:rsid w:val="00DD1A0A"/>
    <w:rsid w:val="00DD5A7C"/>
    <w:rsid w:val="00DF2A3F"/>
    <w:rsid w:val="00EC3302"/>
    <w:rsid w:val="00ED6AA8"/>
    <w:rsid w:val="00F034D3"/>
    <w:rsid w:val="00F23515"/>
    <w:rsid w:val="00F67997"/>
    <w:rsid w:val="00F7048C"/>
    <w:rsid w:val="00F71945"/>
    <w:rsid w:val="00F76E08"/>
    <w:rsid w:val="00F8668F"/>
    <w:rsid w:val="00FA44A4"/>
    <w:rsid w:val="00FD657E"/>
    <w:rsid w:val="00FD720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58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8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8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8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8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58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8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8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8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8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1955</izvorni_sadrzaj>
    <derivirana_varijabla naziv="DomainObject.Predmet.Broj_1">1955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St-1955/2017</izvorni_sadrzaj>
    <derivirana_varijabla naziv="DomainObject.Predmet.OznakaBroj_1">St-1955/2017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MAGDA 1977 j.d.o.o.</izvorni_sadrzaj>
    <derivirana_varijabla naziv="DomainObject.Predmet.ProtustrankaFormated_1">  MAGDA 1977 j.d.o.o.</derivirana_varijabla>
  </DomainObject.Predmet.ProtustrankaFormated>
  <DomainObject.Predmet.ProtustrankaFormatedOIB>
    <izvorni_sadrzaj>  MAGDA 1977 j.d.o.o., OIB 84103789815</izvorni_sadrzaj>
    <derivirana_varijabla naziv="DomainObject.Predmet.ProtustrankaFormatedOIB_1">  MAGDA 1977 j.d.o.o., OIB 84103789815</derivirana_varijabla>
  </DomainObject.Predmet.ProtustrankaFormatedOIB>
  <DomainObject.Predmet.ProtustrankaFormatedWithAdress>
    <izvorni_sadrzaj> MAGDA 1977 j.d.o.o., Cerovac Vukmanićki 25/A, 47000 Karlovac</izvorni_sadrzaj>
    <derivirana_varijabla naziv="DomainObject.Predmet.ProtustrankaFormatedWithAdress_1"> MAGDA 1977 j.d.o.o., Cerovac Vukmanićki 25/A, 47000 Karlovac</derivirana_varijabla>
  </DomainObject.Predmet.ProtustrankaFormatedWithAdress>
  <DomainObject.Predmet.ProtustrankaFormatedWithAdressOIB>
    <izvorni_sadrzaj> MAGDA 1977 j.d.o.o., OIB 84103789815, Cerovac Vukmanićki 25/A, 47000 Karlovac</izvorni_sadrzaj>
    <derivirana_varijabla naziv="DomainObject.Predmet.ProtustrankaFormatedWithAdressOIB_1"> MAGDA 1977 j.d.o.o., OIB 84103789815, Cerovac Vukmanićki 25/A, 47000 Karlovac</derivirana_varijabla>
  </DomainObject.Predmet.ProtustrankaFormatedWithAdressOIB>
  <DomainObject.Predmet.ProtustrankaWithAdress>
    <izvorni_sadrzaj>MAGDA 1977 j.d.o.o. Cerovac Vukmanićki 25/A, 47000 Karlovac</izvorni_sadrzaj>
    <derivirana_varijabla naziv="DomainObject.Predmet.ProtustrankaWithAdress_1">MAGDA 1977 j.d.o.o. Cerovac Vukmanićki 25/A, 47000 Karlovac</derivirana_varijabla>
  </DomainObject.Predmet.ProtustrankaWithAdress>
  <DomainObject.Predmet.ProtustrankaWithAdressOIB>
    <izvorni_sadrzaj>MAGDA 1977 j.d.o.o., OIB 84103789815, Cerovac Vukmanićki 25/A, 47000 Karlovac</izvorni_sadrzaj>
    <derivirana_varijabla naziv="DomainObject.Predmet.ProtustrankaWithAdressOIB_1">MAGDA 1977 j.d.o.o., OIB 84103789815, Cerovac Vukmanićki 25/A, 47000 Karlovac</derivirana_varijabla>
  </DomainObject.Predmet.ProtustrankaWithAdressOIB>
  <DomainObject.Predmet.ProtustrankaNazivFormated>
    <izvorni_sadrzaj>MAGDA 1977 j.d.o.o.</izvorni_sadrzaj>
    <derivirana_varijabla naziv="DomainObject.Predmet.ProtustrankaNazivFormated_1">MAGDA 1977 j.d.o.o.</derivirana_varijabla>
  </DomainObject.Predmet.ProtustrankaNazivFormated>
  <DomainObject.Predmet.ProtustrankaNazivFormatedOIB>
    <izvorni_sadrzaj>MAGDA 1977 j.d.o.o., OIB 84103789815</izvorni_sadrzaj>
    <derivirana_varijabla naziv="DomainObject.Predmet.ProtustrankaNazivFormatedOIB_1">MAGDA 1977 j.d.o.o., OIB 84103789815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MAGDA 1977 j.d.o.o.</item>
    </izvorni_sadrzaj>
    <derivirana_varijabla naziv="DomainObject.Predmet.ProtuStrankaListFormated_1">
      <item>MAGDA 1977 j.d.o.o.</item>
    </derivirana_varijabla>
  </DomainObject.Predmet.ProtuStrankaListFormated>
  <DomainObject.Predmet.ProtuStrankaListFormatedOIB>
    <izvorni_sadrzaj>
      <item>MAGDA 1977 j.d.o.o., OIB 84103789815</item>
    </izvorni_sadrzaj>
    <derivirana_varijabla naziv="DomainObject.Predmet.ProtuStrankaListFormatedOIB_1">
      <item>MAGDA 1977 j.d.o.o., OIB 84103789815</item>
    </derivirana_varijabla>
  </DomainObject.Predmet.ProtuStrankaListFormatedOIB>
  <DomainObject.Predmet.ProtuStrankaListFormatedWithAdress>
    <izvorni_sadrzaj>
      <item>MAGDA 1977 j.d.o.o., Cerovac Vukmanićki 25/A, 47000 Karlovac</item>
    </izvorni_sadrzaj>
    <derivirana_varijabla naziv="DomainObject.Predmet.ProtuStrankaListFormatedWithAdress_1">
      <item>MAGDA 1977 j.d.o.o., Cerovac Vukmanićki 25/A, 47000 Karlovac</item>
    </derivirana_varijabla>
  </DomainObject.Predmet.ProtuStrankaListFormatedWithAdress>
  <DomainObject.Predmet.ProtuStrankaListFormatedWithAdressOIB>
    <izvorni_sadrzaj>
      <item>MAGDA 1977 j.d.o.o., OIB 84103789815, Cerovac Vukmanićki 25/A, 47000 Karlovac</item>
    </izvorni_sadrzaj>
    <derivirana_varijabla naziv="DomainObject.Predmet.ProtuStrankaListFormatedWithAdressOIB_1">
      <item>MAGDA 1977 j.d.o.o., OIB 84103789815, Cerovac Vukmanićki 25/A, 47000 Karlovac</item>
    </derivirana_varijabla>
  </DomainObject.Predmet.ProtuStrankaListFormatedWithAdressOIB>
  <DomainObject.Predmet.ProtuStrankaListNazivFormated>
    <izvorni_sadrzaj>
      <item>MAGDA 1977 j.d.o.o.</item>
    </izvorni_sadrzaj>
    <derivirana_varijabla naziv="DomainObject.Predmet.ProtuStrankaListNazivFormated_1">
      <item>MAGDA 1977 j.d.o.o.</item>
    </derivirana_varijabla>
  </DomainObject.Predmet.ProtuStrankaListNazivFormated>
  <DomainObject.Predmet.ProtuStrankaListNazivFormatedOIB>
    <izvorni_sadrzaj>
      <item>MAGDA 1977 j.d.o.o., OIB 84103789815</item>
    </izvorni_sadrzaj>
    <derivirana_varijabla naziv="DomainObject.Predmet.ProtuStrankaListNazivFormatedOIB_1">
      <item>MAGDA 1977 j.d.o.o., OIB 84103789815</item>
    </derivirana_varijabla>
  </DomainObject.Predmet.ProtuStrankaListNazivFormatedOIB>
  <DomainObject.Predmet.OstaliListFormated>
    <izvorni_sadrzaj>
      <item>Dragan Magdić</item>
    </izvorni_sadrzaj>
    <derivirana_varijabla naziv="DomainObject.Predmet.OstaliListFormated_1">
      <item>Dragan Magdić</item>
    </derivirana_varijabla>
  </DomainObject.Predmet.OstaliListFormated>
  <DomainObject.Predmet.OstaliListFormatedOIB>
    <izvorni_sadrzaj>
      <item>Dragan Magdić, OIB 88474832979</item>
    </izvorni_sadrzaj>
    <derivirana_varijabla naziv="DomainObject.Predmet.OstaliListFormatedOIB_1">
      <item>Dragan Magdić, OIB 88474832979</item>
    </derivirana_varijabla>
  </DomainObject.Predmet.OstaliListFormatedOIB>
  <DomainObject.Predmet.OstaliListFormatedWithAdress>
    <izvorni_sadrzaj>
      <item>Dragan Magdić, Cerovac Vukmanićki 25a, 47241 Cerovac Vukmanićki</item>
    </izvorni_sadrzaj>
    <derivirana_varijabla naziv="DomainObject.Predmet.OstaliListFormatedWithAdress_1">
      <item>Dragan Magdić, Cerovac Vukmanićki 25a, 47241 Cerovac Vukmanićki</item>
    </derivirana_varijabla>
  </DomainObject.Predmet.OstaliListFormatedWithAdress>
  <DomainObject.Predmet.OstaliListFormatedWithAdressOIB>
    <izvorni_sadrzaj>
      <item>Dragan Magdić, OIB 88474832979, Cerovac Vukmanićki 25a, 47241 Cerovac Vukmanićki</item>
    </izvorni_sadrzaj>
    <derivirana_varijabla naziv="DomainObject.Predmet.OstaliListFormatedWithAdressOIB_1">
      <item>Dragan Magdić, OIB 88474832979, Cerovac Vukmanićki 25a, 47241 Cerovac Vukmanićki</item>
    </derivirana_varijabla>
  </DomainObject.Predmet.OstaliListFormatedWithAdressOIB>
  <DomainObject.Predmet.OstaliListNazivFormated>
    <izvorni_sadrzaj>
      <item>Dragan Magdić</item>
    </izvorni_sadrzaj>
    <derivirana_varijabla naziv="DomainObject.Predmet.OstaliListNazivFormated_1">
      <item>Dragan Magdić</item>
    </derivirana_varijabla>
  </DomainObject.Predmet.OstaliListNazivFormated>
  <DomainObject.Predmet.OstaliListNazivFormatedOIB>
    <izvorni_sadrzaj>
      <item>Dragan Magdić, OIB 88474832979</item>
    </izvorni_sadrzaj>
    <derivirana_varijabla naziv="DomainObject.Predmet.OstaliListNazivFormatedOIB_1">
      <item>Dragan Magdić, OIB 88474832979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MAGDA 1977 j.d.o.o.</izvorni_sadrzaj>
    <derivirana_varijabla naziv="DomainObject.Predmet.ProtustrankaIDrugi_1">MAGDA 1977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MAGDA 1977 j.d.o.o., OIB 84103789815, Cerovac Vukmanićki 25/A, 47000 Karlovac</izvorni_sadrzaj>
    <derivirana_varijabla naziv="DomainObject.Predmet.ProtustrankaIDrugiAdressOIB_1">MAGDA 1977 j.d.o.o., OIB 84103789815, Cerovac Vukmanićki 25/A,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MAGDA 1977 j.d.o.o.</item>
      <item>Dragan Magdić</item>
    </izvorni_sadrzaj>
    <derivirana_varijabla naziv="DomainObject.Predmet.SudioniciListNaziv_1">
      <item>FINA regionalni centar Zagreb, podružnica Karlovac</item>
      <item>MAGDA 1977 j.d.o.o.</item>
      <item>Dragan Magdić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MAGDA 1977 j.d.o.o., OIB 84103789815, Cerovac Vukmanićki 25/A,47000 Karlovac</item>
      <item>Dragan Magdić, OIB 88474832979, Cerovac Vukmanićki 25a,47241 Cerovac Vukmanićki</item>
    </izvorni_sadrzaj>
    <derivirana_varijabla naziv="DomainObject.Predmet.SudioniciListAdressOIB_1">
      <item>FINA regionalni centar Zagreb, podružnica Karlovac, OIB 85821130368, Vitezovićeva 1,47000 Karlovac</item>
      <item>MAGDA 1977 j.d.o.o., OIB 84103789815, Cerovac Vukmanićki 25/A,47000 Karlovac</item>
      <item>Dragan Magdić, OIB 88474832979, Cerovac Vukmanićki 25a,47241 Cerovac Vukmanićki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84103789815</item>
      <item>, OIB 88474832979</item>
    </izvorni_sadrzaj>
    <derivirana_varijabla naziv="DomainObject.Predmet.SudioniciListNazivOIB_1">
      <item>, OIB 85821130368</item>
      <item>, OIB 84103789815</item>
      <item>, OIB 88474832979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1313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2017-10-06T12:34:00Z</dcterms:created>
  <dc:creator>ilukac</dc:creator>
  <cp:lastModifiedBy>Karmen Malkoč</cp:lastModifiedBy>
  <cp:lastPrinted>2017-10-06T12:34:00Z</cp:lastPrinted>
  <dcterms:modified xmlns:xsi="http://www.w3.org/2001/XMLSchema-instance" xsi:type="dcterms:W3CDTF">2017-10-06T12:36:00Z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