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1130" w14:paraId="40a113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500E4" w:rsidP="00C43CDA" w:rsidR="00C43CDA">
      <w:pPr>
        <w:pStyle w:val="Header"/>
        <w:jc w:val="right"/>
      </w:pPr>
      <w:r>
        <w:t>13</w:t>
      </w:r>
      <w:r w:rsidR="000938B8">
        <w:t xml:space="preserve"> St-</w:t>
      </w:r>
      <w:r w:rsidR="007B600D">
        <w:t>268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058F3" w:rsidRPr="002058F3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7B600D" w:rsidRPr="007B600D">
        <w:t>TUROPOLJSKE MAŽORETKINJE</w:t>
      </w:r>
      <w:r w:rsidR="007B600D">
        <w:t>, Velika Gorica, Horvatova 97, Registarski broj: 01000005</w:t>
      </w:r>
      <w:r w:rsidR="00703E6E">
        <w:t xml:space="preserve">, </w:t>
      </w:r>
      <w:r w:rsidR="004A0D7B">
        <w:t xml:space="preserve">OIB </w:t>
      </w:r>
      <w:r w:rsidR="007B600D" w:rsidRPr="007B600D">
        <w:t>59926027398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058F3">
        <w:t>07</w:t>
      </w:r>
      <w:r w:rsidR="00224AFF">
        <w:t xml:space="preserve">. </w:t>
      </w:r>
      <w:r w:rsidR="00454056">
        <w:t>veljače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B600D" w:rsidRPr="007B600D">
        <w:t>TUROPOLJSKE MAŽORETKINJE, Velika Gorica, Horvatova 97, Registarski broj: 01000005, OIB 59926027398</w:t>
      </w:r>
      <w:r w:rsidR="002058F3" w:rsidRPr="002058F3">
        <w:t>,</w:t>
      </w:r>
      <w:r>
        <w:t xml:space="preserve"> iznosi </w:t>
      </w:r>
      <w:r w:rsidR="007B600D">
        <w:t>17.942,60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</w:t>
      </w:r>
      <w:r w:rsidR="00713D65">
        <w:t>a</w:t>
      </w:r>
      <w:r w:rsidR="0010672D">
        <w:t xml:space="preserve"> ovlašten</w:t>
      </w:r>
      <w:r w:rsidR="00713D65">
        <w:t>a</w:t>
      </w:r>
      <w:r w:rsidR="0010672D">
        <w:t xml:space="preserve"> za zastupanje dužnika </w:t>
      </w:r>
      <w:r w:rsidR="007B600D">
        <w:t>– predsjednik udruge Boris Đuračić OIB: 21336353858</w:t>
      </w:r>
      <w:r w:rsidR="00CB2A2E">
        <w:t>,</w:t>
      </w:r>
      <w:r w:rsidR="00703E6E">
        <w:t xml:space="preserve"> </w:t>
      </w:r>
      <w:r w:rsidR="00C917B3">
        <w:t>d</w:t>
      </w:r>
      <w:r w:rsidR="00B32948">
        <w:t xml:space="preserve">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7B600D">
        <w:t>268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917B3">
        <w:t>07</w:t>
      </w:r>
      <w:r>
        <w:t xml:space="preserve">. </w:t>
      </w:r>
      <w:r w:rsidR="00454056">
        <w:t>veljače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2058F3" w:rsidR="002058F3" w:rsidRPr="002058F3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2058F3" w:rsidRPr="002058F3">
        <w:rPr>
          <w:bCs/>
        </w:rPr>
        <w:t>S U D A C</w:t>
      </w:r>
    </w:p>
    <w:p w:rsidRDefault="002058F3" w:rsidP="002058F3" w:rsidR="002058F3" w:rsidRPr="002058F3">
      <w:pPr>
        <w:ind w:left="6372"/>
        <w:jc w:val="both"/>
        <w:rPr>
          <w:bCs/>
        </w:rPr>
      </w:pPr>
      <w:r w:rsidRPr="002058F3">
        <w:rPr>
          <w:bCs/>
        </w:rPr>
        <w:t>Jadranka Herman</w:t>
      </w:r>
    </w:p>
    <w:p w:rsidRDefault="002058F3" w:rsidP="002058F3" w:rsidR="002058F3" w:rsidRPr="002058F3">
      <w:pPr>
        <w:jc w:val="both"/>
        <w:rPr>
          <w:bCs/>
        </w:rPr>
      </w:pPr>
      <w:r w:rsidRPr="002058F3">
        <w:rPr>
          <w:bCs/>
        </w:rPr>
        <w:t>DNA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e-oglasna ploča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oglasna ploča - zahtjev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 xml:space="preserve">kal. </w:t>
      </w:r>
      <w:r w:rsidR="00C917B3">
        <w:rPr>
          <w:bCs/>
        </w:rPr>
        <w:t>30</w:t>
      </w:r>
      <w:r w:rsidRPr="002058F3">
        <w:rPr>
          <w:bCs/>
        </w:rPr>
        <w:t>/3</w:t>
      </w:r>
    </w:p>
    <w:p w:rsidRDefault="00532E0A" w:rsidP="002058F3" w:rsidR="00532E0A">
      <w:pPr>
        <w:ind w:left="6372"/>
        <w:jc w:val="both"/>
      </w:pP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BD2" w:rsidR="00273BD2">
      <w:r>
        <w:separator/>
      </w:r>
    </w:p>
  </w:endnote>
  <w:endnote w:id="0" w:type="continuationSeparator">
    <w:p w:rsidRDefault="00273BD2" w:rsidR="00273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BD2" w:rsidR="00273BD2">
      <w:r>
        <w:separator/>
      </w:r>
    </w:p>
  </w:footnote>
  <w:footnote w:id="0" w:type="continuationSeparator">
    <w:p w:rsidRDefault="00273BD2" w:rsidR="00273B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</w:p>
  <w:p w:rsidRDefault="00A214C9" w:rsidP="00C43CDA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0E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8F3"/>
    <w:rsid w:val="002063E3"/>
    <w:rsid w:val="00224AFF"/>
    <w:rsid w:val="002358E7"/>
    <w:rsid w:val="0025000D"/>
    <w:rsid w:val="00267D26"/>
    <w:rsid w:val="002713D4"/>
    <w:rsid w:val="00273BD2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0804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B5311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C61ED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03E6E"/>
    <w:rsid w:val="00711561"/>
    <w:rsid w:val="00713D65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B600D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6695C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056A"/>
    <w:rsid w:val="00C43CDA"/>
    <w:rsid w:val="00C56925"/>
    <w:rsid w:val="00C66216"/>
    <w:rsid w:val="00C67D61"/>
    <w:rsid w:val="00C8590C"/>
    <w:rsid w:val="00C917B3"/>
    <w:rsid w:val="00CA01EF"/>
    <w:rsid w:val="00CA584E"/>
    <w:rsid w:val="00CB2A2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0CB6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271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71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713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3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3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271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71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713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St-268/2017-3</izvorni_sadrzaj>
    <derivirana_varijabla naziv="DomainObject.Oznaka_1">St-268/2017-3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TUROPOLJSKE MAŽORETKINJE</izvorni_sadrzaj>
    <derivirana_varijabla naziv="DomainObject.Predmet.ProtustrankaFormated_1">  TUROPOLJSKE MAŽORETKINJE</derivirana_varijabla>
  </DomainObject.Predmet.ProtustrankaFormated>
  <DomainObject.Predmet.ProtustrankaFormatedOIB>
    <izvorni_sadrzaj>  TUROPOLJSKE MAŽORETKINJE, OIB 59926027398</izvorni_sadrzaj>
    <derivirana_varijabla naziv="DomainObject.Predmet.ProtustrankaFormatedOIB_1">  TUROPOLJSKE MAŽORETKINJE, OIB 59926027398</derivirana_varijabla>
  </DomainObject.Predmet.ProtustrankaFormatedOIB>
  <DomainObject.Predmet.ProtustrankaFormatedWithAdress>
    <izvorni_sadrzaj> TUROPOLJSKE MAŽORETKINJE, Horvatova 97, 10410 Velika Gorica</izvorni_sadrzaj>
    <derivirana_varijabla naziv="DomainObject.Predmet.ProtustrankaFormatedWithAdress_1"> TUROPOLJSKE MAŽORETKINJE, Horvatova 97, 10410 Velika Gorica</derivirana_varijabla>
  </DomainObject.Predmet.ProtustrankaFormatedWithAdress>
  <DomainObject.Predmet.ProtustrankaFormatedWithAdressOIB>
    <izvorni_sadrzaj> TUROPOLJSKE MAŽORETKINJE, OIB 59926027398, Horvatova 97, 10410 Velika Gorica</izvorni_sadrzaj>
    <derivirana_varijabla naziv="DomainObject.Predmet.ProtustrankaFormatedWithAdressOIB_1"> TUROPOLJSKE MAŽORETKINJE, OIB 59926027398, Horvatova 97, 10410 Velika Gorica</derivirana_varijabla>
  </DomainObject.Predmet.ProtustrankaFormatedWithAdressOIB>
  <DomainObject.Predmet.ProtustrankaWithAdress>
    <izvorni_sadrzaj>TUROPOLJSKE MAŽORETKINJE Horvatova 97, 10410 Velika Gorica</izvorni_sadrzaj>
    <derivirana_varijabla naziv="DomainObject.Predmet.ProtustrankaWithAdress_1">TUROPOLJSKE MAŽORETKINJE Horvatova 97, 10410 Velika Gorica</derivirana_varijabla>
  </DomainObject.Predmet.ProtustrankaWithAdress>
  <DomainObject.Predmet.ProtustrankaWithAdressOIB>
    <izvorni_sadrzaj>TUROPOLJSKE MAŽORETKINJE, OIB 59926027398, Horvatova 97, 10410 Velika Gorica</izvorni_sadrzaj>
    <derivirana_varijabla naziv="DomainObject.Predmet.ProtustrankaWithAdressOIB_1">TUROPOLJSKE MAŽORETKINJE, OIB 59926027398, Horvatova 97, 10410 Velika Gorica</derivirana_varijabla>
  </DomainObject.Predmet.ProtustrankaWithAdressOIB>
  <DomainObject.Predmet.ProtustrankaNazivFormated>
    <izvorni_sadrzaj>TUROPOLJSKE MAŽORETKINJE</izvorni_sadrzaj>
    <derivirana_varijabla naziv="DomainObject.Predmet.ProtustrankaNazivFormated_1">TUROPOLJSKE MAŽORETKINJE</derivirana_varijabla>
  </DomainObject.Predmet.ProtustrankaNazivFormated>
  <DomainObject.Predmet.ProtustrankaNazivFormatedOIB>
    <izvorni_sadrzaj>TUROPOLJSKE MAŽORETKINJE, OIB 59926027398</izvorni_sadrzaj>
    <derivirana_varijabla naziv="DomainObject.Predmet.ProtustrankaNazivFormatedOIB_1">TUROPOLJSKE MAŽORETKINJE, OIB 59926027398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TUROPOLJSKE MAŽORETKINJE</item>
    </izvorni_sadrzaj>
    <derivirana_varijabla naziv="DomainObject.Predmet.ProtuStrankaListFormated_1">
      <item>TUROPOLJSKE MAŽORETKINJE</item>
    </derivirana_varijabla>
  </DomainObject.Predmet.ProtuStrankaListFormated>
  <DomainObject.Predmet.ProtuStrankaListFormatedOIB>
    <izvorni_sadrzaj>
      <item>TUROPOLJSKE MAŽORETKINJE, OIB 59926027398</item>
    </izvorni_sadrzaj>
    <derivirana_varijabla naziv="DomainObject.Predmet.ProtuStrankaListFormatedOIB_1">
      <item>TUROPOLJSKE MAŽORETKINJE, OIB 59926027398</item>
    </derivirana_varijabla>
  </DomainObject.Predmet.ProtuStrankaListFormatedOIB>
  <DomainObject.Predmet.ProtuStrankaListFormatedWithAdress>
    <izvorni_sadrzaj>
      <item>TUROPOLJSKE MAŽORETKINJE, Horvatova 97, 10410 Velika Gorica</item>
    </izvorni_sadrzaj>
    <derivirana_varijabla naziv="DomainObject.Predmet.ProtuStrankaListFormatedWithAdress_1">
      <item>TUROPOLJSKE MAŽORETKINJE, Horvatova 97, 10410 Velika Gorica</item>
    </derivirana_varijabla>
  </DomainObject.Predmet.ProtuStrankaListFormatedWithAdress>
  <DomainObject.Predmet.ProtuStrankaListFormatedWithAdressOIB>
    <izvorni_sadrzaj>
      <item>TUROPOLJSKE MAŽORETKINJE, OIB 59926027398, Horvatova 97, 10410 Velika Gorica</item>
    </izvorni_sadrzaj>
    <derivirana_varijabla naziv="DomainObject.Predmet.ProtuStrankaListFormatedWithAdressOIB_1">
      <item>TUROPOLJSKE MAŽORETKINJE, OIB 59926027398, Horvatova 97, 10410 Velika Gorica</item>
    </derivirana_varijabla>
  </DomainObject.Predmet.ProtuStrankaListFormatedWithAdressOIB>
  <DomainObject.Predmet.ProtuStrankaListNazivFormated>
    <izvorni_sadrzaj>
      <item>TUROPOLJSKE MAŽORETKINJE</item>
    </izvorni_sadrzaj>
    <derivirana_varijabla naziv="DomainObject.Predmet.ProtuStrankaListNazivFormated_1">
      <item>TUROPOLJSKE MAŽORETKINJE</item>
    </derivirana_varijabla>
  </DomainObject.Predmet.ProtuStrankaListNazivFormated>
  <DomainObject.Predmet.ProtuStrankaListNazivFormatedOIB>
    <izvorni_sadrzaj>
      <item>TUROPOLJSKE MAŽORETKINJE, OIB 59926027398</item>
    </izvorni_sadrzaj>
    <derivirana_varijabla naziv="DomainObject.Predmet.ProtuStrankaListNazivFormatedOIB_1">
      <item>TUROPOLJSKE MAŽORETKINJE, OIB 59926027398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St-268/2017-3</izvorni_sadrzaj>
    <derivirana_varijabla naziv="DomainObject.PoslovniBrojDokumenta_1">St-268/2017-3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TUROPOLJSKE MAŽORETKINJE</izvorni_sadrzaj>
    <derivirana_varijabla naziv="DomainObject.Predmet.ProtustrankaIDrugi_1">TUROPOLJSKE MAŽORETKINJE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TUROPOLJSKE MAŽORETKINJE, OIB 59926027398, Horvatova 97, 10410 Velika Gorica</izvorni_sadrzaj>
    <derivirana_varijabla naziv="DomainObject.Predmet.ProtustrankaIDrugiAdressOIB_1">TUROPOLJSKE MAŽORETKINJE, OIB 59926027398, Horvatova 97,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TUROPOLJSKE MAŽORETKINJE</item>
      <item>FINA Regionalni centar Zagreb</item>
    </izvorni_sadrzaj>
    <derivirana_varijabla naziv="DomainObject.Predmet.SudioniciListNaziv_1">
      <item>TUROPOLJSKE MAŽORETKINJE</item>
      <item>FINA Regionalni centar Zagreb</item>
    </derivirana_varijabla>
  </DomainObject.Predmet.SudioniciListNaziv>
  <DomainObject.Predmet.SudioniciListAdressOIB>
    <izvorni_sadrzaj>
      <item>TUROPOLJSKE MAŽORETKINJE, OIB 59926027398, Horvatova 97,10410 Velika Gorica</item>
      <item>FINA Regionalni centar Zagreb, OIB 85821130368, Trg svibanjskih žrtava 1995. 1,10000 Zagreb</item>
    </izvorni_sadrzaj>
    <derivirana_varijabla naziv="DomainObject.Predmet.SudioniciListAdressOIB_1">
      <item>TUROPOLJSKE MAŽORETKINJE, OIB 59926027398, Horvatova 97,10410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59926027398</item>
      <item>, OIB 85821130368</item>
    </izvorni_sadrzaj>
    <derivirana_varijabla naziv="DomainObject.Predmet.SudioniciListNazivOIB_1">
      <item>, OIB 59926027398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359F9-088C-446A-B3C5-F783D913A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1938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2017-02-07T10:34:00Z</dcterms:created>
  <dc:creator>Korisnik</dc:creator>
  <cp:lastModifiedBy>Maja Videnović</cp:lastModifiedBy>
  <cp:lastPrinted>2017-02-07T10:27:00Z</cp:lastPrinted>
  <dcterms:modified xmlns:xsi="http://www.w3.org/2001/XMLSchema-instance" xsi:type="dcterms:W3CDTF">2017-02-07T12:22:00Z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