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857e" w14:paraId="fea857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1B7D2F">
        <w:t>315</w:t>
      </w:r>
      <w:r w:rsidR="00BA373A">
        <w:t>/</w:t>
      </w:r>
      <w:r w:rsidR="00E028F7">
        <w:t>17</w:t>
      </w:r>
      <w:r w:rsidR="001B7D2F">
        <w:t>-6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E028F7">
        <w:t xml:space="preserve">Financijske agencije Regionalni centar Zagreb Podružnica Zagreb, Trg svibanjskih žrtava 1995. 1, za pokretanje skraćenog stečajnog postupka  nad dužnikom </w:t>
      </w:r>
      <w:r w:rsidR="00BC17FF">
        <w:t>DOMUS LOGISTIKA d.o.o. za usluge, Sveta Nedjelja, Gospodarska ulica 4, MBS: 080979991, OIB: 38642238990</w:t>
      </w:r>
      <w:r w:rsidR="00231648">
        <w:t xml:space="preserve">, dana </w:t>
      </w:r>
      <w:r w:rsidR="00EF634D">
        <w:t>4</w:t>
      </w:r>
      <w:r w:rsidR="001E5A25">
        <w:t xml:space="preserve">. </w:t>
      </w:r>
      <w:r w:rsidR="00EF634D">
        <w:t>travnj</w:t>
      </w:r>
      <w:r w:rsidR="001E5A25">
        <w:t>a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BC17FF">
        <w:t>DOMUS LOGISTIKA d.o.o. za usluge, Sveta Nedjelja, Gospodarska ulica 4, MBS: 080979991, OIB: 38642238990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506E97" w:rsidR="0074665E" w:rsidRPr="00506E97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506E97" w:rsidRPr="00B03FBD">
        <w:t>Damir Cincar, Osijek, Sv. Ane 15b, OIB 60464850994</w:t>
      </w:r>
      <w:r w:rsidR="00506E97">
        <w:t xml:space="preserve">. </w:t>
      </w:r>
    </w:p>
    <w:p w:rsidRDefault="00506E97" w:rsidP="00506E97" w:rsidR="00506E97" w:rsidRPr="00506E97">
      <w:pPr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BC17FF">
        <w:t>DOMUS LOGISTIKA d.o.o. za usluge, Sveta Nedjelja, Gospodarska ulica 4, MBS: 080979991, OIB: 38642238990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E028F7">
        <w:t>Zagreb</w:t>
      </w:r>
      <w:r>
        <w:t xml:space="preserve">, Podružnica </w:t>
      </w:r>
      <w:r w:rsidR="00E028F7">
        <w:t>Zagreb</w:t>
      </w:r>
      <w:r>
        <w:t xml:space="preserve"> podnijela je dana </w:t>
      </w:r>
      <w:r w:rsidR="00E028F7">
        <w:t>22</w:t>
      </w:r>
      <w:r w:rsidR="00B33F3C">
        <w:t xml:space="preserve">. </w:t>
      </w:r>
      <w:r w:rsidR="00506E97">
        <w:t>studenoga</w:t>
      </w:r>
      <w:r w:rsidR="00BA373A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BC17FF">
        <w:t>DOMUS LOGISTIKA d.o.o. za usluge, Sveta Nedjelja, Gospodarska ulica 4, MBS: 080979991, OIB: 38642238990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506E97">
        <w:t>13</w:t>
      </w:r>
      <w:r w:rsidR="00E028F7">
        <w:t>. veljače 2017</w:t>
      </w:r>
      <w:r>
        <w:t>. objavio oglas na mrežnoj stranici e-Oglasna p</w:t>
      </w:r>
      <w:r w:rsidR="000A0A90">
        <w:t xml:space="preserve">loča sudova pod </w:t>
      </w:r>
      <w:proofErr w:type="spellStart"/>
      <w:r w:rsidR="000A0A90">
        <w:t>posl</w:t>
      </w:r>
      <w:proofErr w:type="spellEnd"/>
      <w:r w:rsidR="000A0A90">
        <w:t>. brojem St-</w:t>
      </w:r>
      <w:r w:rsidR="00BC17FF">
        <w:t>31</w:t>
      </w:r>
      <w:r w:rsidR="00235111">
        <w:t>5</w:t>
      </w:r>
      <w:r w:rsidR="00E028F7">
        <w:t>/17</w:t>
      </w:r>
      <w:r w:rsidR="006D22B1">
        <w:t>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</w:t>
      </w:r>
      <w:r w:rsidR="00BA373A">
        <w:t>-</w:t>
      </w:r>
      <w:r w:rsidR="00B241EC">
        <w:t>315</w:t>
      </w:r>
      <w:r w:rsidR="00E028F7">
        <w:t>/17</w:t>
      </w:r>
      <w:r w:rsidR="006D22B1">
        <w:t>-</w:t>
      </w:r>
      <w:r w:rsidR="00B241EC">
        <w:t>6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506E97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506E97">
        <w:t>4</w:t>
      </w:r>
      <w:r w:rsidR="001E5A25">
        <w:t xml:space="preserve">. </w:t>
      </w:r>
      <w:r w:rsidR="00506E97">
        <w:t>travnj</w:t>
      </w:r>
      <w:r w:rsidR="00E028F7">
        <w:t>a</w:t>
      </w:r>
      <w:r w:rsidR="001E5A25">
        <w:t xml:space="preserve">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6B097D" w:rsidP="0040522B" w:rsidR="0040522B">
      <w:pPr>
        <w:pStyle w:val="Tijeloteksta"/>
        <w:jc w:val="left"/>
      </w:pPr>
      <w:r>
        <w:t>Maja Videnović</w:t>
      </w:r>
      <w:r w:rsidR="0040522B">
        <w:t xml:space="preserve">                                                                   </w:t>
      </w:r>
      <w:r>
        <w:t xml:space="preserve">      </w:t>
      </w:r>
      <w:r w:rsidR="00E97025">
        <w:t xml:space="preserve">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  <w:r w:rsidR="00506E97">
        <w:t xml:space="preserve"> Damiru Cincaru na adresu u Rijeci, </w:t>
      </w:r>
      <w:proofErr w:type="spellStart"/>
      <w:r w:rsidR="00506E97">
        <w:t>Kukuljanovo</w:t>
      </w:r>
      <w:proofErr w:type="spellEnd"/>
      <w:r w:rsidR="00506E97">
        <w:t xml:space="preserve"> 349, </w:t>
      </w:r>
      <w:proofErr w:type="spellStart"/>
      <w:r w:rsidR="00506E97">
        <w:t>Kukuljanovo</w:t>
      </w:r>
      <w:proofErr w:type="spellEnd"/>
      <w:r w:rsidR="00506E97">
        <w:t xml:space="preserve"> kod MGK-</w:t>
      </w:r>
      <w:proofErr w:type="spellStart"/>
      <w:r w:rsidR="00506E97">
        <w:t>pack</w:t>
      </w:r>
      <w:proofErr w:type="spellEnd"/>
      <w:r w:rsidR="00506E97">
        <w:t xml:space="preserve"> d.d. 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Registar – </w:t>
      </w:r>
      <w:r w:rsidR="00E028F7">
        <w:t xml:space="preserve">odmah i </w:t>
      </w:r>
      <w:r>
        <w:t>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06E97">
        <w:t>2</w:t>
      </w:r>
      <w:r w:rsidR="00E028F7">
        <w:t>/</w:t>
      </w:r>
      <w:r w:rsidR="00506E97">
        <w:t>6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1B7D2F"/>
    <w:rsid w:val="001E5A25"/>
    <w:rsid w:val="00231648"/>
    <w:rsid w:val="00235111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06E97"/>
    <w:rsid w:val="005653FB"/>
    <w:rsid w:val="005A33B9"/>
    <w:rsid w:val="005C2121"/>
    <w:rsid w:val="005C2478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B097D"/>
    <w:rsid w:val="006C63A3"/>
    <w:rsid w:val="006D22B1"/>
    <w:rsid w:val="006E787E"/>
    <w:rsid w:val="0074665E"/>
    <w:rsid w:val="00785BDD"/>
    <w:rsid w:val="007D2B6A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62A15"/>
    <w:rsid w:val="00A82E41"/>
    <w:rsid w:val="00A868A7"/>
    <w:rsid w:val="00A95C37"/>
    <w:rsid w:val="00AA2908"/>
    <w:rsid w:val="00B241EC"/>
    <w:rsid w:val="00B33F3C"/>
    <w:rsid w:val="00B37C1E"/>
    <w:rsid w:val="00B46765"/>
    <w:rsid w:val="00B82754"/>
    <w:rsid w:val="00B87BDD"/>
    <w:rsid w:val="00BA1A5C"/>
    <w:rsid w:val="00BA373A"/>
    <w:rsid w:val="00BC17FF"/>
    <w:rsid w:val="00BE259C"/>
    <w:rsid w:val="00C1697B"/>
    <w:rsid w:val="00C3368F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028F7"/>
    <w:rsid w:val="00E54C7F"/>
    <w:rsid w:val="00E6315A"/>
    <w:rsid w:val="00E85BE3"/>
    <w:rsid w:val="00E97025"/>
    <w:rsid w:val="00EB37CA"/>
    <w:rsid w:val="00EC25D0"/>
    <w:rsid w:val="00EE3FB4"/>
    <w:rsid w:val="00EF634D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D2B6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2B6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B6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B6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D2B6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2B6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B6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B6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DOMUS LOGISTIKA d.o.o.</izvorni_sadrzaj>
    <derivirana_varijabla naziv="DomainObject.Predmet.ProtustrankaFormated_1">  DOMUS LOGISTIKA d.o.o.</derivirana_varijabla>
  </DomainObject.Predmet.ProtustrankaFormated>
  <DomainObject.Predmet.ProtustrankaFormatedOIB>
    <izvorni_sadrzaj>  DOMUS LOGISTIKA d.o.o., OIB 38642238990</izvorni_sadrzaj>
    <derivirana_varijabla naziv="DomainObject.Predmet.ProtustrankaFormatedOIB_1">  DOMUS LOGISTIKA d.o.o., OIB 38642238990</derivirana_varijabla>
  </DomainObject.Predmet.ProtustrankaFormatedOIB>
  <DomainObject.Predmet.ProtustrankaFormatedWithAdress>
    <izvorni_sadrzaj> DOMUS LOGISTIKA d.o.o., Gospodarska ulica 4, 10431 Sveta Nedelja</izvorni_sadrzaj>
    <derivirana_varijabla naziv="DomainObject.Predmet.ProtustrankaFormatedWithAdress_1"> DOMUS LOGISTIKA d.o.o., Gospodarska ulica 4, 10431 Sveta Nedelja</derivirana_varijabla>
  </DomainObject.Predmet.ProtustrankaFormatedWithAdress>
  <DomainObject.Predmet.ProtustrankaFormatedWithAdressOIB>
    <izvorni_sadrzaj> DOMUS LOGISTIKA d.o.o., OIB 38642238990, Gospodarska ulica 4, 10431 Sveta Nedelja</izvorni_sadrzaj>
    <derivirana_varijabla naziv="DomainObject.Predmet.ProtustrankaFormatedWithAdressOIB_1"> DOMUS LOGISTIKA d.o.o., OIB 38642238990, Gospodarska ulica 4, 10431 Sveta Nedelja</derivirana_varijabla>
  </DomainObject.Predmet.ProtustrankaFormatedWithAdressOIB>
  <DomainObject.Predmet.ProtustrankaWithAdress>
    <izvorni_sadrzaj>DOMUS LOGISTIKA d.o.o. Gospodarska ulica 4, 10431 Sveta Nedelja</izvorni_sadrzaj>
    <derivirana_varijabla naziv="DomainObject.Predmet.ProtustrankaWithAdress_1">DOMUS LOGISTIKA d.o.o. Gospodarska ulica 4, 10431 Sveta Nedelja</derivirana_varijabla>
  </DomainObject.Predmet.ProtustrankaWithAdress>
  <DomainObject.Predmet.ProtustrankaWithAdressOIB>
    <izvorni_sadrzaj>DOMUS LOGISTIKA d.o.o., OIB 38642238990, Gospodarska ulica 4, 10431 Sveta Nedelja</izvorni_sadrzaj>
    <derivirana_varijabla naziv="DomainObject.Predmet.ProtustrankaWithAdressOIB_1">DOMUS LOGISTIKA d.o.o., OIB 38642238990, Gospodarska ulica 4, 10431 Sveta Nedelja</derivirana_varijabla>
  </DomainObject.Predmet.ProtustrankaWithAdressOIB>
  <DomainObject.Predmet.ProtustrankaNazivFormated>
    <izvorni_sadrzaj>DOMUS LOGISTIKA d.o.o.</izvorni_sadrzaj>
    <derivirana_varijabla naziv="DomainObject.Predmet.ProtustrankaNazivFormated_1">DOMUS LOGISTIKA d.o.o.</derivirana_varijabla>
  </DomainObject.Predmet.ProtustrankaNazivFormated>
  <DomainObject.Predmet.ProtustrankaNazivFormatedOIB>
    <izvorni_sadrzaj>DOMUS LOGISTIKA d.o.o., OIB 38642238990</izvorni_sadrzaj>
    <derivirana_varijabla naziv="DomainObject.Predmet.ProtustrankaNazivFormatedOIB_1">DOMUS LOGISTIKA d.o.o., OIB 38642238990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 LOGISTIKA d.o.o.</item>
    </izvorni_sadrzaj>
    <derivirana_varijabla naziv="DomainObject.Predmet.ProtuStrankaListFormated_1">
      <item>DOMUS LOGISTIKA d.o.o.</item>
    </derivirana_varijabla>
  </DomainObject.Predmet.ProtuStrankaListFormated>
  <DomainObject.Predmet.ProtuStrankaListFormatedOIB>
    <izvorni_sadrzaj>
      <item>DOMUS LOGISTIKA d.o.o., OIB 38642238990</item>
    </izvorni_sadrzaj>
    <derivirana_varijabla naziv="DomainObject.Predmet.ProtuStrankaListFormatedOIB_1">
      <item>DOMUS LOGISTIKA d.o.o., OIB 38642238990</item>
    </derivirana_varijabla>
  </DomainObject.Predmet.ProtuStrankaListFormatedOIB>
  <DomainObject.Predmet.ProtuStrankaListFormatedWithAdress>
    <izvorni_sadrzaj>
      <item>DOMUS LOGISTIKA d.o.o., Gospodarska ulica 4, 10431 Sveta Nedelja</item>
    </izvorni_sadrzaj>
    <derivirana_varijabla naziv="DomainObject.Predmet.ProtuStrankaListFormatedWithAdress_1">
      <item>DOMUS LOGISTIKA d.o.o., Gospodarska ulica 4, 10431 Sveta Nedelja</item>
    </derivirana_varijabla>
  </DomainObject.Predmet.ProtuStrankaListFormatedWithAdress>
  <DomainObject.Predmet.ProtuStrankaListFormatedWithAdressOIB>
    <izvorni_sadrzaj>
      <item>DOMUS LOGISTIKA d.o.o., OIB 38642238990, Gospodarska ulica 4, 10431 Sveta Nedelja</item>
    </izvorni_sadrzaj>
    <derivirana_varijabla naziv="DomainObject.Predmet.ProtuStrankaListFormatedWithAdressOIB_1">
      <item>DOMUS LOGISTIKA d.o.o., OIB 38642238990, Gospodarska ulica 4, 10431 Sveta Nedelja</item>
    </derivirana_varijabla>
  </DomainObject.Predmet.ProtuStrankaListFormatedWithAdressOIB>
  <DomainObject.Predmet.ProtuStrankaListNazivFormated>
    <izvorni_sadrzaj>
      <item>DOMUS LOGISTIKA d.o.o.</item>
    </izvorni_sadrzaj>
    <derivirana_varijabla naziv="DomainObject.Predmet.ProtuStrankaListNazivFormated_1">
      <item>DOMUS LOGISTIKA d.o.o.</item>
    </derivirana_varijabla>
  </DomainObject.Predmet.ProtuStrankaListNazivFormated>
  <DomainObject.Predmet.ProtuStrankaListNazivFormatedOIB>
    <izvorni_sadrzaj>
      <item>DOMUS LOGISTIKA d.o.o., OIB 38642238990</item>
    </izvorni_sadrzaj>
    <derivirana_varijabla naziv="DomainObject.Predmet.ProtuStrankaListNazivFormatedOIB_1">
      <item>DOMUS LOGISTIKA d.o.o., OIB 38642238990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 LOGISTIKA d.o.o.</izvorni_sadrzaj>
    <derivirana_varijabla naziv="DomainObject.Predmet.ProtustrankaIDrugi_1">DOMUS 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DOMUS LOGISTIKA d.o.o., OIB 38642238990, Gospodarska ulica 4, 10431 Sveta Nedelja</izvorni_sadrzaj>
    <derivirana_varijabla naziv="DomainObject.Predmet.ProtustrankaIDrugiAdressOIB_1">DOMUS LOGISTIKA d.o.o., OIB 38642238990, Gospodarska ulica 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DOMUS LOGISTIKA d.o.o.</item>
      <item>FINA Regionalni centar Zagreb</item>
    </izvorni_sadrzaj>
    <derivirana_varijabla naziv="DomainObject.Predmet.SudioniciListNaziv_1">
      <item>DOMUS LOGISTIKA d.o.o.</item>
      <item>FINA Regionalni centar Zagreb</item>
    </derivirana_varijabla>
  </DomainObject.Predmet.SudioniciListNaziv>
  <DomainObject.Predmet.SudioniciListAdressOIB>
    <izvorni_sadrzaj>
      <item>DOMUS LOGISTIKA d.o.o., OIB 38642238990, Gospodarska ulica 4,10431 Sveta Nedelja</item>
      <item>FINA Regionalni centar Zagreb, OIB 85821130368, Trg svibanjskih žrtava 1995. 1,10000 Zagreb</item>
    </izvorni_sadrzaj>
    <derivirana_varijabla naziv="DomainObject.Predmet.SudioniciListAdressOIB_1">
      <item>DOMUS LOGISTIKA d.o.o., OIB 38642238990, Gospodarska ulica 4,10431 Sveta Nedelja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38642238990</item>
      <item>, OIB 85821130368</item>
    </izvorni_sadrzaj>
    <derivirana_varijabla naziv="DomainObject.Predmet.SudioniciListNazivOIB_1">
      <item>, OIB 38642238990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CDFE6-1869-438F-BF3F-36B0EAA299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2331</properties:Characters>
  <properties:Lines>87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2017-04-03T11:33:00Z</dcterms:created>
  <dc:creator>korisnik</dc:creator>
  <cp:lastModifiedBy>Maja Videnović</cp:lastModifiedBy>
  <cp:lastPrinted>2017-04-03T11:41:00Z</cp:lastPrinted>
  <dcterms:modified xmlns:xsi="http://www.w3.org/2001/XMLSchema-instance" xsi:type="dcterms:W3CDTF">2017-04-04T05:42:00Z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