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c933" w14:paraId="072c933" w:rsidRDefault="00EB5BAC" w:rsidP="00EB5BAC" w:rsidR="00EB5BAC">
      <w:pPr>
        <w15:collapsed w:val="false"/>
      </w:pPr>
      <w:bookmarkStart w:name="_GoBack" w:id="0"/>
      <w:bookmarkEnd w:id="0"/>
      <w:r>
        <w:t xml:space="preserve"> </w:t>
      </w:r>
    </w:p>
    <w:p w:rsidRDefault="00EB5BAC" w:rsidP="00B542FA" w:rsidR="00EB5B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41C" w:rsidP="00B542FA" w:rsidR="004F241C">
      <w:pPr>
        <w:jc w:val="both"/>
      </w:pPr>
    </w:p>
    <w:p w:rsidRDefault="004F241C" w:rsidP="004F241C" w:rsidR="004F241C">
      <w:pPr>
        <w:jc w:val="both"/>
      </w:pPr>
      <w:r>
        <w:t>REPUBLIKA HRVATSKA</w:t>
      </w:r>
    </w:p>
    <w:p w:rsidRDefault="004F241C" w:rsidP="004F241C" w:rsidR="004F241C">
      <w:pPr>
        <w:jc w:val="both"/>
      </w:pPr>
      <w:r>
        <w:t>TRGOVAČKI SUD U ZAGREBU</w:t>
      </w:r>
      <w:r>
        <w:tab/>
      </w:r>
    </w:p>
    <w:p w:rsidRDefault="004F241C" w:rsidP="004F241C" w:rsidR="004F241C">
      <w:pPr>
        <w:jc w:val="both"/>
      </w:pPr>
      <w:r>
        <w:t>Zagreb,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70. St-1849/2017</w:t>
      </w:r>
    </w:p>
    <w:p w:rsidRDefault="004F241C" w:rsidP="004F241C" w:rsidR="004F241C">
      <w:pPr>
        <w:jc w:val="both"/>
      </w:pPr>
    </w:p>
    <w:p w:rsidRDefault="004F241C" w:rsidP="004F241C" w:rsidR="004F241C">
      <w:pPr>
        <w:jc w:val="both"/>
      </w:pPr>
    </w:p>
    <w:p w:rsidRDefault="004F241C" w:rsidP="004F241C" w:rsidR="004F241C">
      <w:pPr>
        <w:jc w:val="center"/>
      </w:pPr>
      <w:r>
        <w:t>R E P U B L I K A  H R V A T S K A</w:t>
      </w:r>
    </w:p>
    <w:p w:rsidRDefault="004F241C" w:rsidP="004F241C" w:rsidR="004F241C">
      <w:pPr>
        <w:jc w:val="center"/>
      </w:pPr>
    </w:p>
    <w:p w:rsidRDefault="004F241C" w:rsidP="004F241C" w:rsidR="004F241C">
      <w:pPr>
        <w:jc w:val="center"/>
      </w:pPr>
      <w:r>
        <w:t>R J E Š E NJ E</w:t>
      </w:r>
    </w:p>
    <w:p w:rsidRDefault="004F241C" w:rsidP="004F241C" w:rsidR="004F241C">
      <w:pPr>
        <w:jc w:val="both"/>
      </w:pPr>
    </w:p>
    <w:p w:rsidRDefault="004F241C" w:rsidP="00B542FA" w:rsidR="004F241C">
      <w:pPr>
        <w:jc w:val="both"/>
      </w:pPr>
      <w:r>
        <w:t>Trgovački sud u Zagrebu po sucu Maji Jurovicki u stečajnom postupka nad dužnikom Stečajna masa iza REITER d.o.o. u stečaju</w:t>
      </w:r>
      <w:r w:rsidR="005845C6">
        <w:t xml:space="preserve">, </w:t>
      </w:r>
      <w:r>
        <w:t xml:space="preserve"> OIB:</w:t>
      </w:r>
      <w:r w:rsidR="000321FE">
        <w:t>71113560936</w:t>
      </w:r>
      <w:r>
        <w:t xml:space="preserve">, </w:t>
      </w:r>
      <w:r w:rsidR="000321FE">
        <w:t xml:space="preserve">Zagreb, Brune Bušića 40, </w:t>
      </w:r>
      <w:r w:rsidR="00967FEF">
        <w:t xml:space="preserve">dana </w:t>
      </w:r>
      <w:r>
        <w:t>1</w:t>
      </w:r>
      <w:r w:rsidR="00E93F67">
        <w:t>8</w:t>
      </w:r>
      <w:r>
        <w:t>. travnja 2018</w:t>
      </w:r>
      <w:r w:rsidR="00967FEF">
        <w:t>.</w:t>
      </w: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CB7DE8" w:rsidP="003E0EFD" w:rsidR="007F4354" w:rsidRPr="001842AB">
      <w:pPr>
        <w:jc w:val="both"/>
      </w:pPr>
      <w:r>
        <w:t xml:space="preserve">     </w:t>
      </w:r>
      <w:r w:rsidR="007F4354" w:rsidRPr="001842AB">
        <w:t xml:space="preserve">Daje se suglasnost za </w:t>
      </w:r>
      <w:r w:rsidR="003E0EFD">
        <w:t xml:space="preserve">I.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="007F4354" w:rsidRPr="001842AB">
        <w:t xml:space="preserve"> n</w:t>
      </w:r>
      <w:r w:rsidR="00957E1D" w:rsidRPr="001842AB">
        <w:t>amirenja</w:t>
      </w:r>
      <w:r w:rsidR="007F4354" w:rsidRPr="001842AB">
        <w:t xml:space="preserve"> stečajnih vjerovnika</w:t>
      </w:r>
      <w:r w:rsidR="00044A96" w:rsidRPr="001842AB">
        <w:t xml:space="preserve"> </w:t>
      </w:r>
      <w:r w:rsidR="003E0EFD">
        <w:t xml:space="preserve">drugog </w:t>
      </w:r>
      <w:r w:rsidR="00044A96" w:rsidRPr="001842AB">
        <w:t xml:space="preserve">višeg isplatnog reda </w:t>
      </w:r>
      <w:r w:rsidR="00974A6E">
        <w:t xml:space="preserve">u </w:t>
      </w:r>
      <w:r w:rsidR="007B4B8F">
        <w:t xml:space="preserve">iznosu </w:t>
      </w:r>
      <w:r w:rsidR="00AA516E">
        <w:t xml:space="preserve">440.900,93 </w:t>
      </w:r>
      <w:r w:rsidR="00CF19BA">
        <w:t>kn, što predstavlja 88%</w:t>
      </w:r>
      <w:r w:rsidR="00AA516E">
        <w:t xml:space="preserve"> utvrđenih tražbina stečajnih vjerovnika </w:t>
      </w:r>
      <w:r w:rsidR="00AA516E" w:rsidRPr="00AA516E">
        <w:t>drugog višeg isplatnog reda</w:t>
      </w:r>
      <w:r w:rsidR="007C3E4D">
        <w:t xml:space="preserve"> u stečajnom postupku </w:t>
      </w:r>
      <w:r w:rsidR="00EC25D9" w:rsidRPr="007C3E4D">
        <w:t>poslovni broj</w:t>
      </w:r>
      <w:r w:rsidR="003E0EFD">
        <w:t xml:space="preserve"> </w:t>
      </w:r>
      <w:r w:rsidR="003E0EFD" w:rsidRPr="003E0EFD">
        <w:t>St-1849/2017</w:t>
      </w:r>
      <w:r w:rsidR="003E0EFD">
        <w:t xml:space="preserve"> </w:t>
      </w:r>
      <w:r w:rsidR="00044A96" w:rsidRPr="001842AB">
        <w:t xml:space="preserve">koji se vodi nad stečajnim dužnikom </w:t>
      </w:r>
      <w:r w:rsidR="007A4CBA" w:rsidRPr="007A4CBA">
        <w:t xml:space="preserve">Stečajna masa iza </w:t>
      </w:r>
      <w:r w:rsidR="000321FE" w:rsidRPr="000321FE">
        <w:t>REITER d.o.o. u stečaju,  OIB:71113560936, Zagreb, Brune Bušića 40</w:t>
      </w:r>
      <w:r w:rsidR="00077AF3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DA55F6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DB3CDF" w:rsidRPr="00DB3CDF">
        <w:t xml:space="preserve">Zdravko </w:t>
      </w:r>
      <w:proofErr w:type="spellStart"/>
      <w:r w:rsidR="00DB3CDF" w:rsidRPr="00DB3CDF">
        <w:t>Frleta</w:t>
      </w:r>
      <w:proofErr w:type="spellEnd"/>
      <w:r w:rsidR="00DB3CDF" w:rsidRPr="00DB3CDF">
        <w:t xml:space="preserve"> </w:t>
      </w:r>
      <w:r w:rsidRPr="001842AB">
        <w:t>podnio</w:t>
      </w:r>
      <w:r w:rsidR="00957E1D" w:rsidRPr="001842AB">
        <w:t xml:space="preserve"> je sudu</w:t>
      </w:r>
      <w:r w:rsidR="00C53395" w:rsidRPr="001842AB">
        <w:t>,</w:t>
      </w:r>
      <w:r w:rsidR="00DB3CDF">
        <w:t xml:space="preserve"> na temelju odredbe čl. 273 st. 3 i 281. st. 1</w:t>
      </w:r>
      <w:r w:rsidR="00957E1D" w:rsidRPr="001842AB">
        <w:t>. Stečajnog zakona</w:t>
      </w:r>
      <w:r w:rsidR="00DB3CDF">
        <w:t xml:space="preserve"> </w:t>
      </w:r>
      <w:r w:rsidR="009B7657">
        <w:t>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DA55F6">
        <w:t xml:space="preserve">I </w:t>
      </w:r>
      <w:r w:rsidR="00957E1D" w:rsidRPr="001842AB">
        <w:t xml:space="preserve">djelomičnu diobu radi djelomičnog namirenja stečajnih vjerovnika </w:t>
      </w:r>
      <w:r w:rsidR="00DA55F6">
        <w:t xml:space="preserve">drugog </w:t>
      </w:r>
      <w:r w:rsidR="00957E1D" w:rsidRPr="001842AB">
        <w:t xml:space="preserve">višeg isplatnog reda u iznosu od </w:t>
      </w:r>
      <w:r w:rsidR="004F3656">
        <w:t xml:space="preserve">440.900,00 </w:t>
      </w:r>
      <w:r w:rsidR="00077AF3">
        <w:t>kn</w:t>
      </w:r>
      <w:r w:rsidR="00957E1D" w:rsidRPr="001842AB">
        <w:t xml:space="preserve"> </w:t>
      </w:r>
      <w:r w:rsidR="00077AF3" w:rsidRPr="00077AF3">
        <w:t>što predstavlja 88% utvrđenih tražbina stečajnih vjerovnika drugog višeg isplatnog reda</w:t>
      </w:r>
      <w:r w:rsidR="001B5A29">
        <w:t>, odnosno 45%</w:t>
      </w:r>
      <w:r w:rsidR="0031156E">
        <w:t xml:space="preserve"> ukupno prijavljenih tražbina i 39% raspoloživog novca.</w:t>
      </w:r>
    </w:p>
    <w:p w:rsidRDefault="00957E1D" w:rsidP="00957E1D" w:rsidR="00DA55F6">
      <w:pPr>
        <w:ind w:firstLine="708"/>
        <w:jc w:val="both"/>
      </w:pPr>
      <w:r w:rsidRPr="001842AB">
        <w:t xml:space="preserve">Stečajni upravitelj dužan je popis tražbina koje se uzimaju u obzir prilikom </w:t>
      </w:r>
      <w:r w:rsidR="004F3656">
        <w:t xml:space="preserve">I </w:t>
      </w:r>
      <w:r w:rsidRPr="001842AB">
        <w:t>djelomične diobe javno objaviti, na način da je razvidan zbroj tražbina isplatnog reda i raspoloživi iznos iz stečajne mase određen za diobu</w:t>
      </w:r>
      <w:r w:rsidR="00A62F4B" w:rsidRPr="001842AB">
        <w:t xml:space="preserve">. </w:t>
      </w:r>
    </w:p>
    <w:p w:rsidRDefault="00967FEF" w:rsidP="00957E1D" w:rsidR="007F4354" w:rsidRPr="001842AB">
      <w:pPr>
        <w:ind w:firstLine="708"/>
        <w:jc w:val="both"/>
      </w:pPr>
      <w:r>
        <w:t>Slijedom navedenog</w:t>
      </w:r>
      <w:r w:rsidR="007C0282" w:rsidRPr="001842AB">
        <w:t xml:space="preserve">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4F3656" w:rsidRPr="004F3656">
        <w:t>1</w:t>
      </w:r>
      <w:r w:rsidR="00E93F67">
        <w:t>8</w:t>
      </w:r>
      <w:r w:rsidR="004F3656" w:rsidRPr="004F3656">
        <w:t>. travnja 2018.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4F3656" w:rsidR="00A62F4B" w:rsidRPr="009B7657">
      <w:pPr>
        <w:ind w:firstLine="708" w:left="5664"/>
        <w:jc w:val="right"/>
      </w:pPr>
      <w:r w:rsidRPr="001842AB">
        <w:t xml:space="preserve"> </w:t>
      </w:r>
      <w:r w:rsidRPr="001842AB">
        <w:tab/>
      </w:r>
      <w:r w:rsidR="004F3656">
        <w:t>Maja Jurovicki</w:t>
      </w:r>
      <w:r w:rsidR="00B215CA">
        <w:t xml:space="preserve">, v.r. </w:t>
      </w: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B215CA" w:rsidP="004F5146" w:rsidR="00B215C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215CA" w:rsidP="004F5146" w:rsidR="00B215CA">
      <w:pPr>
        <w:jc w:val="right"/>
      </w:pPr>
      <w:r>
        <w:t xml:space="preserve">Mirjana Gašparić </w:t>
      </w:r>
    </w:p>
    <w:p w:rsidRDefault="00093B07" w:rsidP="00967FEF" w:rsidR="005078C7" w:rsidRPr="001842AB">
      <w:r>
        <w:t xml:space="preserve"> </w:t>
      </w:r>
    </w:p>
    <w:sectPr w:rsidSect="007B4B8F" w:rsidR="005078C7" w:rsidRPr="001842A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B8F" w:rsidP="007B4B8F" w:rsidR="007B4B8F">
      <w:r>
        <w:separator/>
      </w:r>
    </w:p>
  </w:endnote>
  <w:endnote w:id="0" w:type="continuationSeparator">
    <w:p w:rsidRDefault="007B4B8F" w:rsidP="007B4B8F" w:rsidR="007B4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B8F" w:rsidP="007B4B8F" w:rsidR="007B4B8F">
      <w:r>
        <w:separator/>
      </w:r>
    </w:p>
  </w:footnote>
  <w:footnote w:id="0" w:type="continuationSeparator">
    <w:p w:rsidRDefault="007B4B8F" w:rsidP="007B4B8F" w:rsidR="007B4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1157236"/>
      <w:docPartObj>
        <w:docPartGallery w:val="Page Numbers (Top of Page)"/>
        <w:docPartUnique/>
      </w:docPartObj>
    </w:sdtPr>
    <w:sdtEndPr/>
    <w:sdtContent>
      <w:p w:rsidRDefault="007B4B8F" w:rsidR="007B4B8F">
        <w:pPr>
          <w:pStyle w:val="Zaglavlje"/>
          <w:jc w:val="center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3B07">
          <w:rPr>
            <w:noProof/>
          </w:rPr>
          <w:t>2</w:t>
        </w:r>
        <w:r>
          <w:fldChar w:fldCharType="end"/>
        </w:r>
        <w:r>
          <w:t xml:space="preserve">                                                     70.1849/2017</w:t>
        </w:r>
      </w:p>
    </w:sdtContent>
  </w:sdt>
  <w:p w:rsidRDefault="007B4B8F" w:rsidR="007B4B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321FE"/>
    <w:rsid w:val="00044A96"/>
    <w:rsid w:val="00077AF3"/>
    <w:rsid w:val="00093B07"/>
    <w:rsid w:val="000C4A2B"/>
    <w:rsid w:val="00107B00"/>
    <w:rsid w:val="00124672"/>
    <w:rsid w:val="00176073"/>
    <w:rsid w:val="001842AB"/>
    <w:rsid w:val="001B5A29"/>
    <w:rsid w:val="0031156E"/>
    <w:rsid w:val="00373CB2"/>
    <w:rsid w:val="003E0EFD"/>
    <w:rsid w:val="0046020C"/>
    <w:rsid w:val="004F241C"/>
    <w:rsid w:val="004F3656"/>
    <w:rsid w:val="005078C7"/>
    <w:rsid w:val="005447B3"/>
    <w:rsid w:val="00581DF1"/>
    <w:rsid w:val="005845C6"/>
    <w:rsid w:val="00642B6B"/>
    <w:rsid w:val="006644E0"/>
    <w:rsid w:val="006F008C"/>
    <w:rsid w:val="00727700"/>
    <w:rsid w:val="007A4CBA"/>
    <w:rsid w:val="007B4B8F"/>
    <w:rsid w:val="007C0014"/>
    <w:rsid w:val="007C0282"/>
    <w:rsid w:val="007C3E4D"/>
    <w:rsid w:val="007F4354"/>
    <w:rsid w:val="0085051D"/>
    <w:rsid w:val="0090700A"/>
    <w:rsid w:val="009151C4"/>
    <w:rsid w:val="00957E1D"/>
    <w:rsid w:val="00967FEF"/>
    <w:rsid w:val="00974A6E"/>
    <w:rsid w:val="009B7657"/>
    <w:rsid w:val="00A05D4F"/>
    <w:rsid w:val="00A62F4B"/>
    <w:rsid w:val="00A66BD2"/>
    <w:rsid w:val="00A77317"/>
    <w:rsid w:val="00AA516E"/>
    <w:rsid w:val="00B04AE3"/>
    <w:rsid w:val="00B215CA"/>
    <w:rsid w:val="00BB4D3C"/>
    <w:rsid w:val="00BF4821"/>
    <w:rsid w:val="00C53395"/>
    <w:rsid w:val="00CB2690"/>
    <w:rsid w:val="00CB7DE8"/>
    <w:rsid w:val="00CC222A"/>
    <w:rsid w:val="00CD3AC0"/>
    <w:rsid w:val="00CF19BA"/>
    <w:rsid w:val="00D17CA3"/>
    <w:rsid w:val="00D33A6A"/>
    <w:rsid w:val="00D92B24"/>
    <w:rsid w:val="00D966A3"/>
    <w:rsid w:val="00DA55F6"/>
    <w:rsid w:val="00DB3CDF"/>
    <w:rsid w:val="00E75EA5"/>
    <w:rsid w:val="00E93F67"/>
    <w:rsid w:val="00EB5BAC"/>
    <w:rsid w:val="00EC25D9"/>
    <w:rsid w:val="00F0601C"/>
    <w:rsid w:val="00F90247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B4B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4B8F"/>
    <w:rPr>
      <w:sz w:val="24"/>
      <w:szCs w:val="24"/>
    </w:rPr>
  </w:style>
  <w:style w:styleId="Podnoje" w:type="paragraph">
    <w:name w:val="footer"/>
    <w:basedOn w:val="Normal"/>
    <w:link w:val="PodnojeChar"/>
    <w:rsid w:val="007B4B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B4B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5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B4B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4B8F"/>
    <w:rPr>
      <w:sz w:val="24"/>
      <w:szCs w:val="24"/>
    </w:rPr>
  </w:style>
  <w:style w:styleId="Podnoje" w:type="paragraph">
    <w:name w:val="footer"/>
    <w:basedOn w:val="Normal"/>
    <w:link w:val="PodnojeChar"/>
    <w:rsid w:val="007B4B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B4B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Formated_1"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FormatedOIB_1"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izvorni_sadrzaj>
    <derivirana_varijabla naziv="DomainObject.Predmet.OstaliListFormatedWithAdress_1"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derivirana_varijabla>
  </DomainObject.Predmet.OstaliListFormatedWithAdressOIB>
  <DomainObject.Predmet.OstaliListNazivFormated>
    <izvorni_sadrzaj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NazivFormated_1"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NazivFormated>
  <DomainObject.Predmet.OstaliListNazivFormatedOIB>
    <izvorni_sadrzaj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NazivFormatedOIB_1"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SudioniciListNaziv_1"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izvorni_sadrzaj>
    <derivirana_varijabla naziv="DomainObject.Predmet.SudioniciListNazivOIB_1"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1471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2018-04-18T11:08:00Z</dcterms:created>
  <dc:creator>nribaric</dc:creator>
  <cp:lastModifiedBy>Mirjana Gašparić</cp:lastModifiedBy>
  <cp:lastPrinted>2018-04-18T11:09:00Z</cp:lastPrinted>
  <dcterms:modified xmlns:xsi="http://www.w3.org/2001/XMLSchema-instance" xsi:type="dcterms:W3CDTF">2018-04-18T11:09:00Z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(St-1849-17 SUGLASNOST ZA I DJELOMIČNU DIOBU St-1849-17.docx)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