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3d2f" w14:paraId="5dd3d2f" w:rsidRDefault="00C82E77" w:rsidP="00B41490" w:rsidR="00B41490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B41490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1469" w:rsidR="00B41490" w:rsidRPr="00A15EE7">
        <w:tc>
          <w:tcPr>
            <w:tcW w:type="dxa" w:w="3060"/>
          </w:tcPr>
          <w:p w:rsidRDefault="00B41490" w:rsidP="00121469" w:rsidR="00B41490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B41490" w:rsidP="00121469" w:rsidR="00B41490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B41490" w:rsidP="00B41490" w:rsidR="00B41490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="00134213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B4521F">
        <w:rPr>
          <w:rFonts w:hAnsi="Times New Roman" w:ascii="Times New Roman"/>
        </w:rPr>
        <w:t>90</w:t>
      </w:r>
      <w:r w:rsidR="00AA4DBF">
        <w:rPr>
          <w:rFonts w:hAnsi="Times New Roman" w:ascii="Times New Roman"/>
        </w:rPr>
        <w:t>74</w:t>
      </w:r>
      <w:r>
        <w:rPr>
          <w:rFonts w:hAnsi="Times New Roman" w:ascii="Times New Roman"/>
        </w:rPr>
        <w:t>/2015</w:t>
      </w:r>
      <w:r w:rsidR="00134213">
        <w:rPr>
          <w:rFonts w:hAnsi="Times New Roman" w:ascii="Times New Roman"/>
        </w:rPr>
        <w:t>-9</w:t>
      </w:r>
    </w:p>
    <w:p w:rsidRDefault="00693E44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U  I M E  </w:t>
      </w:r>
      <w:r w:rsidR="00B41490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B41490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B41490" w:rsidP="00B41490" w:rsidR="00B41490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B41490" w:rsidP="00B41490" w:rsidR="00B41490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384433" w:rsidP="00384433" w:rsidR="00384433" w:rsidRPr="00BA4663">
      <w:pPr>
        <w:jc w:val="both"/>
        <w:rPr>
          <w:rFonts w:hAnsi="Times New Roman" w:ascii="Times New Roman"/>
          <w:szCs w:val="24"/>
          <w:lang w:val="hr-HR"/>
        </w:rPr>
      </w:pPr>
    </w:p>
    <w:p w:rsidRDefault="00AA4DBF" w:rsidP="00AA4DBF" w:rsidR="00AA4DBF" w:rsidRPr="00A15EE7">
      <w:pPr>
        <w:jc w:val="both"/>
        <w:rPr>
          <w:rFonts w:hAnsi="Times New Roman" w:ascii="Times New Roman"/>
          <w:szCs w:val="24"/>
          <w:lang w:val="hr-HR"/>
        </w:rPr>
      </w:pPr>
      <w:r w:rsidRPr="00107CA1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AKROBATSKI ROCK'N'ROLL KLUB "IN", Nikole Pavica 32, Z</w:t>
      </w:r>
      <w:r>
        <w:rPr>
          <w:rFonts w:hAnsi="Times New Roman" w:ascii="Times New Roman"/>
        </w:rPr>
        <w:t>agreb, OIB: 90311515608, dana 16</w:t>
      </w:r>
      <w:r w:rsidRPr="00107CA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svibnja</w:t>
      </w:r>
      <w:r w:rsidRPr="00107CA1">
        <w:rPr>
          <w:rFonts w:hAnsi="Times New Roman" w:ascii="Times New Roman"/>
        </w:rPr>
        <w:t xml:space="preserve"> 2016. godine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AA4DBF" w:rsidRPr="00107CA1">
        <w:rPr>
          <w:rFonts w:hAnsi="Times New Roman" w:ascii="Times New Roman"/>
        </w:rPr>
        <w:t>AKROBATSKI ROCK'N'ROLL KLUB "IN", Nikole Pavica 32, Z</w:t>
      </w:r>
      <w:r w:rsidR="00AA4DBF">
        <w:rPr>
          <w:rFonts w:hAnsi="Times New Roman" w:ascii="Times New Roman"/>
        </w:rPr>
        <w:t>agreb, OIB: 90311515608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C82E77">
        <w:rPr>
          <w:rFonts w:hAnsi="Times New Roman" w:ascii="Times New Roman"/>
          <w:szCs w:val="24"/>
        </w:rPr>
        <w:t>16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367434" w:rsidR="00367434" w:rsidRPr="00367434">
      <w:pPr>
        <w:spacing w:lineRule="atLeast" w:line="0"/>
        <w:ind w:hanging="705" w:left="705"/>
        <w:contextualSpacing/>
        <w:rPr>
          <w:rFonts w:eastAsia="Calibri" w:hAnsi="Times New Roman" w:ascii="Times New Roman"/>
          <w:szCs w:val="24"/>
          <w:lang w:eastAsia="en-US" w:val="hr-HR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367434" w:rsidRPr="00367434">
        <w:rPr>
          <w:rFonts w:eastAsia="Calibri" w:hAnsi="Times New Roman" w:ascii="Times New Roman"/>
          <w:szCs w:val="24"/>
          <w:lang w:eastAsia="en-US" w:val="hr-HR"/>
        </w:rPr>
        <w:t>MILJENKO MARINIĆ, Zagreb, Lopudska 1a, OIB:34668485052</w:t>
      </w:r>
      <w:r w:rsidR="00367434">
        <w:rPr>
          <w:rFonts w:eastAsia="Calibri" w:hAnsi="Times New Roman" w:ascii="Times New Roman"/>
          <w:szCs w:val="24"/>
          <w:lang w:eastAsia="en-US" w:val="hr-HR"/>
        </w:rPr>
        <w:t>.</w:t>
      </w:r>
    </w:p>
    <w:p w:rsidRDefault="004874DA" w:rsidP="003742ED" w:rsidR="004874DA" w:rsidRPr="002B132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AA4DBF" w:rsidRPr="00107CA1">
        <w:rPr>
          <w:rFonts w:hAnsi="Times New Roman" w:ascii="Times New Roman"/>
        </w:rPr>
        <w:t>AKROBATSKI ROCK'N'ROLL KLUB "IN", Nikole Pavica 32, Z</w:t>
      </w:r>
      <w:r w:rsidR="00AA4DBF">
        <w:rPr>
          <w:rFonts w:hAnsi="Times New Roman" w:ascii="Times New Roman"/>
        </w:rPr>
        <w:t>agreb, OIB: 90311515608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384433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A4DBF">
        <w:rPr>
          <w:rFonts w:hAnsi="Times New Roman" w:ascii="Times New Roman"/>
          <w:lang w:val="hr-HR"/>
        </w:rPr>
        <w:t>2.644,71 kuna</w:t>
      </w:r>
      <w:r w:rsidR="00AA4DBF" w:rsidRPr="00A15EE7">
        <w:rPr>
          <w:rFonts w:hAnsi="Times New Roman" w:ascii="Times New Roman"/>
          <w:lang w:val="hr-HR"/>
        </w:rPr>
        <w:t xml:space="preserve"> na dan </w:t>
      </w:r>
      <w:r w:rsidR="00AA4DBF">
        <w:rPr>
          <w:rFonts w:hAnsi="Times New Roman" w:ascii="Times New Roman"/>
          <w:lang w:val="hr-HR"/>
        </w:rPr>
        <w:t>1</w:t>
      </w:r>
      <w:r w:rsidR="00AA4DBF" w:rsidRPr="00A15EE7">
        <w:rPr>
          <w:rFonts w:hAnsi="Times New Roman" w:ascii="Times New Roman"/>
          <w:lang w:val="hr-HR"/>
        </w:rPr>
        <w:t>.9.2015</w:t>
      </w:r>
      <w:r w:rsidR="00384433" w:rsidRPr="00A15EE7">
        <w:rPr>
          <w:rFonts w:hAnsi="Times New Roman" w:ascii="Times New Roman"/>
          <w:lang w:val="hr-HR"/>
        </w:rPr>
        <w:t>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461D1E">
        <w:rPr>
          <w:rFonts w:hAnsi="Times New Roman" w:ascii="Times New Roman"/>
          <w:lang w:val="hr-HR"/>
        </w:rPr>
        <w:t>1</w:t>
      </w:r>
      <w:r w:rsidR="00B4521F">
        <w:rPr>
          <w:rFonts w:hAnsi="Times New Roman" w:ascii="Times New Roman"/>
          <w:lang w:val="hr-HR"/>
        </w:rPr>
        <w:t>8</w:t>
      </w:r>
      <w:r>
        <w:rPr>
          <w:rFonts w:hAnsi="Times New Roman" w:ascii="Times New Roman"/>
          <w:lang w:val="hr-HR"/>
        </w:rPr>
        <w:t>.</w:t>
      </w:r>
      <w:r w:rsidR="00C82E77">
        <w:rPr>
          <w:rFonts w:hAnsi="Times New Roman" w:ascii="Times New Roman"/>
          <w:lang w:val="hr-HR"/>
        </w:rPr>
        <w:t xml:space="preserve"> veljače</w:t>
      </w:r>
      <w:r>
        <w:rPr>
          <w:rFonts w:hAnsi="Times New Roman" w:ascii="Times New Roman"/>
          <w:lang w:val="hr-HR"/>
        </w:rPr>
        <w:t xml:space="preserve"> 201</w:t>
      </w:r>
      <w:r w:rsidR="00C82E77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</w:t>
      </w:r>
      <w:r w:rsidR="005E6DDF">
        <w:rPr>
          <w:rFonts w:hAnsi="Times New Roman" w:ascii="Times New Roman"/>
          <w:lang w:val="hr-HR"/>
        </w:rPr>
        <w:t>dostavile su prokazni popis imovine iz kojeg je vidljivo kako dužnik nema imovine.</w:t>
      </w:r>
      <w:r w:rsidRPr="00ED171E">
        <w:rPr>
          <w:rFonts w:hAnsi="Times New Roman" w:ascii="Times New Roman"/>
          <w:lang w:val="hr-HR"/>
        </w:rPr>
        <w:t xml:space="preserve"> </w:t>
      </w:r>
      <w:r w:rsidR="005E6DDF">
        <w:rPr>
          <w:rFonts w:hAnsi="Times New Roman" w:ascii="Times New Roman"/>
          <w:lang w:val="hr-HR"/>
        </w:rPr>
        <w:t>V</w:t>
      </w:r>
      <w:r w:rsidRPr="00ED171E">
        <w:rPr>
          <w:rFonts w:hAnsi="Times New Roman" w:ascii="Times New Roman"/>
          <w:lang w:val="hr-HR"/>
        </w:rPr>
        <w:t xml:space="preserve">jerovnici dužnika u ostavljenom roku od 45 dana </w:t>
      </w:r>
      <w:r w:rsidR="005E6DDF">
        <w:rPr>
          <w:rFonts w:hAnsi="Times New Roman" w:ascii="Times New Roman"/>
          <w:lang w:val="hr-HR"/>
        </w:rPr>
        <w:t xml:space="preserve">nisu </w:t>
      </w:r>
      <w:r w:rsidRPr="00ED171E">
        <w:rPr>
          <w:rFonts w:hAnsi="Times New Roman" w:ascii="Times New Roman"/>
          <w:lang w:val="hr-HR"/>
        </w:rPr>
        <w:t xml:space="preserve">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C82E77">
        <w:rPr>
          <w:rFonts w:hAnsi="Times New Roman" w:ascii="Times New Roman"/>
          <w:lang w:val="hr-HR"/>
        </w:rPr>
        <w:t>16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134213" w:rsidP="00E91121" w:rsidR="001342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4213" w:rsidP="00E91121" w:rsidR="001342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34213" w:rsidP="00E91121" w:rsidR="0013421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34213" w:rsidP="00E91121" w:rsidR="001342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34213" w:rsidP="00E91121" w:rsidR="0013421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34213" w:rsidP="00E91121" w:rsidR="0013421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A5ACF" w:rsidP="00567821" w:rsidR="00AA5AC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AA5ACF" w:rsidP="004874DA" w:rsidR="00AA5ACF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134213" w:rsidP="004874DA" w:rsidR="0013421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07C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B4521F">
      <w:rPr>
        <w:rFonts w:hAnsi="Times New Roman" w:ascii="Times New Roman"/>
        <w:lang w:val="hr-HR"/>
      </w:rPr>
      <w:t>90</w:t>
    </w:r>
    <w:r w:rsidR="00AA4DBF">
      <w:rPr>
        <w:rFonts w:hAnsi="Times New Roman" w:ascii="Times New Roman"/>
        <w:lang w:val="hr-HR"/>
      </w:rPr>
      <w:t>74</w:t>
    </w:r>
    <w:r w:rsidR="00403035">
      <w:rPr>
        <w:rFonts w:hAnsi="Times New Roman" w:ascii="Times New Roman"/>
        <w:lang w:val="hr-HR"/>
      </w:rPr>
      <w:t>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7CD" w:rsidP="00840E3D" w:rsidR="00840E3D">
    <w:pPr>
      <w:pStyle w:val="Zaglavlje"/>
      <w:rPr>
        <w:rFonts w:hAnsi="Times New Roman" w:ascii="Times New Roman"/>
        <w:lang w:val="hr-HR"/>
      </w:rPr>
    </w:pPr>
  </w:p>
  <w:p w:rsidRDefault="008F07CD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134213"/>
    <w:rsid w:val="0018212E"/>
    <w:rsid w:val="001E0AD0"/>
    <w:rsid w:val="001F33BC"/>
    <w:rsid w:val="00217C60"/>
    <w:rsid w:val="00287A20"/>
    <w:rsid w:val="00367434"/>
    <w:rsid w:val="003742ED"/>
    <w:rsid w:val="00384433"/>
    <w:rsid w:val="00403035"/>
    <w:rsid w:val="004351E1"/>
    <w:rsid w:val="00461D1E"/>
    <w:rsid w:val="004874DA"/>
    <w:rsid w:val="004B3248"/>
    <w:rsid w:val="00567821"/>
    <w:rsid w:val="005C2720"/>
    <w:rsid w:val="005E6DDF"/>
    <w:rsid w:val="00693E44"/>
    <w:rsid w:val="00737210"/>
    <w:rsid w:val="00770B13"/>
    <w:rsid w:val="00771118"/>
    <w:rsid w:val="00772BCE"/>
    <w:rsid w:val="00791143"/>
    <w:rsid w:val="00820848"/>
    <w:rsid w:val="008A40ED"/>
    <w:rsid w:val="008F07CD"/>
    <w:rsid w:val="009B1AB7"/>
    <w:rsid w:val="009E11B2"/>
    <w:rsid w:val="009F0D91"/>
    <w:rsid w:val="00AA4DBF"/>
    <w:rsid w:val="00AA5ACF"/>
    <w:rsid w:val="00B30EDF"/>
    <w:rsid w:val="00B41490"/>
    <w:rsid w:val="00B4521F"/>
    <w:rsid w:val="00C82E77"/>
    <w:rsid w:val="00C84192"/>
    <w:rsid w:val="00CE7AC4"/>
    <w:rsid w:val="00DE3651"/>
    <w:rsid w:val="00DE4A13"/>
    <w:rsid w:val="00DE4E0B"/>
    <w:rsid w:val="00DE7FDB"/>
    <w:rsid w:val="00DF08C9"/>
    <w:rsid w:val="00E2099E"/>
    <w:rsid w:val="00F10023"/>
    <w:rsid w:val="00F117C9"/>
    <w:rsid w:val="00F8547D"/>
    <w:rsid w:val="00FD6FB4"/>
    <w:rsid w:val="00FF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7C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7C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7C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7C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0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7C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7C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7C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7C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9074</izvorni_sadrzaj>
    <derivirana_varijabla naziv="DomainObject.Predmet.Broj_1">9074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St-9074/2015</izvorni_sadrzaj>
    <derivirana_varijabla naziv="DomainObject.Predmet.OznakaBroj_1">St-9074/2015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AKROBATSKI ROCK'N'ROLL KLUB ''IN''</izvorni_sadrzaj>
    <derivirana_varijabla naziv="DomainObject.Predmet.ProtustrankaFormated_1">  AKROBATSKI ROCK'N'ROLL KLUB ''IN''</derivirana_varijabla>
  </DomainObject.Predmet.ProtustrankaFormated>
  <DomainObject.Predmet.ProtustrankaFormatedOIB>
    <izvorni_sadrzaj>  AKROBATSKI ROCK'N'ROLL KLUB ''IN'', OIB 90311515608</izvorni_sadrzaj>
    <derivirana_varijabla naziv="DomainObject.Predmet.ProtustrankaFormatedOIB_1">  AKROBATSKI ROCK'N'ROLL KLUB ''IN'', OIB 90311515608</derivirana_varijabla>
  </DomainObject.Predmet.ProtustrankaFormatedOIB>
  <DomainObject.Predmet.ProtustrankaFormatedWithAdress>
    <izvorni_sadrzaj> AKROBATSKI ROCK'N'ROLL KLUB ''IN'', Nikole Pavića 32, 10000 Zagreb</izvorni_sadrzaj>
    <derivirana_varijabla naziv="DomainObject.Predmet.ProtustrankaFormatedWithAdress_1"> AKROBATSKI ROCK'N'ROLL KLUB ''IN'', Nikole Pavića 32, 10000 Zagreb</derivirana_varijabla>
  </DomainObject.Predmet.ProtustrankaFormatedWithAdress>
  <DomainObject.Predmet.ProtustrankaFormatedWithAdressOIB>
    <izvorni_sadrzaj> AKROBATSKI ROCK'N'ROLL KLUB ''IN'', OIB 90311515608, Nikole Pavića 32, 10000 Zagreb</izvorni_sadrzaj>
    <derivirana_varijabla naziv="DomainObject.Predmet.ProtustrankaFormatedWithAdressOIB_1"> AKROBATSKI ROCK'N'ROLL KLUB ''IN'', OIB 90311515608, Nikole Pavića 32, 10000 Zagreb</derivirana_varijabla>
  </DomainObject.Predmet.ProtustrankaFormatedWithAdressOIB>
  <DomainObject.Predmet.ProtustrankaWithAdress>
    <izvorni_sadrzaj>AKROBATSKI ROCK'N'ROLL KLUB ''IN'' Nikole Pavića 32, 10000 Zagreb</izvorni_sadrzaj>
    <derivirana_varijabla naziv="DomainObject.Predmet.ProtustrankaWithAdress_1">AKROBATSKI ROCK'N'ROLL KLUB ''IN'' Nikole Pavića 32, 10000 Zagreb</derivirana_varijabla>
  </DomainObject.Predmet.ProtustrankaWithAdress>
  <DomainObject.Predmet.ProtustrankaWithAdressOIB>
    <izvorni_sadrzaj>AKROBATSKI ROCK'N'ROLL KLUB ''IN'', OIB 90311515608, Nikole Pavića 32, 10000 Zagreb</izvorni_sadrzaj>
    <derivirana_varijabla naziv="DomainObject.Predmet.ProtustrankaWithAdressOIB_1">AKROBATSKI ROCK'N'ROLL KLUB ''IN'', OIB 90311515608, Nikole Pavića 32, 10000 Zagreb</derivirana_varijabla>
  </DomainObject.Predmet.ProtustrankaWithAdressOIB>
  <DomainObject.Predmet.ProtustrankaNazivFormated>
    <izvorni_sadrzaj>AKROBATSKI ROCK'N'ROLL KLUB ''IN''</izvorni_sadrzaj>
    <derivirana_varijabla naziv="DomainObject.Predmet.ProtustrankaNazivFormated_1">AKROBATSKI ROCK'N'ROLL KLUB ''IN''</derivirana_varijabla>
  </DomainObject.Predmet.ProtustrankaNazivFormated>
  <DomainObject.Predmet.ProtustrankaNazivFormatedOIB>
    <izvorni_sadrzaj>AKROBATSKI ROCK'N'ROLL KLUB ''IN'', OIB 90311515608</izvorni_sadrzaj>
    <derivirana_varijabla naziv="DomainObject.Predmet.ProtustrankaNazivFormatedOIB_1">AKROBATSKI ROCK'N'ROLL KLUB ''IN'', OIB 90311515608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AKROBATSKI ROCK'N'ROLL KLUB ''IN''</item>
    </izvorni_sadrzaj>
    <derivirana_varijabla naziv="DomainObject.Predmet.ProtuStrankaListFormated_1">
      <item>AKROBATSKI ROCK'N'ROLL KLUB ''IN''</item>
    </derivirana_varijabla>
  </DomainObject.Predmet.ProtuStrankaListFormated>
  <DomainObject.Predmet.ProtuStrankaListFormatedOIB>
    <izvorni_sadrzaj>
      <item>AKROBATSKI ROCK'N'ROLL KLUB ''IN'', OIB 90311515608</item>
    </izvorni_sadrzaj>
    <derivirana_varijabla naziv="DomainObject.Predmet.ProtuStrankaListFormatedOIB_1">
      <item>AKROBATSKI ROCK'N'ROLL KLUB ''IN'', OIB 90311515608</item>
    </derivirana_varijabla>
  </DomainObject.Predmet.ProtuStrankaListFormatedOIB>
  <DomainObject.Predmet.ProtuStrankaListFormatedWithAdress>
    <izvorni_sadrzaj>
      <item>AKROBATSKI ROCK'N'ROLL KLUB ''IN'', Nikole Pavića 32, 10000 Zagreb</item>
    </izvorni_sadrzaj>
    <derivirana_varijabla naziv="DomainObject.Predmet.ProtuStrankaListFormatedWithAdress_1">
      <item>AKROBATSKI ROCK'N'ROLL KLUB ''IN'', Nikole Pavića 32, 10000 Zagreb</item>
    </derivirana_varijabla>
  </DomainObject.Predmet.ProtuStrankaListFormatedWithAdress>
  <DomainObject.Predmet.ProtuStrankaListFormatedWithAdressOIB>
    <izvorni_sadrzaj>
      <item>AKROBATSKI ROCK'N'ROLL KLUB ''IN'', OIB 90311515608, Nikole Pavića 32, 10000 Zagreb</item>
    </izvorni_sadrzaj>
    <derivirana_varijabla naziv="DomainObject.Predmet.ProtuStrankaListFormatedWithAdressOIB_1">
      <item>AKROBATSKI ROCK'N'ROLL KLUB ''IN'', OIB 90311515608, Nikole Pavića 32, 10000 Zagreb</item>
    </derivirana_varijabla>
  </DomainObject.Predmet.ProtuStrankaListFormatedWithAdressOIB>
  <DomainObject.Predmet.ProtuStrankaListNazivFormated>
    <izvorni_sadrzaj>
      <item>AKROBATSKI ROCK'N'ROLL KLUB ''IN''</item>
    </izvorni_sadrzaj>
    <derivirana_varijabla naziv="DomainObject.Predmet.ProtuStrankaListNazivFormated_1">
      <item>AKROBATSKI ROCK'N'ROLL KLUB ''IN''</item>
    </derivirana_varijabla>
  </DomainObject.Predmet.ProtuStrankaListNazivFormated>
  <DomainObject.Predmet.ProtuStrankaListNazivFormatedOIB>
    <izvorni_sadrzaj>
      <item>AKROBATSKI ROCK'N'ROLL KLUB ''IN'', OIB 90311515608</item>
    </izvorni_sadrzaj>
    <derivirana_varijabla naziv="DomainObject.Predmet.ProtuStrankaListNazivFormatedOIB_1">
      <item>AKROBATSKI ROCK'N'ROLL KLUB ''IN'', OIB 90311515608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AKROBATSKI ROCK'N'ROLL KLUB ''IN''</izvorni_sadrzaj>
    <derivirana_varijabla naziv="DomainObject.Predmet.ProtustrankaIDrugi_1">AKROBATSKI ROCK'N'ROLL KLUB ''IN''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AKROBATSKI ROCK'N'ROLL KLUB ''IN'', OIB 90311515608, Nikole Pavića 32, 10000 Zagreb</izvorni_sadrzaj>
    <derivirana_varijabla naziv="DomainObject.Predmet.ProtustrankaIDrugiAdressOIB_1">AKROBATSKI ROCK'N'ROLL KLUB ''IN'', OIB 90311515608, Nikole Pavića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AKROBATSKI ROCK'N'ROLL KLUB ''IN''</item>
      <item>FINA Regionalni centar Zagreb</item>
      <item>HRVATSKI ZAVOD ZA MIROVINSKO OSIGURANJE</item>
      <item>Financijska agencija</item>
    </izvorni_sadrzaj>
    <derivirana_varijabla naziv="DomainObject.Predmet.SudioniciListNaziv_1">
      <item>AKROBATSKI ROCK'N'ROLL KLUB ''IN''</item>
      <item>FINA Regionalni centar Zagreb</item>
      <item>HRVATSKI ZAVOD ZA MIROVINSKO OSIGURANJE</item>
      <item>Financijska agencija</item>
    </derivirana_varijabla>
  </DomainObject.Predmet.SudioniciListNaziv>
  <DomainObject.Predmet.SudioniciListAdressOIB>
    <izvorni_sadrzaj>
      <item>AKROBATSKI ROCK'N'ROLL KLUB ''IN'', OIB 90311515608, Nikole Pavića 32,10000 Zagreb</item>
      <item>FINA Regionalni centar Zagreb, OIB 85821130368, Trg svibanjskih žrtava 1995. br.,10000 Zagreb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AKROBATSKI ROCK'N'ROLL KLUB ''IN'', OIB 90311515608, Nikole Pavića 32,10000 Zagreb</item>
      <item>FINA Regionalni centar Zagreb, OIB 85821130368, Trg svibanjskih žrtava 1995. br.,10000 Zagreb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90311515608</item>
      <item>, OIB 85821130368</item>
      <item>, OIB 84397956623</item>
      <item>, OIB 85821130368</item>
    </izvorni_sadrzaj>
    <derivirana_varijabla naziv="DomainObject.Predmet.SudioniciListNazivOIB_1">
      <item>, OIB 90311515608</item>
      <item>, OIB 85821130368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567</properties:Words>
  <properties:Characters>3098</properties:Characters>
  <properties:Lines>105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2016-05-16T12:10:00Z</dcterms:created>
  <dc:creator>Nikola Ribarić</dc:creator>
  <cp:lastModifiedBy>Jadranka Zelić</cp:lastModifiedBy>
  <cp:lastPrinted>2016-05-16T12:49:00Z</cp:lastPrinted>
  <dcterms:modified xmlns:xsi="http://www.w3.org/2001/XMLSchema-instance" xsi:type="dcterms:W3CDTF">2016-05-16T12:50:00Z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