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c391" w14:paraId="d3dc391" w:rsidRDefault="006E2E0D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665EF2">
        <w:t>817</w:t>
      </w:r>
      <w:proofErr w:type="spellEnd"/>
      <w:r w:rsidR="00665EF2">
        <w:t>/</w:t>
      </w:r>
      <w:proofErr w:type="spellStart"/>
      <w:r w:rsidR="00665EF2">
        <w:t>13</w:t>
      </w:r>
      <w:proofErr w:type="spellEnd"/>
      <w:r w:rsidR="00665EF2">
        <w:t>-</w:t>
      </w:r>
      <w:proofErr w:type="spellStart"/>
      <w:r w:rsidR="00434B74">
        <w:t>63</w:t>
      </w:r>
      <w:proofErr w:type="spellEnd"/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07145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E2E0D" w:rsidP="003E6C32" w:rsid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E6C32" w:rsidP="003E6C32" w:rsidR="003E6C32">
      <w:pPr>
        <w:ind w:hanging="720" w:left="360"/>
        <w:rPr>
          <w:sz w:val="22"/>
          <w:szCs w:val="22"/>
        </w:rPr>
      </w:pPr>
    </w:p>
    <w:p w:rsidRDefault="003E6C32" w:rsidP="003E6C32" w:rsidR="003E6C32" w:rsidRPr="003E6C32">
      <w:pPr>
        <w:ind w:hanging="720" w:left="360"/>
        <w:rPr>
          <w:sz w:val="22"/>
          <w:szCs w:val="22"/>
        </w:rPr>
      </w:pPr>
    </w:p>
    <w:p w:rsidRDefault="006E2E0D" w:rsidP="006E2E0D" w:rsidR="006E2E0D" w:rsidRPr="005E05E5">
      <w:pPr>
        <w:pStyle w:val="Tijeloteksta"/>
        <w:jc w:val="right"/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REPUBLIKA HRVATSKA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3E6C32" w:rsidP="006E2E0D" w:rsidR="003E6C32">
      <w:pPr>
        <w:pStyle w:val="Tijeloteksta"/>
        <w:ind w:left="360"/>
        <w:jc w:val="center"/>
        <w:rPr>
          <w:b/>
          <w:bCs/>
        </w:rPr>
      </w:pPr>
    </w:p>
    <w:p w:rsidRDefault="006E2E0D" w:rsidP="006E2E0D" w:rsidR="006E2E0D">
      <w:pPr>
        <w:pStyle w:val="Tijeloteksta"/>
        <w:rPr>
          <w:b/>
          <w:bCs/>
        </w:rPr>
      </w:pPr>
    </w:p>
    <w:p w:rsidRDefault="006E2E0D" w:rsidP="003E6C32" w:rsidR="003E6C32">
      <w:pPr>
        <w:ind w:firstLine="708"/>
        <w:jc w:val="both"/>
      </w:pPr>
      <w:r>
        <w:t xml:space="preserve">Trgovački sud u Osijeku, po sucu pojedincu Jadranki Herman kao stečajnom sucu, u stečajnom  postupku nad </w:t>
      </w:r>
      <w:r w:rsidR="00773836">
        <w:t xml:space="preserve">imovinom dužnika pojedinca – obrtnika Josip </w:t>
      </w:r>
      <w:proofErr w:type="spellStart"/>
      <w:r w:rsidR="00773836">
        <w:t>Denih</w:t>
      </w:r>
      <w:proofErr w:type="spellEnd"/>
      <w:r w:rsidR="00773836">
        <w:t xml:space="preserve"> </w:t>
      </w:r>
      <w:proofErr w:type="spellStart"/>
      <w:r w:rsidR="00773836">
        <w:t>vl</w:t>
      </w:r>
      <w:proofErr w:type="spellEnd"/>
      <w:r w:rsidR="00773836">
        <w:t xml:space="preserve">. MRAMOR Kamenoklesarski obrt, u stečaju, Beli Manastir, Ivana Mažuranića </w:t>
      </w:r>
      <w:proofErr w:type="spellStart"/>
      <w:r w:rsidR="00773836">
        <w:t>1b</w:t>
      </w:r>
      <w:proofErr w:type="spellEnd"/>
      <w:r w:rsidR="00773836">
        <w:t xml:space="preserve">, </w:t>
      </w:r>
      <w:proofErr w:type="spellStart"/>
      <w:r w:rsidR="00773836">
        <w:t>OIB</w:t>
      </w:r>
      <w:proofErr w:type="spellEnd"/>
      <w:r w:rsidR="00773836">
        <w:t xml:space="preserve"> </w:t>
      </w:r>
      <w:proofErr w:type="spellStart"/>
      <w:r w:rsidR="00773836">
        <w:t>58258712535</w:t>
      </w:r>
      <w:proofErr w:type="spellEnd"/>
      <w:r>
        <w:t xml:space="preserve">, dana </w:t>
      </w:r>
      <w:r w:rsidR="003D2498">
        <w:t xml:space="preserve">8. prosinca </w:t>
      </w:r>
      <w:proofErr w:type="spellStart"/>
      <w:r w:rsidR="003D2498">
        <w:t>2016</w:t>
      </w:r>
      <w:proofErr w:type="spellEnd"/>
      <w:r w:rsidR="003D2498">
        <w:t>. godine</w:t>
      </w:r>
      <w:r>
        <w:t xml:space="preserve">                   </w:t>
      </w:r>
    </w:p>
    <w:p w:rsidRDefault="003E6C32" w:rsidP="003E6C32" w:rsidR="003E6C32">
      <w:pPr>
        <w:ind w:firstLine="708"/>
        <w:jc w:val="both"/>
      </w:pPr>
    </w:p>
    <w:p w:rsidRDefault="003E6C32" w:rsidP="003E6C32" w:rsidR="003E6C32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3E6C32" w:rsidP="00A2646D" w:rsidR="003E6C32">
      <w:pPr>
        <w:jc w:val="both"/>
      </w:pPr>
    </w:p>
    <w:p w:rsidRDefault="003E6C32" w:rsidP="00A2646D" w:rsidR="003E6C32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proofErr w:type="spellStart"/>
      <w:r w:rsidR="003D2498">
        <w:t>DENIH</w:t>
      </w:r>
      <w:proofErr w:type="spellEnd"/>
      <w:r w:rsidR="003D2498">
        <w:t xml:space="preserve"> KLESARSTVO d.o.o. Beli Manastir, Ivana Mažuranića 1/b</w:t>
      </w:r>
      <w:r w:rsidR="00064260">
        <w:t>,</w:t>
      </w:r>
      <w:r w:rsidR="003D2498">
        <w:t xml:space="preserve"> </w:t>
      </w:r>
      <w:proofErr w:type="spellStart"/>
      <w:r w:rsidR="003D2498">
        <w:t>OIB</w:t>
      </w:r>
      <w:proofErr w:type="spellEnd"/>
      <w:r w:rsidR="00064260">
        <w:t>:</w:t>
      </w:r>
      <w:r w:rsidR="003D2498">
        <w:t xml:space="preserve"> </w:t>
      </w:r>
      <w:proofErr w:type="spellStart"/>
      <w:r w:rsidR="003D2498">
        <w:t>02635291775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BE32C1">
        <w:t xml:space="preserve"> pojedinca – obrtnika Josip </w:t>
      </w:r>
      <w:proofErr w:type="spellStart"/>
      <w:r w:rsidR="00BE32C1">
        <w:t>Denih</w:t>
      </w:r>
      <w:proofErr w:type="spellEnd"/>
      <w:r w:rsidR="00BE32C1">
        <w:t xml:space="preserve"> </w:t>
      </w:r>
      <w:proofErr w:type="spellStart"/>
      <w:r w:rsidR="00BE32C1">
        <w:t>vl</w:t>
      </w:r>
      <w:proofErr w:type="spellEnd"/>
      <w:r w:rsidR="00BE32C1">
        <w:t xml:space="preserve">. MRAMOR Kamenoklesarski obrt, u stečaju, Beli Manastir, Ivana Mažuranića </w:t>
      </w:r>
      <w:proofErr w:type="spellStart"/>
      <w:r w:rsidR="00BE32C1">
        <w:t>1b</w:t>
      </w:r>
      <w:proofErr w:type="spellEnd"/>
      <w:r w:rsidR="00BE32C1">
        <w:t xml:space="preserve">, </w:t>
      </w:r>
      <w:proofErr w:type="spellStart"/>
      <w:r w:rsidR="00BE32C1">
        <w:t>OIB</w:t>
      </w:r>
      <w:proofErr w:type="spellEnd"/>
      <w:r w:rsidR="00BE32C1">
        <w:t xml:space="preserve"> </w:t>
      </w:r>
      <w:proofErr w:type="spellStart"/>
      <w:r w:rsidR="00BE32C1">
        <w:t>58258712535</w:t>
      </w:r>
      <w:proofErr w:type="spellEnd"/>
      <w:r w:rsidR="00AE7D8E">
        <w:t xml:space="preserve">, </w:t>
      </w:r>
      <w:r w:rsidR="00AE43E1">
        <w:t>i to:</w:t>
      </w:r>
      <w:r w:rsidR="00BE32C1">
        <w:t xml:space="preserve"> </w:t>
      </w:r>
    </w:p>
    <w:p w:rsidRDefault="00BE32C1" w:rsidP="00F35A55" w:rsidR="00BE32C1">
      <w:pPr>
        <w:pStyle w:val="Tijeloteksta"/>
        <w:ind w:left="1065"/>
        <w:rPr>
          <w:color w:val="000000"/>
        </w:rPr>
      </w:pPr>
    </w:p>
    <w:p w:rsidRDefault="001E7B3A" w:rsidP="009C4523" w:rsidR="009C4523">
      <w:pPr>
        <w:ind w:left="1065"/>
        <w:jc w:val="both"/>
      </w:pPr>
      <w:proofErr w:type="spellStart"/>
      <w:r>
        <w:t>kčbr</w:t>
      </w:r>
      <w:proofErr w:type="spellEnd"/>
      <w:r>
        <w:t xml:space="preserve">. </w:t>
      </w:r>
      <w:proofErr w:type="spellStart"/>
      <w:r>
        <w:t>1906</w:t>
      </w:r>
      <w:proofErr w:type="spellEnd"/>
      <w:r>
        <w:t>/3 u</w:t>
      </w:r>
      <w:r w:rsidR="009C4523">
        <w:t xml:space="preserve"> naravi kamenoklesarska radionica, Ulica Ivana Mažuranića </w:t>
      </w:r>
      <w:proofErr w:type="spellStart"/>
      <w:r w:rsidR="009C4523">
        <w:t>18</w:t>
      </w:r>
      <w:proofErr w:type="spellEnd"/>
      <w:r w:rsidR="009C4523">
        <w:t xml:space="preserve"> i gospodarsko dvorište, ukup</w:t>
      </w:r>
      <w:r>
        <w:t xml:space="preserve">ne površine </w:t>
      </w:r>
      <w:proofErr w:type="spellStart"/>
      <w:r>
        <w:t>2471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3391</w:t>
      </w:r>
      <w:proofErr w:type="spellEnd"/>
      <w:r>
        <w:t xml:space="preserve"> </w:t>
      </w:r>
      <w:r w:rsidR="00456253">
        <w:t>k.o. Beli Manastir</w:t>
      </w:r>
    </w:p>
    <w:p w:rsidRDefault="00456253" w:rsidP="009C4523" w:rsidR="00456253">
      <w:pPr>
        <w:ind w:left="1065"/>
        <w:jc w:val="both"/>
      </w:pPr>
    </w:p>
    <w:p w:rsidRDefault="00456253" w:rsidP="009C4523" w:rsidR="00456253">
      <w:pPr>
        <w:ind w:left="1065"/>
        <w:jc w:val="both"/>
      </w:pPr>
      <w:r>
        <w:t xml:space="preserve">za </w:t>
      </w:r>
      <w:proofErr w:type="spellStart"/>
      <w:r>
        <w:t>kupovninu</w:t>
      </w:r>
      <w:proofErr w:type="spellEnd"/>
      <w:r>
        <w:t xml:space="preserve"> u iznosu od </w:t>
      </w:r>
      <w:proofErr w:type="spellStart"/>
      <w:r>
        <w:t>597.456</w:t>
      </w:r>
      <w:proofErr w:type="spellEnd"/>
      <w:r>
        <w:t>,</w:t>
      </w:r>
      <w:proofErr w:type="spellStart"/>
      <w:r>
        <w:t>34</w:t>
      </w:r>
      <w:proofErr w:type="spellEnd"/>
      <w:r>
        <w:t xml:space="preserve"> kn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proofErr w:type="spellStart"/>
      <w:r w:rsidR="00064260">
        <w:t>DENIH</w:t>
      </w:r>
      <w:proofErr w:type="spellEnd"/>
      <w:r w:rsidR="00064260">
        <w:t xml:space="preserve"> KLESARSTVO d.o.o. Beli Manastir, Ivana Mažuranića 1/b, </w:t>
      </w:r>
      <w:proofErr w:type="spellStart"/>
      <w:r w:rsidR="00064260">
        <w:t>OIB</w:t>
      </w:r>
      <w:proofErr w:type="spellEnd"/>
      <w:r w:rsidR="00064260">
        <w:t xml:space="preserve">: </w:t>
      </w:r>
      <w:proofErr w:type="spellStart"/>
      <w:r w:rsidR="00064260">
        <w:t>02635291775</w:t>
      </w:r>
      <w:proofErr w:type="spellEnd"/>
      <w:r w:rsidR="003757C2">
        <w:t>,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 u iznosu od </w:t>
      </w:r>
      <w:proofErr w:type="spellStart"/>
      <w:r w:rsidR="00456253">
        <w:t>537.710</w:t>
      </w:r>
      <w:proofErr w:type="spellEnd"/>
      <w:r w:rsidR="00456253">
        <w:t>,</w:t>
      </w:r>
      <w:proofErr w:type="spellStart"/>
      <w:r w:rsidR="00456253">
        <w:t>70</w:t>
      </w:r>
      <w:proofErr w:type="spellEnd"/>
      <w:r w:rsidR="00AE43E1">
        <w:t xml:space="preserve"> kn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3757C2">
        <w:t>817</w:t>
      </w:r>
      <w:proofErr w:type="spellEnd"/>
      <w:r w:rsidR="006E2E0D">
        <w:t>-</w:t>
      </w:r>
      <w:proofErr w:type="spellStart"/>
      <w:r w:rsidR="006E2E0D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117838" w:rsidR="00477294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117838" w:rsidP="00117838" w:rsidR="00117838">
      <w:pPr>
        <w:pStyle w:val="Tijeloteksta"/>
        <w:ind w:left="1065"/>
      </w:pPr>
    </w:p>
    <w:p w:rsidRDefault="00477294" w:rsidP="003E6C32" w:rsidR="00477294">
      <w:pPr>
        <w:pStyle w:val="Tijeloteksta"/>
        <w:ind w:left="1065"/>
      </w:pPr>
    </w:p>
    <w:p w:rsidRDefault="003E6C32" w:rsidP="003E6C32" w:rsidR="003E6C32" w:rsidRPr="003E6C32">
      <w:pPr>
        <w:pStyle w:val="Tijeloteksta"/>
        <w:ind w:left="1065"/>
        <w:jc w:val="center"/>
      </w:pPr>
      <w:r w:rsidRPr="003E6C32">
        <w:lastRenderedPageBreak/>
        <w:t>2</w:t>
      </w:r>
    </w:p>
    <w:p w:rsidRDefault="00477294" w:rsidP="00477294" w:rsidR="00477294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63</w:t>
      </w:r>
      <w:proofErr w:type="spellEnd"/>
    </w:p>
    <w:p w:rsidRDefault="003E6C32" w:rsidP="003E6C32" w:rsidR="003E6C32" w:rsidRPr="003E6C32">
      <w:pPr>
        <w:pStyle w:val="Tijeloteksta"/>
        <w:ind w:left="1065"/>
      </w:pP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F35A55" w:rsidR="00F35A55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Nakon pravomoćnosti rješenja o dosudi te nakon što </w:t>
      </w:r>
      <w:proofErr w:type="spellStart"/>
      <w:r w:rsidR="00F35A55">
        <w:t>kupovnina</w:t>
      </w:r>
      <w:proofErr w:type="spellEnd"/>
      <w:r w:rsidR="00F35A55">
        <w:t xml:space="preserve"> bude položena, u zemljišnim knjigama prigodom upisa prava vlasništva u korist kupca, određuje se upisati založno pravo na nekretninama iz točke  I  ovog rješenja a radi osiguranja tražbine po osnovi kredita u korist davatelja kredita</w:t>
      </w:r>
      <w:r w:rsidR="00AE7D8E">
        <w:t xml:space="preserve"> u skladu sa S</w:t>
      </w:r>
      <w:r w:rsidR="00F35A55">
        <w:t>porazumom o osiguranju.</w:t>
      </w:r>
    </w:p>
    <w:p w:rsidRDefault="00F35A55" w:rsidP="00AE7D8E" w:rsidR="00F35A55">
      <w:pPr>
        <w:pStyle w:val="Tijeloteksta"/>
        <w:ind w:left="1065"/>
      </w:pPr>
      <w:r>
        <w:t xml:space="preserve">Upis založnog prava zemljišno-knjižni sud će obaviti na temelju pravomoćnog rješenja o dosudi i potvrde ovog suda da je </w:t>
      </w:r>
      <w:proofErr w:type="spellStart"/>
      <w:r>
        <w:t>kupovnina</w:t>
      </w:r>
      <w:proofErr w:type="spellEnd"/>
      <w:r>
        <w:t xml:space="preserve"> položena.</w:t>
      </w: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IX</w:t>
      </w:r>
      <w:r w:rsidR="006F259C">
        <w:t xml:space="preserve">  Nalaže se </w:t>
      </w:r>
      <w:r w:rsidR="003E56EE">
        <w:t xml:space="preserve">Općinskom sudu u Osijeku Zemljišno knjižni odjel Beli Manastir </w:t>
      </w:r>
      <w:r>
        <w:t>zabilježit</w:t>
      </w:r>
      <w:r w:rsidR="00AE7D8E">
        <w:t>i u ze</w:t>
      </w:r>
      <w:r>
        <w:t xml:space="preserve">mljišnim knjigama dosudu nekretnina navedenih pod točkom I ovog rješenja. </w:t>
      </w:r>
    </w:p>
    <w:p w:rsidRDefault="00AE43E1" w:rsidP="00AE43E1" w:rsidR="00AE43E1">
      <w:pPr>
        <w:pStyle w:val="Tijeloteksta"/>
        <w:ind w:left="1065"/>
      </w:pPr>
      <w:r>
        <w:t xml:space="preserve"> </w:t>
      </w:r>
    </w:p>
    <w:p w:rsidRDefault="00737C36" w:rsidP="00737C36" w:rsidR="00737C36">
      <w:pPr>
        <w:rPr>
          <w:b/>
          <w:bCs/>
        </w:rPr>
      </w:pPr>
    </w:p>
    <w:p w:rsidRDefault="003E6C32" w:rsidP="00737C36" w:rsidR="003E6C32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737C36" w:rsidP="00737C36" w:rsidR="00737C36">
      <w:pPr>
        <w:jc w:val="center"/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</w:t>
      </w:r>
      <w:proofErr w:type="spellStart"/>
      <w:r>
        <w:t>164</w:t>
      </w:r>
      <w:proofErr w:type="spellEnd"/>
      <w:r>
        <w:t xml:space="preserve">. Stečajnog zakona, uz odgovarajuću primjenu odredaba pravila o ovrsi na nekretninama. </w:t>
      </w:r>
    </w:p>
    <w:p w:rsidRDefault="0070012E" w:rsidP="0070012E" w:rsidR="0070012E"/>
    <w:p w:rsidRDefault="0070012E" w:rsidP="0070012E" w:rsidR="003E6C32" w:rsidRPr="00D770B9">
      <w:pPr>
        <w:jc w:val="both"/>
      </w:pPr>
      <w:r>
        <w:tab/>
        <w:t xml:space="preserve">Na usmenoj  javnoj dražbi, radi prodaje nekretnina stečajnog dužnika, održanoj u prostorijama ovog suda dana </w:t>
      </w:r>
      <w:r w:rsidR="003E56EE">
        <w:t xml:space="preserve">7. prosinca </w:t>
      </w:r>
      <w:proofErr w:type="spellStart"/>
      <w:r w:rsidR="003E56EE">
        <w:t>2016</w:t>
      </w:r>
      <w:proofErr w:type="spellEnd"/>
      <w:r w:rsidR="003E56EE">
        <w:t>. godine, sudjelovao je kao ponuditelj</w:t>
      </w:r>
      <w:r>
        <w:t xml:space="preserve"> </w:t>
      </w:r>
      <w:r w:rsidR="003E56EE">
        <w:t xml:space="preserve">društvo </w:t>
      </w:r>
      <w:proofErr w:type="spellStart"/>
      <w:r w:rsidR="003E56EE">
        <w:t>DENIH</w:t>
      </w:r>
      <w:proofErr w:type="spellEnd"/>
      <w:r w:rsidR="003E56EE">
        <w:t xml:space="preserve"> KLESARSTVO d.o.o. Beli Manastir, Ivana Mažuranića 1/b, </w:t>
      </w:r>
      <w:proofErr w:type="spellStart"/>
      <w:r w:rsidR="003E56EE">
        <w:t>OIB</w:t>
      </w:r>
      <w:proofErr w:type="spellEnd"/>
      <w:r w:rsidR="003E56EE">
        <w:t xml:space="preserve">: </w:t>
      </w:r>
      <w:proofErr w:type="spellStart"/>
      <w:r w:rsidR="003E56EE">
        <w:t>02635291775</w:t>
      </w:r>
      <w:proofErr w:type="spellEnd"/>
      <w:r w:rsidR="003E56EE">
        <w:t xml:space="preserve">. kao jedini ponuditelj za nekretnine </w:t>
      </w:r>
      <w:r>
        <w:t xml:space="preserve">u točci I </w:t>
      </w:r>
      <w:r w:rsidR="003E56EE">
        <w:t>ovog rješenja dao je p</w:t>
      </w:r>
      <w:r w:rsidR="00282533">
        <w:t xml:space="preserve">onudu u iznosu od </w:t>
      </w:r>
      <w:proofErr w:type="spellStart"/>
      <w:r w:rsidR="00282533">
        <w:t>597.456</w:t>
      </w:r>
      <w:proofErr w:type="spellEnd"/>
      <w:r w:rsidR="00282533">
        <w:t>,</w:t>
      </w:r>
      <w:proofErr w:type="spellStart"/>
      <w:r w:rsidR="00282533">
        <w:t>34</w:t>
      </w:r>
      <w:proofErr w:type="spellEnd"/>
      <w:r w:rsidR="00282533">
        <w:t xml:space="preserve"> kn, u visini </w:t>
      </w:r>
      <w:r w:rsidR="009C5A3C">
        <w:t>utvrđene početne cijene iz za</w:t>
      </w:r>
      <w:r w:rsidR="004C72DF">
        <w:t>k</w:t>
      </w:r>
      <w:r w:rsidR="009C5A3C">
        <w:t>lj</w:t>
      </w:r>
      <w:r w:rsidR="00282533">
        <w:t>učka o prodaji St-</w:t>
      </w:r>
      <w:proofErr w:type="spellStart"/>
      <w:r w:rsidR="00282533">
        <w:t>817</w:t>
      </w:r>
      <w:proofErr w:type="spellEnd"/>
      <w:r w:rsidR="00282533">
        <w:t>/</w:t>
      </w:r>
      <w:proofErr w:type="spellStart"/>
      <w:r w:rsidR="00282533">
        <w:t>13</w:t>
      </w:r>
      <w:proofErr w:type="spellEnd"/>
      <w:r w:rsidR="00282533">
        <w:t>-</w:t>
      </w:r>
      <w:proofErr w:type="spellStart"/>
      <w:r w:rsidR="00282533">
        <w:t>59</w:t>
      </w:r>
      <w:proofErr w:type="spellEnd"/>
      <w:r w:rsidR="00282533">
        <w:t xml:space="preserve"> od </w:t>
      </w:r>
      <w:proofErr w:type="spellStart"/>
      <w:r w:rsidR="00282533">
        <w:t>15</w:t>
      </w:r>
      <w:proofErr w:type="spellEnd"/>
      <w:r w:rsidR="00282533">
        <w:t xml:space="preserve">. studenog </w:t>
      </w:r>
      <w:proofErr w:type="spellStart"/>
      <w:r w:rsidR="00282533">
        <w:t>2016</w:t>
      </w:r>
      <w:proofErr w:type="spellEnd"/>
      <w:r w:rsidR="00282533">
        <w:t xml:space="preserve">. godine. Stečajni sudac utvrdio je da je ponuditelj društvo </w:t>
      </w:r>
      <w:proofErr w:type="spellStart"/>
      <w:r w:rsidR="00282533">
        <w:t>DENIH</w:t>
      </w:r>
      <w:proofErr w:type="spellEnd"/>
      <w:r w:rsidR="00282533">
        <w:t xml:space="preserve"> KLESARSTVO d.o.o. Beli Manastir, Ivana Mažuranića 1/b, </w:t>
      </w:r>
      <w:proofErr w:type="spellStart"/>
      <w:r w:rsidR="00282533">
        <w:t>OIB</w:t>
      </w:r>
      <w:proofErr w:type="spellEnd"/>
      <w:r w:rsidR="00282533">
        <w:t xml:space="preserve">: </w:t>
      </w:r>
      <w:proofErr w:type="spellStart"/>
      <w:r w:rsidR="00282533">
        <w:t>02635291775</w:t>
      </w:r>
      <w:proofErr w:type="spellEnd"/>
      <w:r w:rsidR="009C5A3C">
        <w:t xml:space="preserve"> ispunio uvjete za dosudu gore navedenih nekretnina. Stoga je sud temeljem čl. </w:t>
      </w:r>
      <w:proofErr w:type="spellStart"/>
      <w:r w:rsidR="009C5A3C">
        <w:t>98</w:t>
      </w:r>
      <w:proofErr w:type="spellEnd"/>
      <w:r w:rsidR="009C5A3C"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2B28E2" w:rsidP="0070012E" w:rsidR="002B28E2">
      <w:pPr>
        <w:jc w:val="both"/>
        <w:rPr>
          <w:bCs/>
        </w:rPr>
      </w:pPr>
    </w:p>
    <w:p w:rsidRDefault="002B28E2" w:rsidP="0070012E" w:rsidR="002B28E2">
      <w:pPr>
        <w:jc w:val="both"/>
        <w:rPr>
          <w:bCs/>
        </w:rPr>
      </w:pPr>
    </w:p>
    <w:p w:rsidRDefault="002B28E2" w:rsidP="0070012E" w:rsidR="002B28E2">
      <w:pPr>
        <w:jc w:val="both"/>
        <w:rPr>
          <w:bCs/>
        </w:rPr>
      </w:pPr>
    </w:p>
    <w:p w:rsidRDefault="002B28E2" w:rsidP="0070012E" w:rsidR="002B28E2">
      <w:pPr>
        <w:jc w:val="both"/>
        <w:rPr>
          <w:bCs/>
        </w:rPr>
      </w:pPr>
    </w:p>
    <w:p w:rsidRDefault="002B28E2" w:rsidP="002B28E2" w:rsidR="002B28E2">
      <w:pPr>
        <w:pStyle w:val="Tijeloteksta"/>
        <w:jc w:val="right"/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817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63</w:t>
      </w:r>
      <w:proofErr w:type="spellEnd"/>
    </w:p>
    <w:p w:rsidRDefault="002B28E2" w:rsidP="002B28E2" w:rsidR="002B28E2">
      <w:pPr>
        <w:jc w:val="center"/>
        <w:rPr>
          <w:bCs/>
        </w:rPr>
      </w:pPr>
      <w:r>
        <w:rPr>
          <w:bCs/>
        </w:rPr>
        <w:t>3</w:t>
      </w:r>
    </w:p>
    <w:p w:rsidRDefault="002B28E2" w:rsidP="0070012E" w:rsidR="002B28E2">
      <w:pPr>
        <w:jc w:val="both"/>
        <w:rPr>
          <w:bCs/>
        </w:rPr>
      </w:pPr>
    </w:p>
    <w:p w:rsidRDefault="002B28E2" w:rsidP="0070012E" w:rsidR="002B28E2">
      <w:pPr>
        <w:jc w:val="both"/>
        <w:rPr>
          <w:bCs/>
        </w:rPr>
      </w:pPr>
    </w:p>
    <w:p w:rsidRDefault="0070012E" w:rsidP="0070012E" w:rsidR="0070012E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</w:t>
      </w:r>
      <w:r w:rsidR="00D770B9">
        <w:rPr>
          <w:bCs/>
        </w:rPr>
        <w:t>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3E6C32" w:rsidP="00D770B9" w:rsidR="003E6C32">
      <w:pPr>
        <w:rPr>
          <w:b/>
        </w:rPr>
      </w:pPr>
    </w:p>
    <w:p w:rsidRDefault="00D22B2F" w:rsidP="0070012E" w:rsidR="0070012E">
      <w:pPr>
        <w:jc w:val="center"/>
      </w:pPr>
      <w:r>
        <w:t xml:space="preserve">U Osijeku </w:t>
      </w:r>
      <w:r w:rsidR="00D770B9">
        <w:t>8. prosinca</w:t>
      </w:r>
      <w:r>
        <w:t xml:space="preserve"> </w:t>
      </w:r>
      <w:proofErr w:type="spellStart"/>
      <w:r w:rsidR="003E62F4">
        <w:t>2016</w:t>
      </w:r>
      <w:proofErr w:type="spellEnd"/>
      <w:r w:rsidR="003E62F4">
        <w:t>.</w:t>
      </w:r>
    </w:p>
    <w:p w:rsidRDefault="003E6C32" w:rsidP="0070012E" w:rsidR="003E6C32">
      <w:pPr>
        <w:jc w:val="center"/>
      </w:pPr>
    </w:p>
    <w:p w:rsidRDefault="0070012E" w:rsidP="0070012E" w:rsidR="0070012E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012E" w:rsidP="0070012E" w:rsidR="0070012E"/>
    <w:p w:rsidRDefault="0070012E" w:rsidP="0070012E" w:rsidR="0070012E"/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800F7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stečajni upravitelj Jo</w:t>
      </w:r>
      <w:r w:rsidR="00292C9C">
        <w:rPr>
          <w:bCs/>
        </w:rPr>
        <w:t>zo Pavičić odvjetnik iz Osijeka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proofErr w:type="spellStart"/>
      <w:r w:rsidR="00800F72">
        <w:t>DENIH</w:t>
      </w:r>
      <w:proofErr w:type="spellEnd"/>
      <w:r w:rsidR="00800F72">
        <w:t xml:space="preserve"> KLESARSTVO d.o.o. Beli </w:t>
      </w:r>
      <w:r w:rsidR="00292C9C">
        <w:t>Manastir, Ivana Mažuranića 1/b</w:t>
      </w:r>
    </w:p>
    <w:p w:rsidRDefault="002A5965" w:rsidP="00FB07C7" w:rsidR="00292C9C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292C9C">
        <w:t xml:space="preserve"> Hypo Alpe-</w:t>
      </w:r>
      <w:proofErr w:type="spellStart"/>
      <w:r w:rsidR="00292C9C">
        <w:t>Adria</w:t>
      </w:r>
      <w:proofErr w:type="spellEnd"/>
      <w:r w:rsidR="00292C9C">
        <w:t xml:space="preserve">-Bank d.d. </w:t>
      </w:r>
    </w:p>
    <w:p w:rsidRDefault="00292C9C" w:rsidP="00FB07C7" w:rsidR="002A5965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="002A5965">
        <w:t xml:space="preserve">RH MF Porezna uprava Područni ured Osijek </w:t>
      </w:r>
      <w:r>
        <w:t xml:space="preserve">– po </w:t>
      </w:r>
      <w:proofErr w:type="spellStart"/>
      <w:r>
        <w:t>ŽDO</w:t>
      </w:r>
      <w:proofErr w:type="spellEnd"/>
      <w:r>
        <w:t xml:space="preserve"> Osijek</w:t>
      </w:r>
    </w:p>
    <w:p w:rsidRDefault="00292C9C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Osijeku </w:t>
      </w:r>
      <w:r w:rsidR="002A5965">
        <w:t xml:space="preserve">zemljišno – knjižni odjel </w:t>
      </w:r>
      <w:r>
        <w:t>Beli Manastir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3E6C32" w:rsidP="009438AC" w:rsidR="00AE7D8E">
      <w:pPr>
        <w:numPr>
          <w:ilvl w:val="0"/>
          <w:numId w:val="1"/>
        </w:numPr>
      </w:pPr>
      <w:r>
        <w:t>kal</w:t>
      </w:r>
      <w:r w:rsidR="006C2E4C">
        <w:t>. 8/</w:t>
      </w:r>
      <w:proofErr w:type="spellStart"/>
      <w:r w:rsidR="006C2E4C">
        <w:t>12</w:t>
      </w:r>
      <w:proofErr w:type="spellEnd"/>
    </w:p>
    <w:p w:rsidRDefault="002A5965" w:rsidP="002A5965" w:rsidR="002A5965" w:rsidRPr="009438AC">
      <w:pPr>
        <w:ind w:left="360"/>
      </w:pPr>
    </w:p>
    <w:sectPr w:rsidSect="003E6C32" w:rsidR="002A5965" w:rsidRPr="009438AC">
      <w:pgSz w:h="16838" w:w="11906"/>
      <w:pgMar w:gutter="0" w:footer="708" w:header="708" w:left="1440" w:bottom="709" w:right="128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64260"/>
    <w:rsid w:val="0007145A"/>
    <w:rsid w:val="00082551"/>
    <w:rsid w:val="00117838"/>
    <w:rsid w:val="001E7B3A"/>
    <w:rsid w:val="00204164"/>
    <w:rsid w:val="002420C1"/>
    <w:rsid w:val="00260103"/>
    <w:rsid w:val="00282533"/>
    <w:rsid w:val="00292C9C"/>
    <w:rsid w:val="002A5965"/>
    <w:rsid w:val="002B28E2"/>
    <w:rsid w:val="003757C2"/>
    <w:rsid w:val="003D2498"/>
    <w:rsid w:val="003D75C8"/>
    <w:rsid w:val="003E56EE"/>
    <w:rsid w:val="003E62F4"/>
    <w:rsid w:val="003E6C32"/>
    <w:rsid w:val="00434B74"/>
    <w:rsid w:val="00456253"/>
    <w:rsid w:val="00477294"/>
    <w:rsid w:val="0048475C"/>
    <w:rsid w:val="004C72DF"/>
    <w:rsid w:val="004D5C30"/>
    <w:rsid w:val="00657546"/>
    <w:rsid w:val="00665EF2"/>
    <w:rsid w:val="006C2E4C"/>
    <w:rsid w:val="006E2E0D"/>
    <w:rsid w:val="006F259C"/>
    <w:rsid w:val="0070012E"/>
    <w:rsid w:val="00737C36"/>
    <w:rsid w:val="00752E5F"/>
    <w:rsid w:val="00753AD5"/>
    <w:rsid w:val="00773836"/>
    <w:rsid w:val="00780F93"/>
    <w:rsid w:val="007A55F2"/>
    <w:rsid w:val="007B5B74"/>
    <w:rsid w:val="00800F72"/>
    <w:rsid w:val="00836734"/>
    <w:rsid w:val="009438AC"/>
    <w:rsid w:val="009C1B13"/>
    <w:rsid w:val="009C4523"/>
    <w:rsid w:val="009C5A3C"/>
    <w:rsid w:val="00A2646D"/>
    <w:rsid w:val="00A30D25"/>
    <w:rsid w:val="00AE43E1"/>
    <w:rsid w:val="00AE7D8E"/>
    <w:rsid w:val="00AF2274"/>
    <w:rsid w:val="00B3282E"/>
    <w:rsid w:val="00B34F15"/>
    <w:rsid w:val="00B961EB"/>
    <w:rsid w:val="00BB5F40"/>
    <w:rsid w:val="00BE32C1"/>
    <w:rsid w:val="00BF7A36"/>
    <w:rsid w:val="00C067DF"/>
    <w:rsid w:val="00C868B3"/>
    <w:rsid w:val="00C93A82"/>
    <w:rsid w:val="00CF6A1A"/>
    <w:rsid w:val="00D07E0F"/>
    <w:rsid w:val="00D22B2F"/>
    <w:rsid w:val="00D3189F"/>
    <w:rsid w:val="00D67D22"/>
    <w:rsid w:val="00D770B9"/>
    <w:rsid w:val="00DD53EC"/>
    <w:rsid w:val="00DF6C09"/>
    <w:rsid w:val="00E21566"/>
    <w:rsid w:val="00E51A88"/>
    <w:rsid w:val="00EE3D3C"/>
    <w:rsid w:val="00F35A55"/>
    <w:rsid w:val="00F64B03"/>
    <w:rsid w:val="00F8702A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2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2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7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68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3EFAA-280A-4071-83C7-2CCF0D76D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3933</properties:Characters>
  <properties:Lines>132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2016-12-08T11:09:00Z</dcterms:created>
  <dc:creator>Herman Jadranka</dc:creator>
  <cp:lastModifiedBy>Maja Kocijan</cp:lastModifiedBy>
  <cp:lastPrinted>2016-12-08T11:05:00Z</cp:lastPrinted>
  <dcterms:modified xmlns:xsi="http://www.w3.org/2001/XMLSchema-instance" xsi:type="dcterms:W3CDTF">2016-12-08T11:10:00Z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