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beb0e25" w14:textId="beb0e25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5C6E04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5C6E04">
              <w:rPr>
                <w:rFonts w:eastAsia="Times New Roman" w:cs="Times New Roman"/>
                <w:kern w:val="0"/>
                <w:lang w:eastAsia="hr-HR" w:bidi="ar-SA"/>
              </w:rPr>
              <w:t>220/2019</w:t>
            </w:r>
            <w:r w:rsidR="00C7223E">
              <w:rPr>
                <w:rFonts w:eastAsia="Times New Roman" w:cs="Times New Roman"/>
                <w:kern w:val="0"/>
                <w:lang w:eastAsia="hr-HR" w:bidi="ar-SA"/>
              </w:rPr>
              <w:t>-8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5C6E04">
        <w:rPr>
          <w:rFonts w:cs="Times New Roman"/>
        </w:rPr>
        <w:t>kao sucu u stečajnom predmetu</w:t>
      </w:r>
      <w:r w:rsidRPr="00EF7BA6" w:rsidR="005C6E04">
        <w:rPr>
          <w:rFonts w:cs="Times New Roman"/>
          <w:kern w:val="2"/>
        </w:rPr>
        <w:t xml:space="preserve"> povodom </w:t>
      </w:r>
      <w:r w:rsidR="005C6E04">
        <w:rPr>
          <w:rFonts w:cs="Times New Roman"/>
        </w:rPr>
        <w:t xml:space="preserve">prijedloga predlagatelja </w:t>
      </w:r>
      <w:r w:rsidR="005C6E04">
        <w:t>Financijske agencije, Ulica grada Vukovara 70, Zagreb, OIB: 85821130368</w:t>
      </w:r>
      <w:r w:rsidR="005C6E04">
        <w:rPr>
          <w:rFonts w:cs="Times New Roman"/>
        </w:rPr>
        <w:t>, za otvaranje stečajnog postupka nad dužnikom PANČO MIL j.d.o.o., Ulica kralja Tomislava 144, Legrad, OIB: 73051577084</w:t>
      </w:r>
      <w:r w:rsidR="00B51CAF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0540D0">
        <w:rPr>
          <w:rFonts w:cs="Times New Roman"/>
        </w:rPr>
        <w:t xml:space="preserve">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5C6E04" w:rsidR="007C087D" w:rsidP="00743EC8" w:rsidRDefault="005C6E04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 w:rsidRPr="005C6E04">
        <w:rPr>
          <w:rFonts w:cs="Times New Roman"/>
          <w:lang w:eastAsia="hr-HR"/>
        </w:rPr>
        <w:t>Pozivaju se osobe koje imaju pravni interes za provedbom ovog stečajnog postupka nad stečajnim dužnikom</w:t>
      </w:r>
      <w:r w:rsidRPr="005C6E04">
        <w:rPr>
          <w:rFonts w:cs="Times New Roman"/>
        </w:rPr>
        <w:t xml:space="preserve"> PANČO MIL j.d.o.o., Ulica kralja Tomislava 144, Legrad, OIB: 73051577084</w:t>
      </w:r>
      <w:r w:rsidRPr="005C6E04">
        <w:rPr>
          <w:rFonts w:cs="Times New Roman"/>
          <w:lang w:eastAsia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St-220/2019, jer će u protivnom sud donijeti rješenje o otvaranju i zaključenju stečajnog postupka.</w:t>
      </w:r>
    </w:p>
    <w:p w:rsidRPr="005C6E04" w:rsidR="00A61381" w:rsidP="00743EC8" w:rsidRDefault="00A61381">
      <w:pPr>
        <w:jc w:val="both"/>
        <w:rPr>
          <w:rFonts w:cs="Times New Roman"/>
        </w:rPr>
      </w:pPr>
    </w:p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066E4">
        <w:rPr>
          <w:rFonts w:cs="Times New Roman"/>
        </w:rPr>
        <w:t>, v.r.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0D43" w:rsidP="00BA0147" w:rsidRDefault="009B0D43">
      <w:r>
        <w:separator/>
      </w:r>
    </w:p>
  </w:endnote>
  <w:endnote w:type="continuationSeparator" w:id="0">
    <w:p w:rsidR="009B0D43" w:rsidP="00BA0147" w:rsidRDefault="009B0D4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0D43" w:rsidP="00BA0147" w:rsidRDefault="009B0D43">
      <w:r>
        <w:separator/>
      </w:r>
    </w:p>
  </w:footnote>
  <w:footnote w:type="continuationSeparator" w:id="0">
    <w:p w:rsidR="009B0D43" w:rsidP="00BA0147" w:rsidRDefault="009B0D4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820CB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C6E04"/>
    <w:rsid w:val="005D0175"/>
    <w:rsid w:val="005F4618"/>
    <w:rsid w:val="005F7221"/>
    <w:rsid w:val="006063E0"/>
    <w:rsid w:val="006066E4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43EC8"/>
    <w:rsid w:val="0076577E"/>
    <w:rsid w:val="0079114C"/>
    <w:rsid w:val="007945AC"/>
    <w:rsid w:val="007B0FD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5AF8"/>
    <w:rsid w:val="009668AE"/>
    <w:rsid w:val="00970E9C"/>
    <w:rsid w:val="0098018E"/>
    <w:rsid w:val="0099259D"/>
    <w:rsid w:val="00997629"/>
    <w:rsid w:val="009A4D5C"/>
    <w:rsid w:val="009A53BC"/>
    <w:rsid w:val="009B0D43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00FF2"/>
    <w:rsid w:val="00B15F84"/>
    <w:rsid w:val="00B51CAF"/>
    <w:rsid w:val="00B520A6"/>
    <w:rsid w:val="00B602A1"/>
    <w:rsid w:val="00B6748D"/>
    <w:rsid w:val="00B76F0D"/>
    <w:rsid w:val="00B92546"/>
    <w:rsid w:val="00BA0147"/>
    <w:rsid w:val="00BA4A3C"/>
    <w:rsid w:val="00BB7851"/>
    <w:rsid w:val="00BC54E1"/>
    <w:rsid w:val="00BE5D64"/>
    <w:rsid w:val="00BF4648"/>
    <w:rsid w:val="00C23175"/>
    <w:rsid w:val="00C42207"/>
    <w:rsid w:val="00C46CF2"/>
    <w:rsid w:val="00C61628"/>
    <w:rsid w:val="00C66FE4"/>
    <w:rsid w:val="00C7223E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DE37AE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B602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02A1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B602A1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B602A1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B602A1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60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2A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B602A1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B602A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B602A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2019.</izvorni_sadrzaj>
    <derivirana_varijabla naziv="DomainObject.DatumDonosenjaOdluke_1">10.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St-220/2019-8</izvorni_sadrzaj>
    <derivirana_varijabla naziv="DomainObject.Oznaka_1">St-220/2019-8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St-220/2019</izvorni_sadrzaj>
    <derivirana_varijabla naziv="DomainObject.Predmet.OznakaBroj_1">St-220/2019</derivirana_varijabla>
  </DomainObject.Predmet.OznakaBroj>
  <DomainObject.Predmet.OznakaBrojOptuznogAkta>
    <izvorni_sadrzaj>04-06-19-3195</izvorni_sadrzaj>
    <derivirana_varijabla naziv="DomainObject.Predmet.OznakaBrojOptuznogAkta_1">04-06-19-3195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PANČO MIL jednostavno društvo s ograničenom odgovornošću za socijalnu skrb, smještaj, ugostiteljstvo, trgovinu i usluge zastupanog po punomoćniku Milica Jakupanec</izvorni_sadrzaj>
    <derivirana_varijabla naziv="DomainObject.Predmet.ProtustrankaFormated_1">  PANČO MIL jednostavno društvo s ograničenom odgovornošću za socijalnu skrb, smještaj, ugostiteljstvo, trgovinu i usluge zastupanog po punomoćniku Milica Jakupanec</derivirana_varijabla>
  </DomainObject.Predmet.ProtustrankaFormated>
  <DomainObject.Predmet.ProtustrankaFormatedOIB>
    <izvorni_sadrzaj>  PANČO MIL jednostavno društvo s ograničenom odgovornošću za socijalnu skrb, smještaj, ugostiteljstvo, trgovinu i usluge, OIB 73051577084 zastupanog po punomoćniku Milica Jakupanec</izvorni_sadrzaj>
    <derivirana_varijabla naziv="DomainObject.Predmet.ProtustrankaFormatedOIB_1">  PANČO MIL jednostavno društvo s ograničenom odgovornošću za socijalnu skrb, smještaj, ugostiteljstvo, trgovinu i usluge, OIB 73051577084 zastupanog po punomoćniku Milica Jakupanec</derivirana_varijabla>
  </DomainObject.Predmet.ProtustrankaFormatedOIB>
  <DomainObject.Predmet.ProtustrankaFormatedWithAdress>
    <izvorni_sadrzaj> PANČO MIL jednostavno društvo s ograničenom odgovornošću za socijalnu skrb, smještaj, ugostiteljstvo, trgovinu i usluge, Ulica kralja Tomislava 144, 48316 Legrad zastupanog po punomoćniku Milica Jakupanec</izvorni_sadrzaj>
    <derivirana_varijabla naziv="DomainObject.Predmet.ProtustrankaFormatedWithAdress_1"> PANČO MIL jednostavno društvo s ograničenom odgovornošću za socijalnu skrb, smještaj, ugostiteljstvo, trgovinu i usluge, Ulica kralja Tomislava 144, 48316 Legrad zastupanog po punomoćniku Milica Jakupanec</derivirana_varijabla>
  </DomainObject.Predmet.ProtustrankaFormatedWithAdress>
  <DomainObject.Predmet.ProtustrankaFormatedWithAdressOIB>
    <izvorni_sadrzaj> PANČO MIL jednostavno društvo s ograničenom odgovornošću za socijalnu skrb, smještaj, ugostiteljstvo, trgovinu i usluge, OIB 73051577084, Ulica kralja Tomislava 144, 48316 Legrad zastupanog po punomoćniku Milica Jakupanec</izvorni_sadrzaj>
    <derivirana_varijabla naziv="DomainObject.Predmet.ProtustrankaFormatedWithAdressOIB_1"> PANČO MIL jednostavno društvo s ograničenom odgovornošću za socijalnu skrb, smještaj, ugostiteljstvo, trgovinu i usluge, OIB 73051577084, Ulica kralja Tomislava 144, 48316 Legrad zastupanog po punomoćniku Milica Jakupanec</derivirana_varijabla>
  </DomainObject.Predmet.ProtustrankaFormatedWithAdressOIB>
  <DomainObject.Predmet.ProtustrankaWithAdress>
    <izvorni_sadrzaj>PANČO MIL jednostavno društvo s ograničenom odgovornošću za socijalnu skrb, smještaj, ugostiteljstvo, trgovinu i usluge Ulica kralja Tomislava 144, 48316 Legrad</izvorni_sadrzaj>
    <derivirana_varijabla naziv="DomainObject.Predmet.ProtustrankaWithAdress_1">PANČO MIL jednostavno društvo s ograničenom odgovornošću za socijalnu skrb, smještaj, ugostiteljstvo, trgovinu i usluge Ulica kralja Tomislava 144, 48316 Legrad</derivirana_varijabla>
  </DomainObject.Predmet.ProtustrankaWithAdress>
  <DomainObject.Predmet.ProtustrankaWithAdressOIB>
    <izvorni_sadrzaj>PANČO MIL jednostavno društvo s ograničenom odgovornošću za socijalnu skrb, smještaj, ugostiteljstvo, trgovinu i usluge, OIB 73051577084, Ulica kralja Tomislava 144, 48316 Legrad</izvorni_sadrzaj>
    <derivirana_varijabla naziv="DomainObject.Predmet.ProtustrankaWithAdressOIB_1">PANČO MIL jednostavno društvo s ograničenom odgovornošću za socijalnu skrb, smještaj, ugostiteljstvo, trgovinu i usluge, OIB 73051577084, Ulica kralja Tomislava 144, 48316 Legrad</derivirana_varijabla>
  </DomainObject.Predmet.ProtustrankaWithAdressOIB>
  <DomainObject.Predmet.ProtustrankaNazivFormated>
    <izvorni_sadrzaj>PANČO MIL jednostavno društvo s ograničenom odgovornošću za socijalnu skrb, smještaj, ugostiteljstvo, trgovinu i usluge</izvorni_sadrzaj>
    <derivirana_varijabla naziv="DomainObject.Predmet.ProtustrankaNazivFormated_1">PANČO MIL jednostavno društvo s ograničenom odgovornošću za socijalnu skrb, smještaj, ugostiteljstvo, trgovinu i usluge</derivirana_varijabla>
  </DomainObject.Predmet.ProtustrankaNazivFormated>
  <DomainObject.Predmet.ProtustrankaNazivFormatedOIB>
    <izvorni_sadrzaj>PANČO MIL jednostavno društvo s ograničenom odgovornošću za socijalnu skrb, smještaj, ugostiteljstvo, trgovinu i usluge, OIB 73051577084</izvorni_sadrzaj>
    <derivirana_varijabla naziv="DomainObject.Predmet.ProtustrankaNazivFormatedOIB_1">PANČO MIL jednostavno društvo s ograničenom odgovornošću za socijalnu skrb, smještaj, ugostiteljstvo, trgovinu i usluge, OIB 73051577084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41728.22</izvorni_sadrzaj>
    <derivirana_varijabla naziv="DomainObject.Predmet.TrenutnaVrijednost_1">41728.22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PANČO MIL jednostavno društvo s ograničenom odgovornošću za socijalnu skrb, smještaj, ugostiteljstvo, trgovinu i usluge zastupanog po punomoćniku Milica Jakupanec</item>
    </izvorni_sadrzaj>
    <derivirana_varijabla naziv="DomainObject.Predmet.ProtuStrankaListFormated_1">
      <item>PANČO MIL jednostavno društvo s ograničenom odgovornošću za socijalnu skrb, smještaj, ugostiteljstvo, trgovinu i usluge zastupanog po punomoćniku Milica Jakupanec</item>
    </derivirana_varijabla>
  </DomainObject.Predmet.ProtuStrankaListFormated>
  <DomainObject.Predmet.ProtuStrankaListFormatedOIB>
    <izvorni_sadrzaj>
      <item>PANČO MIL jednostavno društvo s ograničenom odgovornošću za socijalnu skrb, smještaj, ugostiteljstvo, trgovinu i usluge, OIB 73051577084 zastupanog po punomoćniku Milica Jakupanec</item>
    </izvorni_sadrzaj>
    <derivirana_varijabla naziv="DomainObject.Predmet.ProtuStrankaListFormatedOIB_1">
      <item>PANČO MIL jednostavno društvo s ograničenom odgovornošću za socijalnu skrb, smještaj, ugostiteljstvo, trgovinu i usluge, OIB 73051577084 zastupanog po punomoćniku Milica Jakupanec</item>
    </derivirana_varijabla>
  </DomainObject.Predmet.ProtuStrankaListFormatedOIB>
  <DomainObject.Predmet.ProtuStrankaListFormatedWithAdress>
    <izvorni_sadrzaj>
      <item>PANČO MIL jednostavno društvo s ograničenom odgovornošću za socijalnu skrb, smještaj, ugostiteljstvo, trgovinu i usluge, Ulica kralja Tomislava 144, 48316 Legrad zastupanog po punomoćniku Milica Jakupanec</item>
    </izvorni_sadrzaj>
    <derivirana_varijabla naziv="DomainObject.Predmet.ProtuStrankaListFormatedWithAdress_1">
      <item>PANČO MIL jednostavno društvo s ograničenom odgovornošću za socijalnu skrb, smještaj, ugostiteljstvo, trgovinu i usluge, Ulica kralja Tomislava 144, 48316 Legrad zastupanog po punomoćniku Milica Jakupanec</item>
    </derivirana_varijabla>
  </DomainObject.Predmet.ProtuStrankaListFormatedWithAdress>
  <DomainObject.Predmet.ProtuStrankaListFormatedWithAdressOIB>
    <izvorni_sadrzaj>
      <item>PANČO MIL jednostavno društvo s ograničenom odgovornošću za socijalnu skrb, smještaj, ugostiteljstvo, trgovinu i usluge, OIB 73051577084, Ulica kralja Tomislava 144, 48316 Legrad zastupanog po punomoćniku Milica Jakupanec</item>
    </izvorni_sadrzaj>
    <derivirana_varijabla naziv="DomainObject.Predmet.ProtuStrankaListFormatedWithAdressOIB_1">
      <item>PANČO MIL jednostavno društvo s ograničenom odgovornošću za socijalnu skrb, smještaj, ugostiteljstvo, trgovinu i usluge, OIB 73051577084, Ulica kralja Tomislava 144, 48316 Legrad zastupanog po punomoćniku Milica Jakupanec</item>
    </derivirana_varijabla>
  </DomainObject.Predmet.ProtuStrankaListFormatedWithAdressOIB>
  <DomainObject.Predmet.ProtuStrankaListNazivFormated>
    <izvorni_sadrzaj>
      <item>PANČO MIL jednostavno društvo s ograničenom odgovornošću za socijalnu skrb, smještaj, ugostiteljstvo, trgovinu i usluge</item>
    </izvorni_sadrzaj>
    <derivirana_varijabla naziv="DomainObject.Predmet.ProtuStrankaListNazivFormated_1">
      <item>PANČO MIL jednostavno društvo s ograničenom odgovornošću za socijalnu skrb, smještaj, ugostiteljstvo, trgovinu i usluge</item>
    </derivirana_varijabla>
  </DomainObject.Predmet.ProtuStrankaListNazivFormated>
  <DomainObject.Predmet.ProtuStrankaListNazivFormatedOIB>
    <izvorni_sadrzaj>
      <item>PANČO MIL jednostavno društvo s ograničenom odgovornošću za socijalnu skrb, smještaj, ugostiteljstvo, trgovinu i usluge, OIB 73051577084</item>
    </izvorni_sadrzaj>
    <derivirana_varijabla naziv="DomainObject.Predmet.ProtuStrankaListNazivFormatedOIB_1">
      <item>PANČO MIL jednostavno društvo s ograničenom odgovornošću za socijalnu skrb, smještaj, ugostiteljstvo, trgovinu i usluge, OIB 73051577084</item>
    </derivirana_varijabla>
  </DomainObject.Predmet.ProtuStrankaListNazivFormatedOIB>
  <DomainObject.Predmet.OstaliListFormated>
    <izvorni_sadrzaj>
      <item>Milica Jakupanec punomoćnica sudionika u postupku PANČO MIL jednostavno društvo s ograničenom odgovornošću za socijalnu skrb, smještaj, ugostiteljstvo, trgovinu i usluge</item>
      <item>Sudski registar</item>
    </izvorni_sadrzaj>
    <derivirana_varijabla naziv="DomainObject.Predmet.OstaliListFormated_1">
      <item>Milica Jakupanec punomoćnica sudionika u postupku PANČO MIL jednostavno društvo s ograničenom odgovornošću za socijalnu skrb, smještaj, ugostiteljstvo, trgovinu i usluge</item>
      <item>Sudski registar</item>
    </derivirana_varijabla>
  </DomainObject.Predmet.OstaliListFormated>
  <DomainObject.Predmet.OstaliListFormatedOIB>
    <izvorni_sadrzaj>
      <item>Milica Jakupanec, OIB 00793003202 punomoćnica sudionika u postupku PANČO MIL jednostavno društvo s ograničenom odgovornošću za socijalnu skrb, smještaj, ugostiteljstvo, trgovinu i usluge</item>
      <item>Sudski registar</item>
    </izvorni_sadrzaj>
    <derivirana_varijabla naziv="DomainObject.Predmet.OstaliListFormatedOIB_1">
      <item>Milica Jakupanec, OIB 00793003202 punomoćnica sudionika u postupku PANČO MIL jednostavno društvo s ograničenom odgovornošću za socijalnu skrb, smještaj, ugostiteljstvo, trgovinu i usluge</item>
      <item>Sudski registar</item>
    </derivirana_varijabla>
  </DomainObject.Predmet.OstaliListFormatedOIB>
  <DomainObject.Predmet.OstaliListFormatedWithAdress>
    <izvorni_sadrzaj>
      <item>Milica Jakupanec, Ulica Kralja Tomislava 144, 48316 Legrad punomoćnica sudionika u postupku PANČO MIL jednostavno društvo s ograničenom odgovornošću za socijalnu skrb, smještaj, ugostiteljstvo, trgovinu i usluge</item>
      <item>Sudski registar</item>
    </izvorni_sadrzaj>
    <derivirana_varijabla naziv="DomainObject.Predmet.OstaliListFormatedWithAdress_1">
      <item>Milica Jakupanec, Ulica Kralja Tomislava 144, 48316 Legrad punomoćnica sudionika u postupku PANČO MIL jednostavno društvo s ograničenom odgovornošću za socijalnu skrb, smještaj, ugostiteljstvo, trgovinu i usluge</item>
      <item>Sudski registar</item>
    </derivirana_varijabla>
  </DomainObject.Predmet.OstaliListFormatedWithAdress>
  <DomainObject.Predmet.OstaliListFormatedWithAdressOIB>
    <izvorni_sadrzaj>
      <item>Milica Jakupanec, OIB 00793003202, Ulica Kralja Tomislava 144, 48316 Legrad punomoćnica sudionika u postupku PANČO MIL jednostavno društvo s ograničenom odgovornošću za socijalnu skrb, smještaj, ugostiteljstvo, trgovinu i usluge</item>
      <item>Sudski registar</item>
    </izvorni_sadrzaj>
    <derivirana_varijabla naziv="DomainObject.Predmet.OstaliListFormatedWithAdressOIB_1">
      <item>Milica Jakupanec, OIB 00793003202, Ulica Kralja Tomislava 144, 48316 Legrad punomoćnica sudionika u postupku PANČO MIL jednostavno društvo s ograničenom odgovornošću za socijalnu skrb, smještaj, ugostiteljstvo, trgovinu i usluge</item>
      <item>Sudski registar</item>
    </derivirana_varijabla>
  </DomainObject.Predmet.OstaliListFormatedWithAdressOIB>
  <DomainObject.Predmet.OstaliListNazivFormated>
    <izvorni_sadrzaj>
      <item>Milica Jakupanec</item>
      <item>Sudski registar</item>
    </izvorni_sadrzaj>
    <derivirana_varijabla naziv="DomainObject.Predmet.OstaliListNazivFormated_1">
      <item>Milica Jakupanec</item>
      <item>Sudski registar</item>
    </derivirana_varijabla>
  </DomainObject.Predmet.OstaliListNazivFormated>
  <DomainObject.Predmet.OstaliListNazivFormatedOIB>
    <izvorni_sadrzaj>
      <item>Milica Jakupanec, OIB 00793003202</item>
      <item>Sudski registar</item>
    </izvorni_sadrzaj>
    <derivirana_varijabla naziv="DomainObject.Predmet.OstaliListNazivFormatedOIB_1">
      <item>Milica Jakupanec, OIB 00793003202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2019.</izvorni_sadrzaj>
    <derivirana_varijabla naziv="DomainObject.Datum_1">10. prosinca 2019.</derivirana_varijabla>
  </DomainObject.Datum>
  <DomainObject.PoslovniBrojDokumenta>
    <izvorni_sadrzaj>St-220/2019-8</izvorni_sadrzaj>
    <derivirana_varijabla naziv="DomainObject.PoslovniBrojDokumenta_1">St-220/2019-8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PANČO MIL jednostavno društvo s ograničenom odgovornošću za socijalnu skrb, smještaj, ugostiteljstvo, trgovinu i usluge</izvorni_sadrzaj>
    <derivirana_varijabla naziv="DomainObject.Predmet.ProtustrankaIDrugi_1">PANČO MIL jednostavno društvo s ograničenom odgovornošću za socijalnu skrb, smještaj, ugostiteljstvo,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PANČO MIL jednostavno društvo s ograničenom odgovornošću za socijalnu skrb, smještaj, ugostiteljstvo, trgovinu i usluge, OIB 73051577084, Ulica kralja Tomislava 144, 48316 Legrad</izvorni_sadrzaj>
    <derivirana_varijabla naziv="DomainObject.Predmet.ProtustrankaIDrugiAdressOIB_1">PANČO MIL jednostavno društvo s ograničenom odgovornošću za socijalnu skrb, smještaj, ugostiteljstvo, trgovinu i usluge, OIB 73051577084, Ulica kralja Tomislava 144,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PANČO MIL jednostavno društvo s ograničenom odgovornošću za socijalnu skrb, smještaj, ugostiteljstvo, trgovinu i usluge</item>
      <item>Financijska agencija</item>
      <item>Milica Jakupanec</item>
      <item>Sudski registar</item>
    </izvorni_sadrzaj>
    <derivirana_varijabla naziv="DomainObject.Predmet.SudioniciListNaziv_1">
      <item>PANČO MIL jednostavno društvo s ograničenom odgovornošću za socijalnu skrb, smještaj, ugostiteljstvo, trgovinu i usluge</item>
      <item>Financijska agencija</item>
      <item>Milica Jakupanec</item>
      <item>Sudski registar</item>
    </derivirana_varijabla>
  </DomainObject.Predmet.SudioniciListNaziv>
  <DomainObject.Predmet.SudioniciListAdressOIB>
    <izvorni_sadrzaj>
      <item>PANČO MIL jednostavno društvo s ograničenom odgovornošću za socijalnu skrb, smještaj, ugostiteljstvo, trgovinu i usluge, OIB 73051577084, Ulica kralja Tomislava 144,48316 Legrad</item>
      <item>Financijska agencija, OIB 85821130368, A.CESARCA 2,42000 Varaždin</item>
      <item>Milica Jakupanec, OIB 00793003202, Ulica Kralja Tomislava 144,48316 Legrad</item>
      <item>Sudski registar</item>
    </izvorni_sadrzaj>
    <derivirana_varijabla naziv="DomainObject.Predmet.SudioniciListAdressOIB_1">
      <item>PANČO MIL jednostavno društvo s ograničenom odgovornošću za socijalnu skrb, smještaj, ugostiteljstvo, trgovinu i usluge, OIB 73051577084, Ulica kralja Tomislava 144,48316 Legrad</item>
      <item>Financijska agencija, OIB 85821130368, A.CESARCA 2,42000 Varaždin</item>
      <item>Milica Jakupanec, OIB 00793003202, Ulica Kralja Tomislava 144,48316 Legrad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73051577084</item>
      <item>, OIB 85821130368</item>
      <item>, OIB 00793003202</item>
      <item>, OIB null</item>
    </izvorni_sadrzaj>
    <derivirana_varijabla naziv="DomainObject.Predmet.SudioniciListNazivOIB_1">
      <item>, OIB 73051577084</item>
      <item>, OIB 85821130368</item>
      <item>, OIB 00793003202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rujna 2019.</izvorni_sadrzaj>
    <derivirana_varijabla naziv="DomainObject.PredzadnjaOdlukaIzPredmeta.DatumDonosenjaOdluke_1">16. rujna 2019.</derivirana_varijabla>
  </DomainObject.PredzadnjaOdlukaIzPredmeta.DatumDonosenjaOdluke>
  <DomainObject.PredzadnjaOdlukaIzPredmeta.Oznaka>
    <izvorni_sadrzaj>St-220/2019-5</izvorni_sadrzaj>
    <derivirana_varijabla naziv="DomainObject.PredzadnjaOdlukaIzPredmeta.Oznaka_1">St-220/2019-5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2019.</izvorni_sadrzaj>
    <derivirana_varijabla naziv="DomainObject.Predmet.DatumPocetkaProcesa_1">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8C01E-2F52-4480-B983-67FEB79F154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225</properties:Words>
  <properties:Characters>1112</properties:Characters>
  <properties:Lines>43</properties:Lines>
  <properties:Paragraphs>16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2019-12-10T11:06:00Z</cp:lastPrinted>
  <dcterms:modified xmlns:xsi="http://www.w3.org/2001/XMLSchema-instance" xsi:type="dcterms:W3CDTF">2019-12-10T11:41:00Z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St-220/2019-8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