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a73a" w14:paraId="df2a73a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>
        <w:t>1621/17-6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AE7DAB">
        <w:t xml:space="preserve">FINA RC Osijek Podružnica Osijek za otvaranje stečajnog postupka nad dužnikom </w:t>
      </w:r>
      <w:r w:rsidR="00F82782" w:rsidRPr="00AA09BB">
        <w:rPr>
          <w:b/>
        </w:rPr>
        <w:t>ŠAHOVSKI KLUB RANDEVU, Osijek, Šamačka 22, Registarski broj: 14003707, OIB: 83085775733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F82782">
        <w:t>15</w:t>
      </w:r>
      <w:r w:rsidR="00B72723">
        <w:t>. veljače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F82782" w:rsidRPr="00AA09BB">
        <w:rPr>
          <w:b/>
        </w:rPr>
        <w:t>ŠAHOVSKI KLUB RANDEVU, Osijek, Šamačka 22, Registarski broj: 14003707, OIB: 83085775733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82782">
        <w:rPr>
          <w:b/>
        </w:rPr>
        <w:t>11. travnja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F82782">
        <w:rPr>
          <w:b/>
        </w:rPr>
        <w:t>1</w:t>
      </w:r>
      <w:r w:rsidR="00B72723">
        <w:rPr>
          <w:b/>
        </w:rPr>
        <w:t>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F82782">
        <w:t xml:space="preserve"> </w:t>
      </w:r>
      <w:r w:rsidR="00F82782" w:rsidRPr="00C4243A">
        <w:rPr>
          <w:b/>
        </w:rPr>
        <w:t>Bojan Sudarević, Osijek, Trg. b. Jelačića 27, OIB: 97806800829</w:t>
      </w:r>
      <w:r w:rsidR="00F82782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F82782">
        <w:t>29. studenog 2017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F82782" w:rsidRPr="00AA09BB">
        <w:rPr>
          <w:b/>
        </w:rPr>
        <w:t>ŠAHOVSKI KLUB RANDEVU, Osijek, Šamačka 22, Registarski broj: 14003707, OIB: 83085775733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F82782" w:rsidP="00F82782" w:rsidR="00F82782">
      <w:pPr>
        <w:jc w:val="right"/>
      </w:pPr>
      <w:r>
        <w:lastRenderedPageBreak/>
        <w:t>6 Broj: St-1621/17-6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F82782">
        <w:t>27.11.2017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F82782">
        <w:t>621</w:t>
      </w:r>
      <w:r>
        <w:t xml:space="preserve"> dana u ukupnom iznosu od </w:t>
      </w:r>
      <w:r w:rsidR="00F82782">
        <w:t>18.396,78</w:t>
      </w:r>
      <w:r>
        <w:t xml:space="preserve"> kn u koji iznos je uračunata kamata i naknada FINE za provedbu ovrhe na novčanim sredstvima te da dužnik ima </w:t>
      </w:r>
      <w:r w:rsidR="00F82782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F82782">
        <w:rPr>
          <w:b/>
        </w:rPr>
        <w:t>Bojan Sudarević</w:t>
      </w:r>
      <w:r w:rsidR="00B72723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2782">
        <w:t>15</w:t>
      </w:r>
      <w:r w:rsidR="00B72723">
        <w:t>. veljače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B72723">
      <w:pPr>
        <w:pStyle w:val="Tijeloteksta"/>
        <w:numPr>
          <w:ilvl w:val="0"/>
          <w:numId w:val="3"/>
        </w:numPr>
        <w:jc w:val="left"/>
      </w:pPr>
      <w:r>
        <w:t xml:space="preserve">priv. st. </w:t>
      </w:r>
      <w:r w:rsidRPr="00B72723">
        <w:t xml:space="preserve">upravitelj </w:t>
      </w:r>
      <w:r w:rsidR="00F82782">
        <w:t>Bojan Sudarević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F82782">
        <w:t>11.4.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302" w:rsidR="001C0302">
      <w:r>
        <w:separator/>
      </w:r>
    </w:p>
  </w:endnote>
  <w:endnote w:id="0" w:type="continuationSeparator">
    <w:p w:rsidRDefault="001C0302" w:rsidR="001C0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302" w:rsidR="001C0302">
      <w:r>
        <w:separator/>
      </w:r>
    </w:p>
  </w:footnote>
  <w:footnote w:id="0" w:type="continuationSeparator">
    <w:p w:rsidRDefault="001C0302" w:rsidR="001C03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C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0302"/>
    <w:rsid w:val="001C7099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0C37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0C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0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C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0C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0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C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St-1621/2017</izvorni_sadrzaj>
    <derivirana_varijabla naziv="DomainObject.Predmet.OznakaBroj_1">St-1621/2017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ŠAHOVSKI KLUB RANDEVU</izvorni_sadrzaj>
    <derivirana_varijabla naziv="DomainObject.Predmet.ProtustrankaFormated_1">  ŠAHOVSKI KLUB RANDEVU</derivirana_varijabla>
  </DomainObject.Predmet.ProtustrankaFormated>
  <DomainObject.Predmet.ProtustrankaFormatedOIB>
    <izvorni_sadrzaj>  ŠAHOVSKI KLUB RANDEVU, OIB 83085775733</izvorni_sadrzaj>
    <derivirana_varijabla naziv="DomainObject.Predmet.ProtustrankaFormatedOIB_1">  ŠAHOVSKI KLUB RANDEVU, OIB 83085775733</derivirana_varijabla>
  </DomainObject.Predmet.ProtustrankaFormatedOIB>
  <DomainObject.Predmet.ProtustrankaFormatedWithAdress>
    <izvorni_sadrzaj> ŠAHOVSKI KLUB RANDEVU, Šamačka 22, 31000 Osijek</izvorni_sadrzaj>
    <derivirana_varijabla naziv="DomainObject.Predmet.ProtustrankaFormatedWithAdress_1"> ŠAHOVSKI KLUB RANDEVU, Šamačka 22, 31000 Osijek</derivirana_varijabla>
  </DomainObject.Predmet.ProtustrankaFormatedWithAdress>
  <DomainObject.Predmet.ProtustrankaFormatedWithAdressOIB>
    <izvorni_sadrzaj> ŠAHOVSKI KLUB RANDEVU, OIB 83085775733, Šamačka 22, 31000 Osijek</izvorni_sadrzaj>
    <derivirana_varijabla naziv="DomainObject.Predmet.ProtustrankaFormatedWithAdressOIB_1"> ŠAHOVSKI KLUB RANDEVU, OIB 83085775733, Šamačka 22, 31000 Osijek</derivirana_varijabla>
  </DomainObject.Predmet.ProtustrankaFormatedWithAdressOIB>
  <DomainObject.Predmet.ProtustrankaWithAdress>
    <izvorni_sadrzaj>ŠAHOVSKI KLUB RANDEVU Šamačka 22, 31000 Osijek</izvorni_sadrzaj>
    <derivirana_varijabla naziv="DomainObject.Predmet.ProtustrankaWithAdress_1">ŠAHOVSKI KLUB RANDEVU Šamačka 22, 31000 Osijek</derivirana_varijabla>
  </DomainObject.Predmet.ProtustrankaWithAdress>
  <DomainObject.Predmet.ProtustrankaWithAdressOIB>
    <izvorni_sadrzaj>ŠAHOVSKI KLUB RANDEVU, OIB 83085775733, Šamačka 22, 31000 Osijek</izvorni_sadrzaj>
    <derivirana_varijabla naziv="DomainObject.Predmet.ProtustrankaWithAdressOIB_1">ŠAHOVSKI KLUB RANDEVU, OIB 83085775733, Šamačka 22, 31000 Osijek</derivirana_varijabla>
  </DomainObject.Predmet.ProtustrankaWithAdressOIB>
  <DomainObject.Predmet.ProtustrankaNazivFormated>
    <izvorni_sadrzaj>ŠAHOVSKI KLUB RANDEVU</izvorni_sadrzaj>
    <derivirana_varijabla naziv="DomainObject.Predmet.ProtustrankaNazivFormated_1">ŠAHOVSKI KLUB RANDEVU</derivirana_varijabla>
  </DomainObject.Predmet.ProtustrankaNazivFormated>
  <DomainObject.Predmet.ProtustrankaNazivFormatedOIB>
    <izvorni_sadrzaj>ŠAHOVSKI KLUB RANDEVU, OIB 83085775733</izvorni_sadrzaj>
    <derivirana_varijabla naziv="DomainObject.Predmet.ProtustrankaNazivFormatedOIB_1">ŠAHOVSKI KLUB RANDEVU, OIB 83085775733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ŠAHOVSKI KLUB RANDEVU</item>
    </izvorni_sadrzaj>
    <derivirana_varijabla naziv="DomainObject.Predmet.ProtuStrankaListFormated_1">
      <item>ŠAHOVSKI KLUB RANDEVU</item>
    </derivirana_varijabla>
  </DomainObject.Predmet.ProtuStrankaListFormated>
  <DomainObject.Predmet.ProtuStrankaListFormatedOIB>
    <izvorni_sadrzaj>
      <item>ŠAHOVSKI KLUB RANDEVU, OIB 83085775733</item>
    </izvorni_sadrzaj>
    <derivirana_varijabla naziv="DomainObject.Predmet.ProtuStrankaListFormatedOIB_1">
      <item>ŠAHOVSKI KLUB RANDEVU, OIB 83085775733</item>
    </derivirana_varijabla>
  </DomainObject.Predmet.ProtuStrankaListFormatedOIB>
  <DomainObject.Predmet.ProtuStrankaListFormatedWithAdress>
    <izvorni_sadrzaj>
      <item>ŠAHOVSKI KLUB RANDEVU, Šamačka 22, 31000 Osijek</item>
    </izvorni_sadrzaj>
    <derivirana_varijabla naziv="DomainObject.Predmet.ProtuStrankaListFormatedWithAdress_1">
      <item>ŠAHOVSKI KLUB RANDEVU, Šamačka 22, 31000 Osijek</item>
    </derivirana_varijabla>
  </DomainObject.Predmet.ProtuStrankaListFormatedWithAdress>
  <DomainObject.Predmet.ProtuStrankaListFormatedWithAdressOIB>
    <izvorni_sadrzaj>
      <item>ŠAHOVSKI KLUB RANDEVU, OIB 83085775733, Šamačka 22, 31000 Osijek</item>
    </izvorni_sadrzaj>
    <derivirana_varijabla naziv="DomainObject.Predmet.ProtuStrankaListFormatedWithAdressOIB_1">
      <item>ŠAHOVSKI KLUB RANDEVU, OIB 83085775733, Šamačka 22, 31000 Osijek</item>
    </derivirana_varijabla>
  </DomainObject.Predmet.ProtuStrankaListFormatedWithAdressOIB>
  <DomainObject.Predmet.ProtuStrankaListNazivFormated>
    <izvorni_sadrzaj>
      <item>ŠAHOVSKI KLUB RANDEVU</item>
    </izvorni_sadrzaj>
    <derivirana_varijabla naziv="DomainObject.Predmet.ProtuStrankaListNazivFormated_1">
      <item>ŠAHOVSKI KLUB RANDEVU</item>
    </derivirana_varijabla>
  </DomainObject.Predmet.ProtuStrankaListNazivFormated>
  <DomainObject.Predmet.ProtuStrankaListNazivFormatedOIB>
    <izvorni_sadrzaj>
      <item>ŠAHOVSKI KLUB RANDEVU, OIB 83085775733</item>
    </izvorni_sadrzaj>
    <derivirana_varijabla naziv="DomainObject.Predmet.ProtuStrankaListNazivFormatedOIB_1">
      <item>ŠAHOVSKI KLUB RANDEVU, OIB 83085775733</item>
    </derivirana_varijabla>
  </DomainObject.Predmet.ProtuStrankaListNazivFormatedOIB>
  <DomainObject.Predmet.OstaliListFormated>
    <izvorni_sadrzaj>
      <item>Boris Skorup</item>
    </izvorni_sadrzaj>
    <derivirana_varijabla naziv="DomainObject.Predmet.OstaliListFormated_1">
      <item>Boris Skorup</item>
    </derivirana_varijabla>
  </DomainObject.Predmet.OstaliListFormated>
  <DomainObject.Predmet.OstaliListFormatedOIB>
    <izvorni_sadrzaj>
      <item>Boris Skorup, OIB 97919633942</item>
    </izvorni_sadrzaj>
    <derivirana_varijabla naziv="DomainObject.Predmet.OstaliListFormatedOIB_1">
      <item>Boris Skorup, OIB 97919633942</item>
    </derivirana_varijabla>
  </DomainObject.Predmet.OstaliListFormatedOIB>
  <DomainObject.Predmet.OstaliListFormatedWithAdress>
    <izvorni_sadrzaj>
      <item>Boris Skorup, Istarska 18b, 31000 Osijek</item>
    </izvorni_sadrzaj>
    <derivirana_varijabla naziv="DomainObject.Predmet.OstaliListFormatedWithAdress_1">
      <item>Boris Skorup, Istarska 18b, 31000 Osijek</item>
    </derivirana_varijabla>
  </DomainObject.Predmet.OstaliListFormatedWithAdress>
  <DomainObject.Predmet.OstaliListFormatedWithAdressOIB>
    <izvorni_sadrzaj>
      <item>Boris Skorup, OIB 97919633942, Istarska 18b, 31000 Osijek</item>
    </izvorni_sadrzaj>
    <derivirana_varijabla naziv="DomainObject.Predmet.OstaliListFormatedWithAdressOIB_1">
      <item>Boris Skorup, OIB 97919633942, Istarska 18b, 31000 Osijek</item>
    </derivirana_varijabla>
  </DomainObject.Predmet.OstaliListFormatedWithAdressOIB>
  <DomainObject.Predmet.OstaliListNazivFormated>
    <izvorni_sadrzaj>
      <item>Boris Skorup</item>
    </izvorni_sadrzaj>
    <derivirana_varijabla naziv="DomainObject.Predmet.OstaliListNazivFormated_1">
      <item>Boris Skorup</item>
    </derivirana_varijabla>
  </DomainObject.Predmet.OstaliListNazivFormated>
  <DomainObject.Predmet.OstaliListNazivFormatedOIB>
    <izvorni_sadrzaj>
      <item>Boris Skorup, OIB 97919633942</item>
    </izvorni_sadrzaj>
    <derivirana_varijabla naziv="DomainObject.Predmet.OstaliListNazivFormatedOIB_1">
      <item>Boris Skorup, OIB 97919633942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ŠAHOVSKI KLUB RANDEVU</izvorni_sadrzaj>
    <derivirana_varijabla naziv="DomainObject.Predmet.ProtustrankaIDrugi_1">ŠAHOVSKI KLUB RANDEVU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ŠAHOVSKI KLUB RANDEVU, OIB 83085775733, Šamačka 22, 31000 Osijek</izvorni_sadrzaj>
    <derivirana_varijabla naziv="DomainObject.Predmet.ProtustrankaIDrugiAdressOIB_1">ŠAHOVSKI KLUB RANDEVU, OIB 83085775733, Šamačka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ŠAHOVSKI KLUB RANDEVU</item>
      <item>Boris Skorup</item>
    </izvorni_sadrzaj>
    <derivirana_varijabla naziv="DomainObject.Predmet.SudioniciListNaziv_1">
      <item>FINA RC OSIJEK</item>
      <item>ŠAHOVSKI KLUB RANDEVU</item>
      <item>Boris Skorup</item>
    </derivirana_varijabla>
  </DomainObject.Predmet.SudioniciListNaziv>
  <DomainObject.Predmet.SudioniciListAdressOIB>
    <izvorni_sadrzaj>
      <item>FINA RC OSIJEK, OIB 85821130368</item>
      <item>ŠAHOVSKI KLUB RANDEVU, OIB 83085775733, Šamačka 22,31000 Osijek</item>
      <item>Boris Skorup, OIB 97919633942, Istarska 18b,31000 Osijek</item>
    </izvorni_sadrzaj>
    <derivirana_varijabla naziv="DomainObject.Predmet.SudioniciListAdressOIB_1">
      <item>FINA RC OSIJEK, OIB 85821130368</item>
      <item>ŠAHOVSKI KLUB RANDEVU, OIB 83085775733, Šamačka 22,31000 Osijek</item>
      <item>Boris Skorup, OIB 97919633942, Istarska 18b,31000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83085775733</item>
      <item>, OIB 97919633942</item>
    </izvorni_sadrzaj>
    <derivirana_varijabla naziv="DomainObject.Predmet.SudioniciListNazivOIB_1">
      <item>, OIB 85821130368</item>
      <item>, OIB 83085775733</item>
      <item>, OIB 97919633942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45D39-C548-4032-9C56-8D27E24A9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449</properties:Words>
  <properties:Characters>2495</properties:Characters>
  <properties:Lines>101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2018-02-15T09:37:00Z</dcterms:created>
  <dc:creator>hermanj</dc:creator>
  <cp:lastModifiedBy>Danijela Sekulić</cp:lastModifiedBy>
  <cp:lastPrinted>2018-02-15T09:36:00Z</cp:lastPrinted>
  <dcterms:modified xmlns:xsi="http://www.w3.org/2001/XMLSchema-instance" xsi:type="dcterms:W3CDTF">2018-02-15T09:38:00Z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