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cc5c" w14:paraId="185cc5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50E85" w:rsidR="00E50E85" w:rsidRPr="00E50E85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0E85" w:rsidRPr="00E50E85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E50E85" w:rsidRPr="00E50E85">
        <w:rPr>
          <w:rFonts w:cs="Times New Roman" w:eastAsia="Times New Roman"/>
          <w:lang w:eastAsia="hr-HR"/>
        </w:rPr>
        <w:t>Broj: 14. St-1455/2016.</w:t>
      </w:r>
    </w:p>
    <w:p w:rsidRDefault="00E50E85" w:rsidP="00E50E85" w:rsidR="00E50E85" w:rsidRPr="00E50E85">
      <w:pPr>
        <w:spacing w:after="0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50E85" w:rsidP="00E50E85" w:rsidR="00E50E85" w:rsidRPr="00E50E85">
      <w:pPr>
        <w:spacing w:after="0"/>
        <w:rPr>
          <w:rFonts w:cs="Times New Roman" w:eastAsia="Times New Roman"/>
          <w:b/>
          <w:lang w:eastAsia="hr-HR"/>
        </w:rPr>
      </w:pPr>
      <w:r w:rsidRPr="00E50E8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50E85">
        <w:rPr>
          <w:rFonts w:cs="Times New Roman" w:eastAsia="Times New Roman"/>
          <w:b/>
          <w:lang w:eastAsia="hr-HR"/>
        </w:rPr>
        <w:t>Sukoišanska</w:t>
      </w:r>
      <w:proofErr w:type="spellEnd"/>
      <w:r w:rsidRPr="00E50E8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50E85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E50E85" w:rsidP="00E50E85" w:rsidR="00E50E85" w:rsidRPr="00E50E8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50E85" w:rsidP="00E50E85" w:rsidR="00E50E85" w:rsidRPr="00E50E8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50E85">
        <w:rPr>
          <w:rFonts w:cs="Times New Roman" w:eastAsia="Times New Roman"/>
          <w:b/>
          <w:lang w:eastAsia="hr-HR"/>
        </w:rPr>
        <w:t>R J E Š E NJ E</w:t>
      </w:r>
    </w:p>
    <w:p w:rsidRDefault="00E50E85" w:rsidP="00E50E85" w:rsidR="00E50E85" w:rsidRPr="00E50E8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b/>
          <w:lang w:eastAsia="hr-HR"/>
        </w:rPr>
        <w:tab/>
      </w:r>
      <w:r w:rsidRPr="00E50E85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STUDIO L, d.o.o. za geodetske poslove, projektiranje i usluge, Split, Put </w:t>
      </w:r>
      <w:proofErr w:type="spellStart"/>
      <w:r w:rsidRPr="00E50E85">
        <w:rPr>
          <w:rFonts w:cs="Times New Roman" w:eastAsia="Times New Roman"/>
          <w:lang w:eastAsia="hr-HR"/>
        </w:rPr>
        <w:t>Glavičina</w:t>
      </w:r>
      <w:proofErr w:type="spellEnd"/>
      <w:r w:rsidRPr="00E50E85">
        <w:rPr>
          <w:rFonts w:cs="Times New Roman" w:eastAsia="Times New Roman"/>
          <w:lang w:eastAsia="hr-HR"/>
        </w:rPr>
        <w:t xml:space="preserve"> 2., OIB: 90547365717., MBS: 060261275., dana 01. ožujka 2017. godine</w:t>
      </w: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center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>r i j e š i o  j e</w:t>
      </w:r>
    </w:p>
    <w:p w:rsidRDefault="00E50E85" w:rsidP="00E50E85" w:rsidR="00E50E85" w:rsidRPr="00E50E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 xml:space="preserve">Otvara se skraćeni stečajni postupak nad Dužnikom: STUDIO L, d.o.o. za geodetske poslove, projektiranje i usluge, Split, Put </w:t>
      </w:r>
      <w:proofErr w:type="spellStart"/>
      <w:r w:rsidRPr="00E50E85">
        <w:rPr>
          <w:rFonts w:cs="Times New Roman" w:eastAsia="Times New Roman"/>
          <w:lang w:eastAsia="hr-HR"/>
        </w:rPr>
        <w:t>Glavičina</w:t>
      </w:r>
      <w:proofErr w:type="spellEnd"/>
      <w:r w:rsidRPr="00E50E85">
        <w:rPr>
          <w:rFonts w:cs="Times New Roman" w:eastAsia="Times New Roman"/>
          <w:lang w:eastAsia="hr-HR"/>
        </w:rPr>
        <w:t xml:space="preserve"> 2., OIB: 90547365717., MBS: 060261275. Skraćeni stečajni postupak je otvoren dana 01. ožujka 2017. godine u 13,20 sati, kada je ovo rješenje objavljeno na mrežnoj stranici e-Oglasna ploča sudova.</w:t>
      </w:r>
    </w:p>
    <w:p w:rsidRDefault="00E50E85" w:rsidP="00E50E85" w:rsidR="00E50E85" w:rsidRPr="00E50E8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 xml:space="preserve">Za stečajnog upravitelja imenuje se Ada Rajković, Matice hrvatske 10., Split, OIB: </w:t>
      </w:r>
      <w:r w:rsidRPr="00E50E85">
        <w:rPr>
          <w:rFonts w:cs="Times New Roman" w:eastAsia="Calibri"/>
        </w:rPr>
        <w:t>27195964864.</w:t>
      </w:r>
    </w:p>
    <w:p w:rsidRDefault="00E50E85" w:rsidP="00E50E85" w:rsidR="00E50E85" w:rsidRPr="00E50E8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 xml:space="preserve">Zaključuje se skraćeni stečajni postupak nad Dužnikom: STUDIO L, d.o.o. za geodetske poslove, projektiranje i usluge, Split, Put </w:t>
      </w:r>
      <w:proofErr w:type="spellStart"/>
      <w:r w:rsidRPr="00E50E85">
        <w:rPr>
          <w:rFonts w:cs="Times New Roman" w:eastAsia="Times New Roman"/>
          <w:lang w:eastAsia="hr-HR"/>
        </w:rPr>
        <w:t>Glavičina</w:t>
      </w:r>
      <w:proofErr w:type="spellEnd"/>
      <w:r w:rsidRPr="00E50E85">
        <w:rPr>
          <w:rFonts w:cs="Times New Roman" w:eastAsia="Times New Roman"/>
          <w:lang w:eastAsia="hr-HR"/>
        </w:rPr>
        <w:t xml:space="preserve"> 2., OIB: 90547365717., MBS: 060261275.</w:t>
      </w:r>
    </w:p>
    <w:p w:rsidRDefault="00E50E85" w:rsidP="00E50E85" w:rsidR="00E50E85" w:rsidRPr="00E50E8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E50E85" w:rsidP="00E50E85" w:rsidR="00E50E85" w:rsidRPr="00E50E8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center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>Obrazloženje</w:t>
      </w:r>
    </w:p>
    <w:p w:rsidRDefault="00E50E85" w:rsidP="00E50E85" w:rsidR="00E50E85" w:rsidRPr="00E50E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15. lipnja 2016. godine Zahtjev za provedbu skraćenog stečajnog postupka (Zahtjev) nad Dužnikom: STUDIO L, d.o.o. za geodetske poslove, projektiranje i usluge, Split, Put </w:t>
      </w:r>
      <w:proofErr w:type="spellStart"/>
      <w:r w:rsidRPr="00E50E85">
        <w:rPr>
          <w:rFonts w:cs="Times New Roman" w:eastAsia="Times New Roman"/>
          <w:lang w:eastAsia="hr-HR"/>
        </w:rPr>
        <w:t>Glavičina</w:t>
      </w:r>
      <w:proofErr w:type="spellEnd"/>
      <w:r w:rsidRPr="00E50E85">
        <w:rPr>
          <w:rFonts w:cs="Times New Roman" w:eastAsia="Times New Roman"/>
          <w:lang w:eastAsia="hr-HR"/>
        </w:rPr>
        <w:t xml:space="preserve"> 2.</w:t>
      </w: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1394 dana, u ukupnom iznosu od: 127.758,58 kn, kao i da prema podacima koji su dostavljeni od Hrvatskog zavoda za mirovinskog osiguranje, Dužnik nema zaposlenih.</w:t>
      </w:r>
    </w:p>
    <w:p w:rsidRDefault="00E50E85" w:rsidP="00E50E85" w:rsidR="00E50E85" w:rsidRPr="00E50E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50E85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E50E85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E50E8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50E85">
        <w:rPr>
          <w:rFonts w:cs="Times New Roman" w:eastAsia="Times New Roman"/>
          <w:b/>
          <w:lang w:eastAsia="hr-HR" w:val="en-AU"/>
        </w:rPr>
        <w:t xml:space="preserve">: 14. </w:t>
      </w:r>
      <w:r w:rsidRPr="00E50E85">
        <w:rPr>
          <w:rFonts w:cs="Times New Roman" w:eastAsia="Times New Roman"/>
          <w:b/>
          <w:lang w:eastAsia="hr-HR"/>
        </w:rPr>
        <w:t>St-1455/2016.</w:t>
      </w: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E50E85">
        <w:rPr>
          <w:rFonts w:cs="Times New Roman" w:eastAsia="Times New Roman"/>
          <w:i/>
          <w:lang w:eastAsia="hr-HR"/>
        </w:rPr>
        <w:t>Narodne novine</w:t>
      </w:r>
      <w:r w:rsidRPr="00E50E85">
        <w:rPr>
          <w:rFonts w:cs="Times New Roman" w:eastAsia="Times New Roman"/>
          <w:lang w:eastAsia="hr-HR"/>
        </w:rPr>
        <w:t>, broj: 71/15., dalje: SZ), ovaj Sud je 20. srpnja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ab/>
      </w:r>
    </w:p>
    <w:p w:rsidRDefault="00E50E85" w:rsidP="00E50E85" w:rsidR="00E50E85" w:rsidRPr="00E50E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E50E85" w:rsidP="00E50E85" w:rsidR="00E50E85" w:rsidRPr="00E50E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E50E85" w:rsidP="00E50E85" w:rsidR="00E50E85" w:rsidRPr="00E50E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E50E85" w:rsidP="00E50E85" w:rsidR="00E50E85" w:rsidRPr="00E50E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E50E85" w:rsidP="00E50E85" w:rsidR="00E50E85" w:rsidRPr="00E50E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E50E85" w:rsidP="00E50E85" w:rsidR="00E50E85" w:rsidRPr="00E50E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>U Splitu, 01. ožujka 2017. godine</w:t>
      </w:r>
    </w:p>
    <w:p w:rsidRDefault="00E50E85" w:rsidP="00E50E85" w:rsidR="00E50E85" w:rsidRPr="00E50E8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>S U D A C</w:t>
      </w:r>
    </w:p>
    <w:p w:rsidRDefault="00E50E85" w:rsidP="00E50E85" w:rsidR="00E50E85" w:rsidRPr="00E50E8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>Jozo Ćaleta</w:t>
      </w:r>
    </w:p>
    <w:p w:rsidRDefault="00E50E85" w:rsidP="00E50E85" w:rsidR="00E50E85" w:rsidRPr="00E50E8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50E85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50E85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E50E8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50E85">
        <w:rPr>
          <w:rFonts w:cs="Times New Roman" w:eastAsia="Times New Roman"/>
          <w:b/>
          <w:lang w:eastAsia="hr-HR" w:val="en-AU"/>
        </w:rPr>
        <w:t xml:space="preserve">: 14. </w:t>
      </w:r>
      <w:r w:rsidRPr="00E50E85">
        <w:rPr>
          <w:rFonts w:cs="Times New Roman" w:eastAsia="Times New Roman"/>
          <w:b/>
          <w:lang w:eastAsia="hr-HR"/>
        </w:rPr>
        <w:t>St-1455/2016.</w:t>
      </w: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>POUKA O PRAVNOM LIJEKU:</w:t>
      </w: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>DNA:</w:t>
      </w:r>
    </w:p>
    <w:p w:rsidRDefault="00E50E85" w:rsidP="00E50E85" w:rsidR="00E50E85" w:rsidRPr="00E50E8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E50E85" w:rsidP="00E50E85" w:rsidR="00E50E85" w:rsidRPr="00E50E8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>Dužniku,</w:t>
      </w:r>
    </w:p>
    <w:p w:rsidRDefault="00E50E85" w:rsidP="00E50E85" w:rsidR="00E50E85" w:rsidRPr="00E50E8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 xml:space="preserve">stečajnom upravitelju Ada Rajković, Matice hrvatske 10., Split, </w:t>
      </w:r>
    </w:p>
    <w:p w:rsidRDefault="00E50E85" w:rsidP="00E50E85" w:rsidR="00E50E85" w:rsidRPr="00E50E8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>Županijsko državno odvjetništvo Split,</w:t>
      </w:r>
    </w:p>
    <w:p w:rsidRDefault="00E50E85" w:rsidP="00E50E85" w:rsidR="00E50E85" w:rsidRPr="00E50E8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 xml:space="preserve">Porezna uprava Split, </w:t>
      </w:r>
    </w:p>
    <w:p w:rsidRDefault="00E50E85" w:rsidP="00E50E85" w:rsidR="00E50E85" w:rsidRPr="00E50E8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>e-Oglasna ploča Suda – rok 20. dana,</w:t>
      </w:r>
    </w:p>
    <w:p w:rsidRDefault="00E50E85" w:rsidP="00E50E85" w:rsidR="00E50E85" w:rsidRPr="00E50E8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>sudski registar – nakon pravomoćnosti</w:t>
      </w:r>
    </w:p>
    <w:p w:rsidRDefault="00E50E85" w:rsidP="00E50E85" w:rsidR="00E50E85" w:rsidRPr="00E50E8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0E85">
        <w:rPr>
          <w:rFonts w:cs="Times New Roman" w:eastAsia="Times New Roman"/>
          <w:lang w:eastAsia="hr-HR"/>
        </w:rPr>
        <w:t>u spis.</w:t>
      </w: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E85" w:rsidP="00E50E85" w:rsidR="00E50E85" w:rsidRPr="00E50E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E85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59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St-1455/2016-5</izvorni_sadrzaj>
    <derivirana_varijabla naziv="DomainObject.Oznaka_1">St-1455/2016-5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1455</izvorni_sadrzaj>
    <derivirana_varijabla naziv="DomainObject.Predmet.Broj_1">1455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St-1455/2016</izvorni_sadrzaj>
    <derivirana_varijabla naziv="DomainObject.Predmet.OznakaBroj_1">St-1455/2016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L., d.o.o. za geodetske poslove, projektiranje i usluge</izvorni_sadrzaj>
    <derivirana_varijabla naziv="DomainObject.Predmet.ProtustrankaFormated_1">  STUDIO L., d.o.o. za geodetske poslove, projektiranje i usluge</derivirana_varijabla>
  </DomainObject.Predmet.ProtustrankaFormated>
  <DomainObject.Predmet.ProtustrankaFormatedOIB>
    <izvorni_sadrzaj>  STUDIO L., d.o.o. za geodetske poslove, projektiranje i usluge, OIB 90547365717</izvorni_sadrzaj>
    <derivirana_varijabla naziv="DomainObject.Predmet.ProtustrankaFormatedOIB_1">  STUDIO L., d.o.o. za geodetske poslove, projektiranje i usluge, OIB 90547365717</derivirana_varijabla>
  </DomainObject.Predmet.ProtustrankaFormatedOIB>
  <DomainObject.Predmet.ProtustrankaFormatedWithAdress>
    <izvorni_sadrzaj> STUDIO L., d.o.o. za geodetske poslove, projektiranje i usluge, Put Glavičina 2, 21000 Split</izvorni_sadrzaj>
    <derivirana_varijabla naziv="DomainObject.Predmet.ProtustrankaFormatedWithAdress_1"> STUDIO L., d.o.o. za geodetske poslove, projektiranje i usluge, Put Glavičina 2, 21000 Split</derivirana_varijabla>
  </DomainObject.Predmet.ProtustrankaFormatedWithAdress>
  <DomainObject.Predmet.ProtustrankaFormatedWithAdressOIB>
    <izvorni_sadrzaj> STUDIO L., d.o.o. za geodetske poslove, projektiranje i usluge, OIB 90547365717, Put Glavičina 2, 21000 Split</izvorni_sadrzaj>
    <derivirana_varijabla naziv="DomainObject.Predmet.ProtustrankaFormatedWithAdressOIB_1"> STUDIO L., d.o.o. za geodetske poslove, projektiranje i usluge, OIB 90547365717, Put Glavičina 2, 21000 Split</derivirana_varijabla>
  </DomainObject.Predmet.ProtustrankaFormatedWithAdressOIB>
  <DomainObject.Predmet.ProtustrankaWithAdress>
    <izvorni_sadrzaj>STUDIO L., d.o.o. za geodetske poslove, projektiranje i usluge Put Glavičina 2, 21000 Split</izvorni_sadrzaj>
    <derivirana_varijabla naziv="DomainObject.Predmet.ProtustrankaWithAdress_1">STUDIO L., d.o.o. za geodetske poslove, projektiranje i usluge Put Glavičina 2, 21000 Split</derivirana_varijabla>
  </DomainObject.Predmet.ProtustrankaWithAdress>
  <DomainObject.Predmet.ProtustrankaWithAdressOIB>
    <izvorni_sadrzaj>STUDIO L., d.o.o. za geodetske poslove, projektiranje i usluge, OIB 90547365717, Put Glavičina 2, 21000 Split</izvorni_sadrzaj>
    <derivirana_varijabla naziv="DomainObject.Predmet.ProtustrankaWithAdressOIB_1">STUDIO L., d.o.o. za geodetske poslove, projektiranje i usluge, OIB 90547365717, Put Glavičina 2, 21000 Split</derivirana_varijabla>
  </DomainObject.Predmet.ProtustrankaWithAdressOIB>
  <DomainObject.Predmet.ProtustrankaNazivFormated>
    <izvorni_sadrzaj>STUDIO L., d.o.o. za geodetske poslove, projektiranje i usluge</izvorni_sadrzaj>
    <derivirana_varijabla naziv="DomainObject.Predmet.ProtustrankaNazivFormated_1">STUDIO L., d.o.o. za geodetske poslove, projektiranje i usluge</derivirana_varijabla>
  </DomainObject.Predmet.ProtustrankaNazivFormated>
  <DomainObject.Predmet.ProtustrankaNazivFormatedOIB>
    <izvorni_sadrzaj>STUDIO L., d.o.o. za geodetske poslove, projektiranje i usluge, OIB 90547365717</izvorni_sadrzaj>
    <derivirana_varijabla naziv="DomainObject.Predmet.ProtustrankaNazivFormatedOIB_1">STUDIO L., d.o.o. za geodetske poslove, projektiranje i usluge, OIB 90547365717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127758.58</izvorni_sadrzaj>
    <derivirana_varijabla naziv="DomainObject.Predmet.TrenutnaVrijednost_1">127758.58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STUDIO L., d.o.o. za geodetske poslove, projektiranje i usluge</item>
    </izvorni_sadrzaj>
    <derivirana_varijabla naziv="DomainObject.Predmet.ProtuStrankaListFormated_1">
      <item>STUDIO L., d.o.o. za geodetske poslove, projektiranje i usluge</item>
    </derivirana_varijabla>
  </DomainObject.Predmet.ProtuStrankaListFormated>
  <DomainObject.Predmet.ProtuStrankaListFormatedOIB>
    <izvorni_sadrzaj>
      <item>STUDIO L., d.o.o. za geodetske poslove, projektiranje i usluge, OIB 90547365717</item>
    </izvorni_sadrzaj>
    <derivirana_varijabla naziv="DomainObject.Predmet.ProtuStrankaListFormatedOIB_1">
      <item>STUDIO L., d.o.o. za geodetske poslove, projektiranje i usluge, OIB 90547365717</item>
    </derivirana_varijabla>
  </DomainObject.Predmet.ProtuStrankaListFormatedOIB>
  <DomainObject.Predmet.ProtuStrankaListFormatedWithAdress>
    <izvorni_sadrzaj>
      <item>STUDIO L., d.o.o. za geodetske poslove, projektiranje i usluge, Put Glavičina 2, 21000 Split</item>
    </izvorni_sadrzaj>
    <derivirana_varijabla naziv="DomainObject.Predmet.ProtuStrankaListFormatedWithAdress_1">
      <item>STUDIO L., d.o.o. za geodetske poslove, projektiranje i usluge, Put Glavičina 2, 21000 Split</item>
    </derivirana_varijabla>
  </DomainObject.Predmet.ProtuStrankaListFormatedWithAdress>
  <DomainObject.Predmet.ProtuStrankaListFormatedWithAdressOIB>
    <izvorni_sadrzaj>
      <item>STUDIO L., d.o.o. za geodetske poslove, projektiranje i usluge, OIB 90547365717, Put Glavičina 2, 21000 Split</item>
    </izvorni_sadrzaj>
    <derivirana_varijabla naziv="DomainObject.Predmet.ProtuStrankaListFormatedWithAdressOIB_1">
      <item>STUDIO L., d.o.o. za geodetske poslove, projektiranje i usluge, OIB 90547365717, Put Glavičina 2, 21000 Split</item>
    </derivirana_varijabla>
  </DomainObject.Predmet.ProtuStrankaListFormatedWithAdressOIB>
  <DomainObject.Predmet.ProtuStrankaListNazivFormated>
    <izvorni_sadrzaj>
      <item>STUDIO L., d.o.o. za geodetske poslove, projektiranje i usluge</item>
    </izvorni_sadrzaj>
    <derivirana_varijabla naziv="DomainObject.Predmet.ProtuStrankaListNazivFormated_1">
      <item>STUDIO L., d.o.o. za geodetske poslove, projektiranje i usluge</item>
    </derivirana_varijabla>
  </DomainObject.Predmet.ProtuStrankaListNazivFormated>
  <DomainObject.Predmet.ProtuStrankaListNazivFormatedOIB>
    <izvorni_sadrzaj>
      <item>STUDIO L., d.o.o. za geodetske poslove, projektiranje i usluge, OIB 90547365717</item>
    </izvorni_sadrzaj>
    <derivirana_varijabla naziv="DomainObject.Predmet.ProtuStrankaListNazivFormatedOIB_1">
      <item>STUDIO L., d.o.o. za geodetske poslove, projektiranje i usluge, OIB 90547365717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St-1455/2016-5</izvorni_sadrzaj>
    <derivirana_varijabla naziv="DomainObject.PoslovniBrojDokumenta_1">St-1455/2016-5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STUDIO L., d.o.o. za geodetske poslove, projektiranje i usluge</izvorni_sadrzaj>
    <derivirana_varijabla naziv="DomainObject.Predmet.ProtustrankaIDrugi_1">STUDIO L., d.o.o. za geodetske poslove, projektiranje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STUDIO L., d.o.o. za geodetske poslove, projektiranje i usluge, OIB 90547365717, Put Glavičina 2, 21000 Split</izvorni_sadrzaj>
    <derivirana_varijabla naziv="DomainObject.Predmet.ProtustrankaIDrugiAdressOIB_1">STUDIO L., d.o.o. za geodetske poslove, projektiranje i usluge, OIB 90547365717, Put Glavičina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L., d.o.o. za geodetske poslove, projektiranje i usluge</item>
      <item>FINANCIJSKA AGENCIJA, RC SPLIT</item>
    </izvorni_sadrzaj>
    <derivirana_varijabla naziv="DomainObject.Predmet.SudioniciListNaziv_1">
      <item>STUDIO L., d.o.o. za geodetske poslove, projektiranje i usluge</item>
      <item>FINANCIJSKA AGENCIJA, RC SPLIT</item>
    </derivirana_varijabla>
  </DomainObject.Predmet.SudioniciListNaziv>
  <DomainObject.Predmet.SudioniciListAdressOIB>
    <izvorni_sadrzaj>
      <item>STUDIO L., d.o.o. za geodetske poslove, projektiranje i usluge, OIB 90547365717, Put Glavičina 2,21000 Split</item>
      <item>FINANCIJSKA AGENCIJA, RC SPLIT, OIB 85821130368, Mažuranićevo šetalište 24 b,21000 Split</item>
    </izvorni_sadrzaj>
    <derivirana_varijabla naziv="DomainObject.Predmet.SudioniciListAdressOIB_1">
      <item>STUDIO L., d.o.o. za geodetske poslove, projektiranje i usluge, OIB 90547365717, Put Glavičina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5CAEC3-A330-4F96-A0DC-23755BF93C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805</properties:Words>
  <properties:Characters>4284</properties:Characters>
  <properties:Lines>141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2017-03-01T09:50:00Z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St-1455/2016-5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