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d078" w14:paraId="9f5d078" w:rsidRDefault="00C33A3D" w:rsidP="00C33A3D" w:rsidR="00C33A3D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33A3D" w:rsidP="00C33A3D" w:rsidR="00C33A3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C33A3D" w:rsidP="00C33A3D" w:rsidR="00C33A3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C33A3D" w:rsidP="00C33A3D" w:rsidR="00C33A3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St-185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C33A3D" w:rsidP="00C33A3D" w:rsidR="00C33A3D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C33A3D" w:rsidP="00C33A3D" w:rsidR="00C33A3D" w:rsidRPr="004C4B9E">
      <w:pPr>
        <w:jc w:val="both"/>
        <w:rPr>
          <w:sz w:val="23"/>
          <w:szCs w:val="23"/>
        </w:rPr>
      </w:pPr>
    </w:p>
    <w:p w:rsidRDefault="00C33A3D" w:rsidP="00C33A3D" w:rsidR="00C33A3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C33A3D" w:rsidP="00C33A3D" w:rsidR="00C33A3D" w:rsidRPr="004C4B9E">
      <w:pPr>
        <w:rPr>
          <w:sz w:val="23"/>
          <w:szCs w:val="23"/>
        </w:rPr>
      </w:pPr>
    </w:p>
    <w:p w:rsidRDefault="00C33A3D" w:rsidP="00C33A3D" w:rsidR="00C33A3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C33A3D" w:rsidP="00C33A3D" w:rsidR="00C33A3D" w:rsidRPr="004C4B9E">
      <w:pPr>
        <w:rPr>
          <w:sz w:val="23"/>
          <w:szCs w:val="23"/>
        </w:rPr>
      </w:pPr>
    </w:p>
    <w:p w:rsidRDefault="00C33A3D" w:rsidP="00C33A3D" w:rsidR="00C33A3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AUREUS SANUS j.d.o.o.,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40, OIB: 62391705722, dana 1. veljače 2016</w:t>
      </w:r>
      <w:r w:rsidRPr="004C4B9E">
        <w:rPr>
          <w:sz w:val="23"/>
          <w:szCs w:val="23"/>
        </w:rPr>
        <w:t xml:space="preserve">. </w:t>
      </w:r>
    </w:p>
    <w:p w:rsidRDefault="00C33A3D" w:rsidP="00C33A3D" w:rsidR="00C33A3D" w:rsidRPr="004C4B9E">
      <w:pPr>
        <w:jc w:val="both"/>
        <w:rPr>
          <w:sz w:val="23"/>
          <w:szCs w:val="23"/>
        </w:rPr>
      </w:pPr>
    </w:p>
    <w:p w:rsidRDefault="00C33A3D" w:rsidP="00C33A3D" w:rsidR="00C33A3D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C33A3D" w:rsidP="00C33A3D" w:rsidR="00C33A3D" w:rsidRPr="004C4B9E">
      <w:pPr>
        <w:jc w:val="both"/>
        <w:rPr>
          <w:sz w:val="23"/>
          <w:szCs w:val="23"/>
        </w:rPr>
      </w:pPr>
    </w:p>
    <w:p w:rsidRDefault="00C33A3D" w:rsidP="00C33A3D" w:rsidR="00C33A3D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AUREUS SANUS j.d.o.o.,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40, OIB: 62391705722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</w:t>
      </w:r>
      <w:r w:rsidRPr="00387982">
        <w:rPr>
          <w:b/>
          <w:sz w:val="23"/>
          <w:szCs w:val="23"/>
          <w:lang w:val="pl-PL"/>
        </w:rPr>
        <w:t xml:space="preserve">an </w:t>
      </w:r>
      <w:r w:rsidR="00387982" w:rsidRPr="00387982">
        <w:rPr>
          <w:b/>
          <w:sz w:val="23"/>
          <w:szCs w:val="23"/>
          <w:lang w:val="pl-PL"/>
        </w:rPr>
        <w:t>1. ožujka</w:t>
      </w:r>
      <w:r w:rsidRPr="00387982">
        <w:rPr>
          <w:b/>
          <w:sz w:val="23"/>
          <w:szCs w:val="23"/>
          <w:lang w:val="pl-PL"/>
        </w:rPr>
        <w:t xml:space="preserve"> 2016. u </w:t>
      </w:r>
      <w:r w:rsidR="00387982" w:rsidRPr="00387982">
        <w:rPr>
          <w:b/>
          <w:sz w:val="23"/>
          <w:szCs w:val="23"/>
          <w:lang w:val="pl-PL"/>
        </w:rPr>
        <w:t>10</w:t>
      </w:r>
      <w:r w:rsidRPr="00387982">
        <w:rPr>
          <w:b/>
          <w:sz w:val="23"/>
          <w:szCs w:val="23"/>
          <w:lang w:val="pl-PL"/>
        </w:rPr>
        <w:t>:</w:t>
      </w:r>
      <w:r w:rsidR="00387982" w:rsidRPr="00387982">
        <w:rPr>
          <w:b/>
          <w:sz w:val="23"/>
          <w:szCs w:val="23"/>
          <w:lang w:val="pl-PL"/>
        </w:rPr>
        <w:t>30</w:t>
      </w:r>
      <w:r w:rsidRPr="00387982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C33A3D" w:rsidP="00C33A3D" w:rsidR="00C33A3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C33A3D" w:rsidP="00C33A3D" w:rsidR="00C33A3D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AUREUS SANUS j.d.o.o.,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40, OIB: </w:t>
      </w:r>
    </w:p>
    <w:p w:rsidRDefault="00C33A3D" w:rsidP="00C33A3D" w:rsidR="00C33A3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62391705722</w:t>
      </w:r>
    </w:p>
    <w:p w:rsidRDefault="00C33A3D" w:rsidP="00C33A3D" w:rsidR="00C33A3D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Tasim Hukić, Medulin, Biškupije 38.</w:t>
      </w:r>
    </w:p>
    <w:p w:rsidRDefault="00C33A3D" w:rsidP="00C33A3D" w:rsidR="00C33A3D" w:rsidRPr="004040C4">
      <w:pPr>
        <w:jc w:val="both"/>
        <w:rPr>
          <w:sz w:val="23"/>
          <w:szCs w:val="23"/>
          <w:lang w:val="sv-SE"/>
        </w:rPr>
      </w:pPr>
    </w:p>
    <w:p w:rsidRDefault="00C33A3D" w:rsidP="00C33A3D" w:rsidR="00C33A3D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Tasim Hukić, Medulin, Biškupije 38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AUREUS SANUS j.d.o.o.,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40, OIB: 62391705722</w:t>
      </w:r>
      <w:r w:rsidRPr="00D10EBB">
        <w:rPr>
          <w:sz w:val="23"/>
          <w:szCs w:val="23"/>
          <w:lang w:val="sv-SE"/>
        </w:rPr>
        <w:t>.</w:t>
      </w:r>
    </w:p>
    <w:p w:rsidRDefault="00C33A3D" w:rsidP="00C33A3D" w:rsidR="00C33A3D">
      <w:pPr>
        <w:jc w:val="both"/>
        <w:rPr>
          <w:sz w:val="23"/>
          <w:szCs w:val="23"/>
        </w:rPr>
      </w:pPr>
    </w:p>
    <w:p w:rsidRDefault="00C33A3D" w:rsidP="00C33A3D" w:rsidR="00C33A3D" w:rsidRPr="00D10EBB">
      <w:pPr>
        <w:jc w:val="both"/>
        <w:rPr>
          <w:sz w:val="23"/>
          <w:szCs w:val="23"/>
        </w:rPr>
      </w:pPr>
    </w:p>
    <w:p w:rsidRDefault="00C33A3D" w:rsidP="00C33A3D" w:rsidR="00C33A3D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1. veljače 2016</w:t>
      </w:r>
      <w:r w:rsidRPr="004C4B9E">
        <w:rPr>
          <w:sz w:val="23"/>
          <w:szCs w:val="23"/>
        </w:rPr>
        <w:t>.</w:t>
      </w:r>
    </w:p>
    <w:p w:rsidRDefault="00C33A3D" w:rsidP="00C33A3D" w:rsidR="00C33A3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C33A3D" w:rsidP="00C33A3D" w:rsidR="00C33A3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C33A3D" w:rsidP="00C33A3D" w:rsidR="00C33A3D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C33A3D" w:rsidP="00C33A3D" w:rsidR="00C33A3D">
      <w:pPr>
        <w:jc w:val="center"/>
        <w:rPr>
          <w:sz w:val="23"/>
          <w:szCs w:val="23"/>
        </w:rPr>
      </w:pPr>
    </w:p>
    <w:p w:rsidRDefault="00C33A3D" w:rsidP="00C33A3D" w:rsidR="00C33A3D">
      <w:pPr>
        <w:jc w:val="both"/>
        <w:rPr>
          <w:sz w:val="23"/>
          <w:szCs w:val="23"/>
        </w:rPr>
      </w:pPr>
    </w:p>
    <w:p w:rsidRDefault="00C33A3D" w:rsidP="00C33A3D" w:rsidR="00C33A3D" w:rsidRPr="004C4B9E">
      <w:pPr>
        <w:jc w:val="both"/>
        <w:rPr>
          <w:sz w:val="23"/>
          <w:szCs w:val="23"/>
        </w:rPr>
      </w:pPr>
    </w:p>
    <w:p w:rsidRDefault="00C33A3D" w:rsidP="00C33A3D" w:rsidR="00C33A3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C33A3D" w:rsidP="00C33A3D" w:rsidR="00C33A3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C33A3D" w:rsidP="00C33A3D" w:rsidR="00C33A3D" w:rsidRPr="004C4B9E">
      <w:pPr>
        <w:jc w:val="both"/>
        <w:rPr>
          <w:sz w:val="23"/>
          <w:szCs w:val="23"/>
        </w:rPr>
      </w:pPr>
    </w:p>
    <w:p w:rsidRDefault="00C33A3D" w:rsidP="00C33A3D" w:rsidR="00C33A3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C33A3D" w:rsidP="00C33A3D" w:rsidR="00C33A3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C33A3D" w:rsidP="00C33A3D" w:rsidR="00C33A3D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AUREUS SANUS j.d.o.o.,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40</w:t>
      </w:r>
    </w:p>
    <w:p w:rsidRDefault="00C33A3D" w:rsidP="00C33A3D" w:rsidR="00C33A3D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Tasim Hukić, Medulin, Biškupije 38</w:t>
      </w:r>
      <w:r w:rsidRPr="004C4B9E">
        <w:rPr>
          <w:sz w:val="23"/>
          <w:szCs w:val="23"/>
          <w:lang w:val="sv-SE"/>
        </w:rPr>
        <w:tab/>
      </w:r>
    </w:p>
    <w:p w:rsidRDefault="00C33A3D" w:rsidP="00C33A3D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A3D" w:rsidP="00C33A3D" w:rsidR="00C33A3D">
      <w:r>
        <w:separator/>
      </w:r>
    </w:p>
  </w:endnote>
  <w:endnote w:id="0" w:type="continuationSeparator">
    <w:p w:rsidRDefault="00C33A3D" w:rsidP="00C33A3D" w:rsidR="00C33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A3D" w:rsidP="00C33A3D" w:rsidR="00C33A3D">
      <w:r>
        <w:separator/>
      </w:r>
    </w:p>
  </w:footnote>
  <w:footnote w:id="0" w:type="continuationSeparator">
    <w:p w:rsidRDefault="00C33A3D" w:rsidP="00C33A3D" w:rsidR="00C33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33A3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St-185</w:t>
        </w:r>
        <w:r w:rsidRPr="004C4B9E">
          <w:rPr>
            <w:sz w:val="23"/>
            <w:szCs w:val="23"/>
          </w:rPr>
          <w:t>/1</w:t>
        </w:r>
        <w:r>
          <w:rPr>
            <w:sz w:val="23"/>
            <w:szCs w:val="23"/>
          </w:rPr>
          <w:t>6</w:t>
        </w:r>
        <w:r w:rsidRPr="004C4B9E">
          <w:rPr>
            <w:sz w:val="23"/>
            <w:szCs w:val="23"/>
          </w:rPr>
          <w:t>-3</w:t>
        </w:r>
      </w:p>
    </w:sdtContent>
  </w:sdt>
  <w:p w:rsidRDefault="006E482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A3D"/>
    <w:rsid w:val="00387982"/>
    <w:rsid w:val="00554328"/>
    <w:rsid w:val="006E4826"/>
    <w:rsid w:val="00985388"/>
    <w:rsid w:val="00BD586C"/>
    <w:rsid w:val="00C3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3A3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A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3A3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A3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A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A3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82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82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82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82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3A3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A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3A3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A3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A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A3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82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82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82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82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AUREUS SANUS j.d.o.o. PULA</izvorni_sadrzaj>
    <derivirana_varijabla naziv="DomainObject.Predmet.ProtustrankaFormated_1">  AUREUS SANUS j.d.o.o. PULA</derivirana_varijabla>
  </DomainObject.Predmet.ProtustrankaFormated>
  <DomainObject.Predmet.ProtustrankaFormatedOIB>
    <izvorni_sadrzaj>  AUREUS SANUS j.d.o.o. PULA, OIB 62391705722</izvorni_sadrzaj>
    <derivirana_varijabla naziv="DomainObject.Predmet.ProtustrankaFormatedOIB_1">  AUREUS SANUS j.d.o.o. PULA, OIB 62391705722</derivirana_varijabla>
  </DomainObject.Predmet.ProtustrankaFormatedOIB>
  <DomainObject.Predmet.ProtustrankaFormatedWithAdress>
    <izvorni_sadrzaj> AUREUS SANUS j.d.o.o. PULA, Katalinića Jeretova 40, 52100 Pula</izvorni_sadrzaj>
    <derivirana_varijabla naziv="DomainObject.Predmet.ProtustrankaFormatedWithAdress_1"> AUREUS SANUS j.d.o.o. PULA, Katalinića Jeretova 40, 52100 Pula</derivirana_varijabla>
  </DomainObject.Predmet.ProtustrankaFormatedWithAdress>
  <DomainObject.Predmet.ProtustrankaFormatedWithAdressOIB>
    <izvorni_sadrzaj> AUREUS SANUS j.d.o.o. PULA, OIB 62391705722, Katalinića Jeretova 40, 52100 Pula</izvorni_sadrzaj>
    <derivirana_varijabla naziv="DomainObject.Predmet.ProtustrankaFormatedWithAdressOIB_1"> AUREUS SANUS j.d.o.o. PULA, OIB 62391705722, Katalinića Jeretova 40, 52100 Pula</derivirana_varijabla>
  </DomainObject.Predmet.ProtustrankaFormatedWithAdressOIB>
  <DomainObject.Predmet.ProtustrankaWithAdress>
    <izvorni_sadrzaj>AUREUS SANUS j.d.o.o. PULA Katalinića Jeretova 40, 52100 Pula</izvorni_sadrzaj>
    <derivirana_varijabla naziv="DomainObject.Predmet.ProtustrankaWithAdress_1">AUREUS SANUS j.d.o.o. PULA Katalinića Jeretova 40, 52100 Pula</derivirana_varijabla>
  </DomainObject.Predmet.ProtustrankaWithAdress>
  <DomainObject.Predmet.ProtustrankaWithAdressOIB>
    <izvorni_sadrzaj>AUREUS SANUS j.d.o.o. PULA, OIB 62391705722, Katalinića Jeretova 40, 52100 Pula</izvorni_sadrzaj>
    <derivirana_varijabla naziv="DomainObject.Predmet.ProtustrankaWithAdressOIB_1">AUREUS SANUS j.d.o.o. PULA, OIB 62391705722, Katalinića Jeretova 40, 52100 Pula</derivirana_varijabla>
  </DomainObject.Predmet.ProtustrankaWithAdressOIB>
  <DomainObject.Predmet.ProtustrankaNazivFormated>
    <izvorni_sadrzaj>AUREUS SANUS j.d.o.o. PULA</izvorni_sadrzaj>
    <derivirana_varijabla naziv="DomainObject.Predmet.ProtustrankaNazivFormated_1">AUREUS SANUS j.d.o.o. PULA</derivirana_varijabla>
  </DomainObject.Predmet.ProtustrankaNazivFormated>
  <DomainObject.Predmet.ProtustrankaNazivFormatedOIB>
    <izvorni_sadrzaj>AUREUS SANUS j.d.o.o. PULA, OIB 62391705722</izvorni_sadrzaj>
    <derivirana_varijabla naziv="DomainObject.Predmet.ProtustrankaNazivFormatedOIB_1">AUREUS SANUS j.d.o.o. PULA, OIB 62391705722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13937.51</izvorni_sadrzaj>
    <derivirana_varijabla naziv="DomainObject.Predmet.TrenutnaVrijednost_1">13937.51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AUREUS SANUS j.d.o.o. PULA</item>
    </izvorni_sadrzaj>
    <derivirana_varijabla naziv="DomainObject.Predmet.ProtuStrankaListFormated_1">
      <item>AUREUS SANUS j.d.o.o. PULA</item>
    </derivirana_varijabla>
  </DomainObject.Predmet.ProtuStrankaListFormated>
  <DomainObject.Predmet.ProtuStrankaListFormatedOIB>
    <izvorni_sadrzaj>
      <item>AUREUS SANUS j.d.o.o. PULA, OIB 62391705722</item>
    </izvorni_sadrzaj>
    <derivirana_varijabla naziv="DomainObject.Predmet.ProtuStrankaListFormatedOIB_1">
      <item>AUREUS SANUS j.d.o.o. PULA, OIB 62391705722</item>
    </derivirana_varijabla>
  </DomainObject.Predmet.ProtuStrankaListFormatedOIB>
  <DomainObject.Predmet.ProtuStrankaListFormatedWithAdress>
    <izvorni_sadrzaj>
      <item>AUREUS SANUS j.d.o.o. PULA, Katalinića Jeretova 40, 52100 Pula</item>
    </izvorni_sadrzaj>
    <derivirana_varijabla naziv="DomainObject.Predmet.ProtuStrankaListFormatedWithAdress_1">
      <item>AUREUS SANUS j.d.o.o. PULA, Katalinića Jeretova 40, 52100 Pula</item>
    </derivirana_varijabla>
  </DomainObject.Predmet.ProtuStrankaListFormatedWithAdress>
  <DomainObject.Predmet.ProtuStrankaListFormatedWithAdressOIB>
    <izvorni_sadrzaj>
      <item>AUREUS SANUS j.d.o.o. PULA, OIB 62391705722, Katalinića Jeretova 40, 52100 Pula</item>
    </izvorni_sadrzaj>
    <derivirana_varijabla naziv="DomainObject.Predmet.ProtuStrankaListFormatedWithAdressOIB_1">
      <item>AUREUS SANUS j.d.o.o. PULA, OIB 62391705722, Katalinića Jeretova 40, 52100 Pula</item>
    </derivirana_varijabla>
  </DomainObject.Predmet.ProtuStrankaListFormatedWithAdressOIB>
  <DomainObject.Predmet.ProtuStrankaListNazivFormated>
    <izvorni_sadrzaj>
      <item>AUREUS SANUS j.d.o.o. PULA</item>
    </izvorni_sadrzaj>
    <derivirana_varijabla naziv="DomainObject.Predmet.ProtuStrankaListNazivFormated_1">
      <item>AUREUS SANUS j.d.o.o. PULA</item>
    </derivirana_varijabla>
  </DomainObject.Predmet.ProtuStrankaListNazivFormated>
  <DomainObject.Predmet.ProtuStrankaListNazivFormatedOIB>
    <izvorni_sadrzaj>
      <item>AUREUS SANUS j.d.o.o. PULA, OIB 62391705722</item>
    </izvorni_sadrzaj>
    <derivirana_varijabla naziv="DomainObject.Predmet.ProtuStrankaListNazivFormatedOIB_1">
      <item>AUREUS SANUS j.d.o.o. PULA, OIB 62391705722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AUREUS SANUS j.d.o.o. PULA</izvorni_sadrzaj>
    <derivirana_varijabla naziv="DomainObject.Predmet.ProtustrankaIDrugi_1">AUREUS SANUS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AUREUS SANUS j.d.o.o. PULA, OIB 62391705722, Katalinića Jeretova 40, 52100 Pula</izvorni_sadrzaj>
    <derivirana_varijabla naziv="DomainObject.Predmet.ProtustrankaIDrugiAdressOIB_1">AUREUS SANUS j.d.o.o. PULA, OIB 62391705722, Katalinića Jeretova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AUREUS SANUS j.d.o.o. PULA</item>
    </izvorni_sadrzaj>
    <derivirana_varijabla naziv="DomainObject.Predmet.SudioniciListNaziv_1">
      <item>FINANCIJSKA AGENCIJA, RC RIJEKA, PODRUŽNICA PULA, PULA</item>
      <item>AUREUS SANUS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AUREUS SANUS j.d.o.o. PULA, OIB 62391705722, Katalinića Jeretova 40,52100 Pula</item>
    </izvorni_sadrzaj>
    <derivirana_varijabla naziv="DomainObject.Predmet.SudioniciListAdressOIB_1">
      <item>FINANCIJSKA AGENCIJA, RC RIJEKA, PODRUŽNICA PULA, PULA, OIB 85821130368, Giardini 5,52100 Pula</item>
      <item>AUREUS SANUS j.d.o.o. PULA, OIB 62391705722, Katalinića Jeretova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62391705722</item>
    </izvorni_sadrzaj>
    <derivirana_varijabla naziv="DomainObject.Predmet.SudioniciListNazivOIB_1">
      <item>, OIB 85821130368</item>
      <item>, OIB 62391705722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1479</properties:Characters>
  <properties:Lines>48</properties:Lines>
  <properties:Paragraphs>23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2016-02-01T09:00:00Z</dcterms:created>
  <dc:creator>Jasmina Matika</dc:creator>
  <cp:lastModifiedBy>Jasmina Matika</cp:lastModifiedBy>
  <dcterms:modified xmlns:xsi="http://www.w3.org/2001/XMLSchema-instance" xsi:type="dcterms:W3CDTF">2016-02-01T11:03:00Z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