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240c" w14:paraId="8c9240c" w:rsidRDefault="00AE649C" w:rsidP="00FA5B5E" w:rsidR="00AE649C" w:rsidRPr="00B76F3C">
      <w:pPr>
        <w:pStyle w:val="Naslov3"/>
        <w15:collapsed w:val="false"/>
      </w:pP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>REPUBLIKA HRVATSKA</w:t>
      </w:r>
      <w:r w:rsidRPr="0007571E">
        <w:rPr>
          <w:rFonts w:cs="Times New Roman" w:eastAsia="Times New Roman"/>
          <w:lang w:eastAsia="hr-HR"/>
        </w:rPr>
        <w:tab/>
        <w:t xml:space="preserve">                                      Poslovni broj: 3. St-772/2016-3</w:t>
      </w: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>TRGOVAČKI SUD U ZADRU</w:t>
      </w:r>
    </w:p>
    <w:p w:rsidRDefault="0007571E" w:rsidP="0007571E" w:rsidR="0007571E" w:rsidRPr="0007571E">
      <w:pPr>
        <w:spacing w:after="0"/>
        <w:ind w:firstLine="708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>Zadar, Dr. Franje Tuđmana 35</w:t>
      </w:r>
      <w:r w:rsidRPr="0007571E">
        <w:rPr>
          <w:rFonts w:cs="Times New Roman" w:eastAsia="Times New Roman"/>
          <w:lang w:eastAsia="hr-HR"/>
        </w:rPr>
        <w:tab/>
      </w:r>
      <w:r w:rsidRPr="0007571E">
        <w:rPr>
          <w:rFonts w:cs="Times New Roman" w:eastAsia="Times New Roman"/>
          <w:lang w:eastAsia="hr-HR"/>
        </w:rPr>
        <w:tab/>
      </w:r>
      <w:r w:rsidRPr="0007571E">
        <w:rPr>
          <w:rFonts w:cs="Times New Roman" w:eastAsia="Times New Roman"/>
          <w:lang w:eastAsia="hr-HR"/>
        </w:rPr>
        <w:tab/>
      </w:r>
      <w:r w:rsidRPr="0007571E">
        <w:rPr>
          <w:rFonts w:cs="Times New Roman" w:eastAsia="Times New Roman"/>
          <w:lang w:eastAsia="hr-HR"/>
        </w:rPr>
        <w:tab/>
      </w:r>
      <w:r w:rsidRPr="0007571E">
        <w:rPr>
          <w:rFonts w:cs="Times New Roman" w:eastAsia="Times New Roman"/>
          <w:lang w:eastAsia="hr-HR"/>
        </w:rPr>
        <w:tab/>
      </w:r>
      <w:r w:rsidRPr="0007571E">
        <w:rPr>
          <w:rFonts w:cs="Times New Roman" w:eastAsia="Times New Roman"/>
          <w:lang w:eastAsia="hr-HR"/>
        </w:rPr>
        <w:tab/>
        <w:t xml:space="preserve">        </w:t>
      </w:r>
    </w:p>
    <w:p w:rsidRDefault="0007571E" w:rsidP="0007571E" w:rsidR="0007571E" w:rsidRPr="0007571E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07571E" w:rsidP="0007571E" w:rsidR="0007571E" w:rsidRPr="0007571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jc w:val="right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07571E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07571E">
        <w:rPr>
          <w:rFonts w:cs="Times New Roman" w:eastAsia="Times New Roman"/>
          <w:lang w:eastAsia="hr-HR"/>
        </w:rPr>
        <w:t>Regionalni centar Split, Podružnica Zadar,</w:t>
      </w:r>
    </w:p>
    <w:p w:rsidRDefault="0007571E" w:rsidP="0007571E" w:rsidR="0007571E" w:rsidRPr="0007571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7571E">
        <w:rPr>
          <w:rFonts w:cs="Times New Roman" w:eastAsia="Times New Roman"/>
          <w:lang w:eastAsia="hr-HR"/>
        </w:rPr>
        <w:t xml:space="preserve"> Ivana Danila 4</w:t>
      </w:r>
    </w:p>
    <w:p w:rsidRDefault="0007571E" w:rsidP="0007571E" w:rsidR="0007571E" w:rsidRPr="000757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7571E" w:rsidP="0007571E" w:rsidR="0007571E" w:rsidRPr="000757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7571E" w:rsidP="0007571E" w:rsidR="0007571E" w:rsidRPr="000757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ab/>
        <w:t xml:space="preserve">Rješenjem ovog suda posl. broj gornji od 20. svibnja 2016. koje se u privitku dostavlja, pozvani ste na ročišta od 7. lipnja 2016. radi očitovanja o prijedlogu i utvrđivanja pretpostavki za otvaranje stečajnog postupka nad pravnom osobom- dužnikom DALMACIJA - PROJEKT d.o.o. sa sjedištem u Pakoštanama, (Općina Pakoštane), Prološka 15, OIB: 93426396839. </w:t>
      </w:r>
    </w:p>
    <w:p w:rsidRDefault="0007571E" w:rsidP="0007571E" w:rsidR="0007571E" w:rsidRPr="000757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jc w:val="both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6.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07571E" w:rsidP="0007571E" w:rsidR="0007571E" w:rsidRPr="0007571E">
      <w:pPr>
        <w:spacing w:after="0"/>
        <w:jc w:val="both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 xml:space="preserve"> </w:t>
      </w:r>
    </w:p>
    <w:p w:rsidRDefault="0007571E" w:rsidP="0007571E" w:rsidR="0007571E" w:rsidRPr="0007571E">
      <w:pPr>
        <w:spacing w:after="0"/>
        <w:jc w:val="both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07571E" w:rsidP="0007571E" w:rsidR="0007571E" w:rsidRPr="000757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ab/>
      </w:r>
      <w:r w:rsidRPr="0007571E">
        <w:rPr>
          <w:rFonts w:cs="Times New Roman" w:eastAsia="Times New Roman"/>
          <w:lang w:eastAsia="hr-HR"/>
        </w:rPr>
        <w:tab/>
      </w:r>
    </w:p>
    <w:p w:rsidRDefault="0007571E" w:rsidP="0007571E" w:rsidR="0007571E" w:rsidRPr="0007571E">
      <w:pPr>
        <w:spacing w:after="0"/>
        <w:jc w:val="center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 xml:space="preserve">U Zadru 20. svibnja 2016. </w:t>
      </w:r>
    </w:p>
    <w:p w:rsidRDefault="0007571E" w:rsidP="0007571E" w:rsidR="0007571E" w:rsidRPr="000757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rPr>
          <w:rFonts w:cs="Times New Roman" w:eastAsia="Times New Roman"/>
          <w:lang w:eastAsia="hr-HR"/>
        </w:rPr>
      </w:pPr>
    </w:p>
    <w:p w:rsidRDefault="0007571E" w:rsidP="0007571E" w:rsidR="0007571E" w:rsidRPr="0007571E">
      <w:pPr>
        <w:spacing w:after="0"/>
        <w:jc w:val="right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07571E" w:rsidP="0007571E" w:rsidR="0007571E" w:rsidRPr="0007571E">
      <w:pPr>
        <w:spacing w:after="0"/>
        <w:jc w:val="right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07571E" w:rsidP="0007571E" w:rsidR="0007571E" w:rsidRPr="0007571E">
      <w:pPr>
        <w:spacing w:after="0"/>
        <w:jc w:val="right"/>
        <w:rPr>
          <w:rFonts w:cs="Times New Roman" w:eastAsia="Times New Roman"/>
          <w:lang w:eastAsia="hr-HR"/>
        </w:rPr>
      </w:pPr>
      <w:r w:rsidRPr="0007571E">
        <w:rPr>
          <w:rFonts w:cs="Times New Roman" w:eastAsia="Times New Roman"/>
          <w:lang w:eastAsia="hr-HR"/>
        </w:rPr>
        <w:t>Tina Grgas</w:t>
      </w:r>
    </w:p>
    <w:p w:rsidRDefault="0007571E" w:rsidP="0007571E" w:rsidR="0007571E" w:rsidRPr="000757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7571E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71E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29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St-772/2016-4</izvorni_sadrzaj>
    <derivirana_varijabla naziv="DomainObject.Oznaka_1">St-772/2016-4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>
      <item>Ante Maksan</item>
    </izvorni_sadrzaj>
    <derivirana_varijabla naziv="DomainObject.Predmet.OstaliListFormated_1">
      <item>Ante Maksan</item>
    </derivirana_varijabla>
  </DomainObject.Predmet.OstaliListFormated>
  <DomainObject.Predmet.OstaliListFormatedOIB>
    <izvorni_sadrzaj>
      <item>Ante Maksan, OIB 12533441299</item>
    </izvorni_sadrzaj>
    <derivirana_varijabla naziv="DomainObject.Predmet.OstaliListFormatedOIB_1">
      <item>Ante Maksan, OIB 12533441299</item>
    </derivirana_varijabla>
  </DomainObject.Predmet.OstaliListFormatedOIB>
  <DomainObject.Predmet.OstaliListFormatedWithAdress>
    <izvorni_sadrzaj>
      <item>Ante Maksan, Prološka Ulica 15, 23210 Pakoštane</item>
    </izvorni_sadrzaj>
    <derivirana_varijabla naziv="DomainObject.Predmet.OstaliListFormatedWithAdress_1">
      <item>Ante Maksan, Prološka Ulica 15, 23210 Pakoštane</item>
    </derivirana_varijabla>
  </DomainObject.Predmet.OstaliListFormatedWithAdress>
  <DomainObject.Predmet.OstaliListFormatedWithAdressOIB>
    <izvorni_sadrzaj>
      <item>Ante Maksan, OIB 12533441299, Prološka Ulica 15, 23210 Pakoštane</item>
    </izvorni_sadrzaj>
    <derivirana_varijabla naziv="DomainObject.Predmet.OstaliListFormatedWithAdressOIB_1">
      <item>Ante Maksan, OIB 12533441299, Prološka Ulica 15, 23210 Pakoštane</item>
    </derivirana_varijabla>
  </DomainObject.Predmet.OstaliListFormatedWithAdressOIB>
  <DomainObject.Predmet.OstaliListNazivFormated>
    <izvorni_sadrzaj>
      <item>Ante Maksan</item>
    </izvorni_sadrzaj>
    <derivirana_varijabla naziv="DomainObject.Predmet.OstaliListNazivFormated_1">
      <item>Ante Maksan</item>
    </derivirana_varijabla>
  </DomainObject.Predmet.OstaliListNazivFormated>
  <DomainObject.Predmet.OstaliListNazivFormatedOIB>
    <izvorni_sadrzaj>
      <item>Ante Maksan, OIB 12533441299</item>
    </izvorni_sadrzaj>
    <derivirana_varijabla naziv="DomainObject.Predmet.OstaliListNazivFormatedOIB_1">
      <item>Ante Maksan, OIB 12533441299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St-772/2016-4</izvorni_sadrzaj>
    <derivirana_varijabla naziv="DomainObject.PoslovniBrojDokumenta_1">St-772/2016-4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1F2EC-551F-47DE-BC9B-85E4E294E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827</properties:Characters>
  <properties:Lines>43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