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822f" w14:paraId="493822f" w:rsidRDefault="001370E1" w:rsidP="00437E85" w:rsidR="00FC3D7A" w:rsidRPr="005A5366">
      <w:pPr>
        <w:jc w:val="right"/>
        <w15:collapsed w:val="false"/>
        <w:rPr>
          <w:b/>
        </w:rPr>
      </w:pPr>
      <w:bookmarkStart w:name="_GoBack" w:id="0"/>
      <w:bookmarkEnd w:id="0"/>
      <w:r w:rsidRPr="005A5366">
        <w:rPr>
          <w:b/>
        </w:rPr>
        <w:t>9St-</w:t>
      </w:r>
      <w:r w:rsidR="00512795">
        <w:rPr>
          <w:b/>
        </w:rPr>
        <w:t>87</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512795">
        <w:t>MRDEŽA d.o.o., sa sjedištem u Grebaštica Donja 1, Grebaštica, OIB: 21928281414</w:t>
      </w:r>
      <w:r w:rsidRPr="005A5366">
        <w:t xml:space="preserve">, dana </w:t>
      </w:r>
      <w:r w:rsidR="00A83826">
        <w:t>29</w:t>
      </w:r>
      <w:r w:rsidR="009C0FE1">
        <w:t xml:space="preserve">. </w:t>
      </w:r>
      <w:r w:rsidR="00512795">
        <w:t>ožujka</w:t>
      </w:r>
      <w:r w:rsidR="009C0FE1">
        <w:t xml:space="preserve">  2017</w:t>
      </w:r>
      <w:r w:rsidRPr="005A5366">
        <w:t xml:space="preserve">. </w:t>
      </w:r>
      <w:r w:rsidR="00512795" w:rsidRPr="005A5366">
        <w:t>G</w:t>
      </w:r>
      <w:r w:rsidRPr="005A5366">
        <w:t>odine</w:t>
      </w:r>
      <w:r w:rsidR="00512795">
        <w:t>.</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512795">
        <w:t>MRDEŽA d.o.o., sa sjedištem u Grebaštica Donja 1, Grebaštica, OIB: 21928281414</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391AA3" w:rsidP="00FC3D7A" w:rsidR="00FC3D7A" w:rsidRPr="005A5366">
      <w:pPr>
        <w:jc w:val="center"/>
        <w:rPr>
          <w:b/>
          <w:u w:val="single"/>
        </w:rPr>
      </w:pPr>
      <w:r>
        <w:rPr>
          <w:b/>
          <w:u w:val="single"/>
        </w:rPr>
        <w:t>13</w:t>
      </w:r>
      <w:r w:rsidR="009C0FE1">
        <w:rPr>
          <w:b/>
          <w:u w:val="single"/>
        </w:rPr>
        <w:t xml:space="preserve">. </w:t>
      </w:r>
      <w:r>
        <w:rPr>
          <w:b/>
          <w:u w:val="single"/>
        </w:rPr>
        <w:t>lipnja</w:t>
      </w:r>
      <w:r w:rsidR="009C0FE1">
        <w:rPr>
          <w:b/>
          <w:u w:val="single"/>
        </w:rPr>
        <w:t xml:space="preserve"> </w:t>
      </w:r>
      <w:r w:rsidR="00225BD8" w:rsidRPr="005A5366">
        <w:rPr>
          <w:b/>
          <w:u w:val="single"/>
        </w:rPr>
        <w:t xml:space="preserve"> 2017</w:t>
      </w:r>
      <w:r w:rsidR="008963C6" w:rsidRPr="005A5366">
        <w:rPr>
          <w:b/>
          <w:u w:val="single"/>
        </w:rPr>
        <w:t xml:space="preserve">. Godine u </w:t>
      </w:r>
      <w:r w:rsidR="00512795">
        <w:rPr>
          <w:b/>
          <w:u w:val="single"/>
        </w:rPr>
        <w:t>11.0</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CE0766">
        <w:t xml:space="preserve">Mladin Mrdeža iz Grebaštice, Grebaštica Donja 1, OIB: 91557071047 </w:t>
      </w:r>
      <w:r w:rsidR="00512795">
        <w:t xml:space="preserve"> </w:t>
      </w:r>
      <w:r w:rsidRPr="005A5366">
        <w:t>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CE0766">
        <w:t xml:space="preserve">Mladin Mrdeža iz Grebaštice, Grebaštica Donja 1, OIB: 91557071047 </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512795">
        <w:t>09</w:t>
      </w:r>
      <w:r w:rsidR="00FC4E27" w:rsidRPr="005A5366">
        <w:t xml:space="preserve">. </w:t>
      </w:r>
      <w:r w:rsidR="00512795">
        <w:t>ožujka</w:t>
      </w:r>
      <w:r w:rsidR="00F97C3E">
        <w:t xml:space="preserve"> 2017</w:t>
      </w:r>
      <w:r w:rsidRPr="005A5366">
        <w:t>. godine predložio otvaranje stečajnog postupka nad dužnikom</w:t>
      </w:r>
      <w:r w:rsidR="00986370" w:rsidRPr="005A5366">
        <w:t xml:space="preserve"> </w:t>
      </w:r>
      <w:r w:rsidR="00512795">
        <w:t>MRDEŽA d.o.o., sa sjedištem u Grebaštica Donja 1, Grebaštica, OIB: 21928281414</w:t>
      </w:r>
      <w:r w:rsidR="008963C6" w:rsidRPr="005A5366">
        <w:t xml:space="preserve">. </w:t>
      </w:r>
      <w:r w:rsidRPr="005A5366">
        <w:t xml:space="preserve">U prijedlogu se u bitnome navodi i </w:t>
      </w:r>
      <w:r w:rsidR="009B18D9" w:rsidRPr="005A5366">
        <w:t xml:space="preserve">iz njega proizlazi da obzirom dužnik na dan </w:t>
      </w:r>
      <w:r w:rsidR="00512795">
        <w:t>02</w:t>
      </w:r>
      <w:r w:rsidR="005A5366">
        <w:t xml:space="preserve">. </w:t>
      </w:r>
      <w:r w:rsidR="00512795">
        <w:t>ožujka</w:t>
      </w:r>
      <w:r w:rsidR="00F97C3E">
        <w:t xml:space="preserve"> 2017</w:t>
      </w:r>
      <w:r w:rsidR="009B18D9" w:rsidRPr="005A5366">
        <w:t xml:space="preserve">.g. ima u očevidniku redoslijeda osnova za plaćanje evidentirane neizvršene osnove za plaćanje u neprekinutom razdoblju od 120 dana, u ukupnom iznosu od </w:t>
      </w:r>
      <w:r w:rsidR="00512795">
        <w:t>56.613,07</w:t>
      </w:r>
      <w:r w:rsidR="009B18D9" w:rsidRPr="005A5366">
        <w:t xml:space="preserve"> kuna, te ima </w:t>
      </w:r>
      <w:r w:rsidR="00391AA3">
        <w:t>dva</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A83826">
        <w:rPr>
          <w:b/>
        </w:rPr>
        <w:t>29</w:t>
      </w:r>
      <w:r w:rsidR="009C0FE1">
        <w:rPr>
          <w:b/>
        </w:rPr>
        <w:t xml:space="preserve">. </w:t>
      </w:r>
      <w:r w:rsidR="00512795">
        <w:rPr>
          <w:b/>
        </w:rPr>
        <w:t>ožujka</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26732F">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689" w:rsidP="00437E85" w:rsidR="006D4689">
      <w:r>
        <w:separator/>
      </w:r>
    </w:p>
  </w:endnote>
  <w:endnote w:id="0" w:type="continuationSeparator">
    <w:p w:rsidRDefault="006D4689" w:rsidP="00437E85" w:rsidR="006D46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689" w:rsidP="00437E85" w:rsidR="006D4689">
      <w:r>
        <w:separator/>
      </w:r>
    </w:p>
  </w:footnote>
  <w:footnote w:id="0" w:type="continuationSeparator">
    <w:p w:rsidRDefault="006D4689" w:rsidP="00437E85" w:rsidR="006D46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E22C30">
          <w:rPr>
            <w:noProof/>
          </w:rPr>
          <w:t>3</w:t>
        </w:r>
        <w:r>
          <w:fldChar w:fldCharType="end"/>
        </w:r>
        <w:r>
          <w:t xml:space="preserve">                              </w:t>
        </w:r>
        <w:r w:rsidR="009B18D9">
          <w:t xml:space="preserve">                         9St-</w:t>
        </w:r>
        <w:r w:rsidR="00512795">
          <w:t>87</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1613D3"/>
    <w:rsid w:val="00225BD8"/>
    <w:rsid w:val="0026732F"/>
    <w:rsid w:val="002E60B2"/>
    <w:rsid w:val="002F196A"/>
    <w:rsid w:val="00334CE5"/>
    <w:rsid w:val="00370F75"/>
    <w:rsid w:val="00391AA3"/>
    <w:rsid w:val="00437E85"/>
    <w:rsid w:val="0046158D"/>
    <w:rsid w:val="004F20A0"/>
    <w:rsid w:val="00512795"/>
    <w:rsid w:val="005A5366"/>
    <w:rsid w:val="005F26AE"/>
    <w:rsid w:val="00624990"/>
    <w:rsid w:val="00641E70"/>
    <w:rsid w:val="006A7422"/>
    <w:rsid w:val="006D4689"/>
    <w:rsid w:val="00702564"/>
    <w:rsid w:val="007C0414"/>
    <w:rsid w:val="008963C6"/>
    <w:rsid w:val="008A129E"/>
    <w:rsid w:val="009277A1"/>
    <w:rsid w:val="00932059"/>
    <w:rsid w:val="00986370"/>
    <w:rsid w:val="009B18D9"/>
    <w:rsid w:val="009C0FE1"/>
    <w:rsid w:val="00A83826"/>
    <w:rsid w:val="00A920B7"/>
    <w:rsid w:val="00C27859"/>
    <w:rsid w:val="00CE0766"/>
    <w:rsid w:val="00D155DA"/>
    <w:rsid w:val="00D40677"/>
    <w:rsid w:val="00E154E2"/>
    <w:rsid w:val="00E22C30"/>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22C30"/>
    <w:rPr>
      <w:color w:val="808080"/>
      <w:bdr w:space="0" w:sz="0" w:color="auto" w:val="none"/>
      <w:shd w:fill="auto" w:color="auto" w:val="clear"/>
    </w:rPr>
  </w:style>
  <w:style w:customStyle="true" w:styleId="eSPISCCParagraphDefaultFont" w:type="character">
    <w:name w:val="eSPIS_CC_Paragraph Default Font"/>
    <w:basedOn w:val="Zadanifontodlomka"/>
    <w:rsid w:val="00E22C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22C30"/>
    <w:rPr>
      <w:b/>
      <w:bdr w:space="0" w:sz="0" w:color="auto" w:val="none"/>
      <w:shd w:fill="FFFFCC" w:color="auto" w:val="clear"/>
      <w:lang w:val="hr-HR"/>
    </w:rPr>
  </w:style>
  <w:style w:customStyle="true" w:styleId="PozadinaSvijetloCrvena" w:type="character">
    <w:name w:val="Pozadina_SvijetloCrvena"/>
    <w:basedOn w:val="eSPISCCParagraphDefaultFont"/>
    <w:rsid w:val="00E22C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22C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22C30"/>
    <w:rPr>
      <w:color w:val="808080"/>
      <w:bdr w:color="auto" w:space="0" w:sz="0" w:val="none"/>
      <w:shd w:color="auto" w:fill="auto" w:val="clear"/>
    </w:rPr>
  </w:style>
  <w:style w:customStyle="1" w:styleId="eSPISCCParagraphDefaultFont" w:type="character">
    <w:name w:val="eSPIS_CC_Paragraph Default Font"/>
    <w:basedOn w:val="Zadanifontodlomka"/>
    <w:rsid w:val="00E22C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22C30"/>
    <w:rPr>
      <w:b/>
      <w:bdr w:color="auto" w:space="0" w:sz="0" w:val="none"/>
      <w:shd w:color="auto" w:fill="FFFFCC" w:val="clear"/>
      <w:lang w:val="hr-HR"/>
    </w:rPr>
  </w:style>
  <w:style w:customStyle="1" w:styleId="PozadinaSvijetloCrvena" w:type="character">
    <w:name w:val="Pozadina_SvijetloCrvena"/>
    <w:basedOn w:val="eSPISCCParagraphDefaultFont"/>
    <w:rsid w:val="00E22C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22C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St-87/2017</izvorni_sadrzaj>
    <derivirana_varijabla naziv="DomainObject.Predmet.OznakaBroj_1">St-87/2017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MRDEŽA društvo s ograničenom odgovornošću za proizvodnju i trgovinu</izvorni_sadrzaj>
    <derivirana_varijabla naziv="DomainObject.Predmet.ProtustrankaFormated_1">  MRDEŽA društvo s ograničenom odgovornošću za proizvodnju i trgovinu</derivirana_varijabla>
  </DomainObject.Predmet.ProtustrankaFormated>
  <DomainObject.Predmet.ProtustrankaFormatedOIB>
    <izvorni_sadrzaj>  MRDEŽA društvo s ograničenom odgovornošću za proizvodnju i trgovinu, OIB 21928281414</izvorni_sadrzaj>
    <derivirana_varijabla naziv="DomainObject.Predmet.ProtustrankaFormatedOIB_1">  MRDEŽA društvo s ograničenom odgovornošću za proizvodnju i trgovinu, OIB 21928281414</derivirana_varijabla>
  </DomainObject.Predmet.ProtustrankaFormatedOIB>
  <DomainObject.Predmet.ProtustrankaFormatedWithAdress>
    <izvorni_sadrzaj> MRDEŽA društvo s ograničenom odgovornošću za proizvodnju i trgovinu, Grebaštica Donja 1, 22000 Grebaštica</izvorni_sadrzaj>
    <derivirana_varijabla naziv="DomainObject.Predmet.ProtustrankaFormatedWithAdress_1"> MRDEŽA društvo s ograničenom odgovornošću za proizvodnju i trgovinu, Grebaštica Donja 1, 22000 Grebaštica</derivirana_varijabla>
  </DomainObject.Predmet.ProtustrankaFormatedWithAdress>
  <DomainObject.Predmet.ProtustrankaFormatedWithAdressOIB>
    <izvorni_sadrzaj> MRDEŽA društvo s ograničenom odgovornošću za proizvodnju i trgovinu, OIB 21928281414, Grebaštica Donja 1, 22000 Grebaštica</izvorni_sadrzaj>
    <derivirana_varijabla naziv="DomainObject.Predmet.ProtustrankaFormatedWithAdressOIB_1"> MRDEŽA društvo s ograničenom odgovornošću za proizvodnju i trgovinu, OIB 21928281414, Grebaštica Donja 1, 22000 Grebaštica</derivirana_varijabla>
  </DomainObject.Predmet.ProtustrankaFormatedWithAdressOIB>
  <DomainObject.Predmet.ProtustrankaWithAdress>
    <izvorni_sadrzaj>MRDEŽA društvo s ograničenom odgovornošću za proizvodnju i trgovinu Grebaštica Donja 1, 22000 Grebaštica</izvorni_sadrzaj>
    <derivirana_varijabla naziv="DomainObject.Predmet.ProtustrankaWithAdress_1">MRDEŽA društvo s ograničenom odgovornošću za proizvodnju i trgovinu Grebaštica Donja 1, 22000 Grebaštica</derivirana_varijabla>
  </DomainObject.Predmet.ProtustrankaWithAdress>
  <DomainObject.Predmet.ProtustrankaWithAdressOIB>
    <izvorni_sadrzaj>MRDEŽA društvo s ograničenom odgovornošću za proizvodnju i trgovinu, OIB 21928281414, Grebaštica Donja 1, 22000 Grebaštica</izvorni_sadrzaj>
    <derivirana_varijabla naziv="DomainObject.Predmet.ProtustrankaWithAdressOIB_1">MRDEŽA društvo s ograničenom odgovornošću za proizvodnju i trgovinu, OIB 21928281414, Grebaštica Donja 1, 22000 Grebaštica</derivirana_varijabla>
  </DomainObject.Predmet.ProtustrankaWithAdressOIB>
  <DomainObject.Predmet.ProtustrankaNazivFormated>
    <izvorni_sadrzaj>MRDEŽA društvo s ograničenom odgovornošću za proizvodnju i trgovinu</izvorni_sadrzaj>
    <derivirana_varijabla naziv="DomainObject.Predmet.ProtustrankaNazivFormated_1">MRDEŽA društvo s ograničenom odgovornošću za proizvodnju i trgovinu</derivirana_varijabla>
  </DomainObject.Predmet.ProtustrankaNazivFormated>
  <DomainObject.Predmet.ProtustrankaNazivFormatedOIB>
    <izvorni_sadrzaj>MRDEŽA društvo s ograničenom odgovornošću za proizvodnju i trgovinu, OIB 21928281414</izvorni_sadrzaj>
    <derivirana_varijabla naziv="DomainObject.Predmet.ProtustrankaNazivFormatedOIB_1">MRDEŽA društvo s ograničenom odgovornošću za proizvodnju i trgovinu, OIB 21928281414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MRDEŽA društvo s ograničenom odgovornošću za proizvodnju i trgovinu</item>
    </izvorni_sadrzaj>
    <derivirana_varijabla naziv="DomainObject.Predmet.ProtuStrankaListFormated_1">
      <item>MRDEŽA društvo s ograničenom odgovornošću za proizvodnju i trgovinu</item>
    </derivirana_varijabla>
  </DomainObject.Predmet.ProtuStrankaListFormated>
  <DomainObject.Predmet.ProtuStrankaListFormatedOIB>
    <izvorni_sadrzaj>
      <item>MRDEŽA društvo s ograničenom odgovornošću za proizvodnju i trgovinu, OIB 21928281414</item>
    </izvorni_sadrzaj>
    <derivirana_varijabla naziv="DomainObject.Predmet.ProtuStrankaListFormatedOIB_1">
      <item>MRDEŽA društvo s ograničenom odgovornošću za proizvodnju i trgovinu, OIB 21928281414</item>
    </derivirana_varijabla>
  </DomainObject.Predmet.ProtuStrankaListFormatedOIB>
  <DomainObject.Predmet.ProtuStrankaListFormatedWithAdress>
    <izvorni_sadrzaj>
      <item>MRDEŽA društvo s ograničenom odgovornošću za proizvodnju i trgovinu, Grebaštica Donja 1, 22000 Grebaštica</item>
    </izvorni_sadrzaj>
    <derivirana_varijabla naziv="DomainObject.Predmet.ProtuStrankaListFormatedWithAdress_1">
      <item>MRDEŽA društvo s ograničenom odgovornošću za proizvodnju i trgovinu, Grebaštica Donja 1, 22000 Grebaštica</item>
    </derivirana_varijabla>
  </DomainObject.Predmet.ProtuStrankaListFormatedWithAdress>
  <DomainObject.Predmet.ProtuStrankaListFormatedWithAdressOIB>
    <izvorni_sadrzaj>
      <item>MRDEŽA društvo s ograničenom odgovornošću za proizvodnju i trgovinu, OIB 21928281414, Grebaštica Donja 1, 22000 Grebaštica</item>
    </izvorni_sadrzaj>
    <derivirana_varijabla naziv="DomainObject.Predmet.ProtuStrankaListFormatedWithAdressOIB_1">
      <item>MRDEŽA društvo s ograničenom odgovornošću za proizvodnju i trgovinu, OIB 21928281414, Grebaštica Donja 1, 22000 Grebaštica</item>
    </derivirana_varijabla>
  </DomainObject.Predmet.ProtuStrankaListFormatedWithAdressOIB>
  <DomainObject.Predmet.ProtuStrankaListNazivFormated>
    <izvorni_sadrzaj>
      <item>MRDEŽA društvo s ograničenom odgovornošću za proizvodnju i trgovinu</item>
    </izvorni_sadrzaj>
    <derivirana_varijabla naziv="DomainObject.Predmet.ProtuStrankaListNazivFormated_1">
      <item>MRDEŽA društvo s ograničenom odgovornošću za proizvodnju i trgovinu</item>
    </derivirana_varijabla>
  </DomainObject.Predmet.ProtuStrankaListNazivFormated>
  <DomainObject.Predmet.ProtuStrankaListNazivFormatedOIB>
    <izvorni_sadrzaj>
      <item>MRDEŽA društvo s ograničenom odgovornošću za proizvodnju i trgovinu, OIB 21928281414</item>
    </izvorni_sadrzaj>
    <derivirana_varijabla naziv="DomainObject.Predmet.ProtuStrankaListNazivFormatedOIB_1">
      <item>MRDEŽA društvo s ograničenom odgovornošću za proizvodnju i trgovinu, OIB 21928281414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MRDEŽA društvo s ograničenom odgovornošću za proizvodnju i trgovinu</izvorni_sadrzaj>
    <derivirana_varijabla naziv="DomainObject.Predmet.ProtustrankaIDrugi_1">MRDEŽA društvo s ograničenom odgovornošću za proizvodnju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MRDEŽA društvo s ograničenom odgovornošću za proizvodnju i trgovinu, OIB 21928281414, Grebaštica Donja 1, 22000 Grebaštica</izvorni_sadrzaj>
    <derivirana_varijabla naziv="DomainObject.Predmet.ProtustrankaIDrugiAdressOIB_1">MRDEŽA društvo s ograničenom odgovornošću za proizvodnju i trgovinu, OIB 21928281414, Grebaštica Donja 1,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MRDEŽA društvo s ograničenom odgovornošću za proizvodnju i trgovinu</item>
    </izvorni_sadrzaj>
    <derivirana_varijabla naziv="DomainObject.Predmet.SudioniciListNaziv_1">
      <item>Financijska agencija</item>
      <item>MRDEŽA društvo s ograničenom odgovornošću za proizvodnju i trgovinu</item>
    </derivirana_varijabla>
  </DomainObject.Predmet.SudioniciListNaziv>
  <DomainObject.Predmet.SudioniciListAdressOIB>
    <izvorni_sadrzaj>
      <item>Financijska agencija, OIB 85821130368, Perivoj L.Marune 1,22000 Šibenik</item>
      <item>MRDEŽA društvo s ograničenom odgovornošću za proizvodnju i trgovinu, OIB 21928281414, Grebaštica Donja 1,22000 Grebaštica</item>
    </izvorni_sadrzaj>
    <derivirana_varijabla naziv="DomainObject.Predmet.SudioniciListAdressOIB_1">
      <item>Financijska agencija, OIB 85821130368, Perivoj L.Marune 1,22000 Šibenik</item>
      <item>MRDEŽA društvo s ograničenom odgovornošću za proizvodnju i trgovinu, OIB 21928281414, Grebaštica Donja 1,22000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21928281414</item>
    </izvorni_sadrzaj>
    <derivirana_varijabla naziv="DomainObject.Predmet.SudioniciListNazivOIB_1">
      <item>, OIB 85821130368</item>
      <item>, OIB 21928281414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5566</properties:Characters>
  <properties:Lines>130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2017-03-17T10:51:00Z</dcterms:created>
  <dc:creator>Terezija Goreta</dc:creator>
  <cp:lastModifiedBy>Marina Gulin</cp:lastModifiedBy>
  <cp:lastPrinted>2017-01-13T08:54:00Z</cp:lastPrinted>
  <dcterms:modified xmlns:xsi="http://www.w3.org/2001/XMLSchema-instance" xsi:type="dcterms:W3CDTF">2017-03-29T08:14:00Z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