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fe37" w14:paraId="f7efe37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56429917706, 17. studenog</w:t>
      </w:r>
      <w:r w:rsidR="00696E17" w:rsidRPr="003C2B77">
        <w:rPr>
          <w:rFonts w:hAnsi="Times New Roman" w:ascii="Times New Roman"/>
          <w:sz w:val="24"/>
          <w:szCs w:val="24"/>
        </w:rPr>
        <w:t xml:space="preserve"> 2017.</w:t>
      </w:r>
    </w:p>
    <w:p w:rsidRDefault="0048343E" w:rsidP="008118D8" w:rsidR="0048343E" w:rsidRPr="003C2B77"/>
    <w:p w:rsidRDefault="0059343F" w:rsidP="008118D8" w:rsidR="0059343F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F6636D">
        <w:t>08,00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9D1724">
        <w:t xml:space="preserve">stečajna upraviteljica Katarina Conar-Brod te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FA5009">
        <w:t>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>Konstatira se da za današnju javnu dražbu nema zainteresiranih kupaca te da stečajna upraviteljica predaje u spis oglase o objavljenoj dražbi na stranicama Hrvatske gospodarske komore i Sudačkoj mreži.</w:t>
      </w:r>
    </w:p>
    <w:p w:rsidRDefault="00FA5009" w:rsidP="00FA5009" w:rsidR="00FA5009" w:rsidRPr="00FA5009">
      <w:pPr>
        <w:pStyle w:val="Tijeloteksta"/>
        <w:rPr>
          <w:lang w:val="hr-HR"/>
        </w:rPr>
      </w:pPr>
    </w:p>
    <w:p w:rsidRDefault="00C42309" w:rsidP="009D1724" w:rsidR="00B12335">
      <w:pPr>
        <w:jc w:val="both"/>
      </w:pPr>
      <w:r>
        <w:tab/>
      </w:r>
    </w:p>
    <w:p w:rsidRDefault="009D1724" w:rsidP="009D1724" w:rsidR="00FA5009">
      <w:pPr>
        <w:pStyle w:val="Tijeloteksta"/>
        <w:ind w:firstLine="360"/>
        <w:rPr>
          <w:lang w:val="hr-HR"/>
        </w:rPr>
      </w:pPr>
      <w:r>
        <w:rPr>
          <w:lang w:val="hr-HR"/>
        </w:rPr>
        <w:t>Sud donosi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9D1724" w:rsidP="009D1724" w:rsidR="003C2B77">
      <w:pPr>
        <w:pStyle w:val="Tijeloteksta"/>
        <w:jc w:val="center"/>
        <w:rPr>
          <w:lang w:val="hr-HR"/>
        </w:rPr>
      </w:pPr>
      <w:r>
        <w:rPr>
          <w:lang w:val="hr-HR"/>
        </w:rPr>
        <w:t>Z A K L J U Č A K</w:t>
      </w:r>
    </w:p>
    <w:p w:rsidRDefault="009D1724" w:rsidP="00581BAF" w:rsidR="009D1724" w:rsidRPr="003C2B77">
      <w:pPr>
        <w:pStyle w:val="Tijeloteksta"/>
        <w:rPr>
          <w:lang w:val="hr-HR"/>
        </w:rPr>
      </w:pPr>
    </w:p>
    <w:p w:rsidRDefault="00FA5009" w:rsidP="002D37B3" w:rsidR="00FA5009">
      <w:pPr>
        <w:jc w:val="both"/>
      </w:pPr>
    </w:p>
    <w:p w:rsidRDefault="009D1724" w:rsidP="009D1724" w:rsidR="009D1724" w:rsidRPr="00C12C88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Određuje se </w:t>
      </w:r>
      <w:r w:rsidRPr="00C12C88">
        <w:rPr>
          <w:rFonts w:hAnsi="Times New Roman" w:ascii="Times New Roman"/>
          <w:sz w:val="24"/>
          <w:szCs w:val="24"/>
        </w:rPr>
        <w:t>usmena javn</w:t>
      </w:r>
      <w:r>
        <w:rPr>
          <w:rFonts w:hAnsi="Times New Roman" w:ascii="Times New Roman"/>
          <w:sz w:val="24"/>
          <w:szCs w:val="24"/>
        </w:rPr>
        <w:t xml:space="preserve">a dražba za prodaju nekretnina </w:t>
      </w:r>
      <w:r w:rsidRPr="00C12C88">
        <w:rPr>
          <w:rFonts w:hAnsi="Times New Roman" w:ascii="Times New Roman"/>
          <w:sz w:val="24"/>
          <w:szCs w:val="24"/>
        </w:rPr>
        <w:t>stečajnog dužnika</w:t>
      </w:r>
      <w:r w:rsidRPr="007B66BC">
        <w:t xml:space="preserve"> </w:t>
      </w:r>
      <w:r>
        <w:rPr>
          <w:rFonts w:hAnsi="Times New Roman" w:ascii="Times New Roman"/>
          <w:sz w:val="24"/>
          <w:szCs w:val="24"/>
        </w:rPr>
        <w:t>HORVAT TRGOVINA EXPORT-IMPORT d.o.o. za proizvodnju, trgovinu, usluge i uvoz-izvoz u stečaju, Čakovec, Dobriše Cesarića 17, OIB: 56429917706</w:t>
      </w:r>
      <w:r w:rsidRPr="00C12C88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9D1724" w:rsidP="009D1724" w:rsidR="009D1724">
      <w:pPr>
        <w:jc w:val="both"/>
      </w:pPr>
      <w:r w:rsidRPr="007B66BC">
        <w:t>-čkbr.</w:t>
      </w:r>
      <w:r>
        <w:t xml:space="preserve"> </w:t>
      </w:r>
      <w:r w:rsidRPr="007B66BC">
        <w:t>4638 robna kuća u Vojniću, sa 348 čhv, upisana u zk.ul. br.</w:t>
      </w:r>
      <w:r>
        <w:t xml:space="preserve"> </w:t>
      </w:r>
      <w:r w:rsidRPr="007B66BC">
        <w:t xml:space="preserve">1275, k.o. Vojnić, suvlasnički dio 186/200, </w:t>
      </w:r>
      <w:r>
        <w:t>kod Općinskog suda u Karlovcu, Zemljišnoknjižni odjel Vojnić.</w:t>
      </w:r>
    </w:p>
    <w:p w:rsidRDefault="009D1724" w:rsidP="009D1724" w:rsidR="009D1724">
      <w:pPr>
        <w:jc w:val="both"/>
      </w:pPr>
      <w:r w:rsidRPr="007B66BC">
        <w:t>-čkbr.</w:t>
      </w:r>
      <w:r>
        <w:t xml:space="preserve"> </w:t>
      </w:r>
      <w:r w:rsidRPr="007B66BC">
        <w:t>4641/1 parkiralište sa 388 čhv, u vlasništvu stečajnog dužnika, upisana u z.k.ul.br.</w:t>
      </w:r>
      <w:r>
        <w:t xml:space="preserve"> </w:t>
      </w:r>
      <w:r w:rsidRPr="007B66BC">
        <w:t xml:space="preserve">1286, k.o. Vojnić, </w:t>
      </w:r>
      <w:r>
        <w:t>kod Općinskog suda u Karlovcu, Z</w:t>
      </w:r>
      <w:r w:rsidRPr="007B66BC">
        <w:t>emljišnoknjižni odjel Vojnić</w:t>
      </w:r>
      <w:r>
        <w:t xml:space="preserve">.  </w:t>
      </w:r>
    </w:p>
    <w:p w:rsidRDefault="009D1724" w:rsidP="009D1724" w:rsidR="009D1724">
      <w:pPr>
        <w:jc w:val="both"/>
      </w:pPr>
      <w:r>
        <w:t>Početna cijena za obje nekretnine koje su predmet prodaje kao cjelina iznosi 6.000.000,00 kn.</w:t>
      </w:r>
    </w:p>
    <w:p w:rsidRDefault="009D1724" w:rsidP="009D1724" w:rsidR="009D1724" w:rsidRPr="007B66BC">
      <w:pPr>
        <w:jc w:val="both"/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Nekretnine navedene pod toč.</w:t>
      </w:r>
      <w:r>
        <w:rPr>
          <w:rFonts w:hAnsi="Times New Roman" w:ascii="Times New Roman"/>
          <w:sz w:val="24"/>
          <w:szCs w:val="24"/>
        </w:rPr>
        <w:t xml:space="preserve"> </w:t>
      </w:r>
      <w:r w:rsidRPr="00C12C88">
        <w:rPr>
          <w:rFonts w:hAnsi="Times New Roman" w:ascii="Times New Roman"/>
          <w:sz w:val="24"/>
          <w:szCs w:val="24"/>
        </w:rPr>
        <w:t>I. izreke ovog rješenja opterećene založnim pravima u korist Addiko bank d.d., Zagreb, Slavonska avenija 6 i Banka Kovanica d.d. Varaždin, P. Preradovića 29.</w:t>
      </w:r>
    </w:p>
    <w:p w:rsidRDefault="009D1724" w:rsidP="009D1724" w:rsidR="009D1724" w:rsidRPr="00C12C8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CC5FA8">
        <w:rPr>
          <w:rFonts w:hAnsi="Times New Roman" w:ascii="Times New Roman"/>
          <w:sz w:val="24"/>
          <w:szCs w:val="24"/>
        </w:rPr>
        <w:t>15. prosinca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C12C88">
        <w:rPr>
          <w:rFonts w:hAnsi="Times New Roman" w:ascii="Times New Roman"/>
          <w:sz w:val="24"/>
          <w:szCs w:val="24"/>
        </w:rPr>
        <w:t xml:space="preserve">2017. u </w:t>
      </w:r>
      <w:r w:rsidR="00CC5FA8">
        <w:rPr>
          <w:rFonts w:hAnsi="Times New Roman" w:ascii="Times New Roman"/>
          <w:sz w:val="24"/>
          <w:szCs w:val="24"/>
        </w:rPr>
        <w:t>09,15</w:t>
      </w:r>
      <w:r w:rsidRPr="00C12C88">
        <w:rPr>
          <w:rFonts w:hAnsi="Times New Roman" w:ascii="Times New Roman"/>
          <w:sz w:val="24"/>
          <w:szCs w:val="24"/>
        </w:rPr>
        <w:t xml:space="preserve"> sati.</w:t>
      </w:r>
    </w:p>
    <w:p w:rsidRDefault="009D1724" w:rsidP="009D1724" w:rsidR="009D1724" w:rsidRPr="00C12C8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D1724" w:rsidP="009D1724" w:rsidR="009D1724" w:rsidRPr="009F0ABB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F0ABB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odnosno pokretnine na </w:t>
      </w:r>
      <w:r w:rsidRPr="009F0ABB">
        <w:rPr>
          <w:rFonts w:hAnsi="Times New Roman" w:ascii="Times New Roman"/>
          <w:sz w:val="24"/>
          <w:szCs w:val="24"/>
        </w:rPr>
        <w:lastRenderedPageBreak/>
        <w:t>račun Trgovačkog suda u Varaždinu koji se vodi kod Hrvatske poštanske banke Zagreb d.d., Zagreb, broj IBAN: HR40239000113000</w:t>
      </w:r>
      <w:r>
        <w:rPr>
          <w:rFonts w:hAnsi="Times New Roman" w:ascii="Times New Roman"/>
          <w:sz w:val="24"/>
          <w:szCs w:val="24"/>
        </w:rPr>
        <w:t xml:space="preserve">02754, </w:t>
      </w:r>
      <w:r w:rsidRPr="009F0ABB">
        <w:rPr>
          <w:rFonts w:hAnsi="Times New Roman" w:ascii="Times New Roman"/>
          <w:sz w:val="24"/>
          <w:szCs w:val="24"/>
        </w:rPr>
        <w:t>model: 02, uz naznaku "jamčevina" i broja predmeta St-</w:t>
      </w:r>
      <w:r>
        <w:rPr>
          <w:rFonts w:hAnsi="Times New Roman" w:ascii="Times New Roman"/>
          <w:sz w:val="24"/>
          <w:szCs w:val="24"/>
        </w:rPr>
        <w:t>58/10</w:t>
      </w:r>
      <w:r w:rsidRPr="009F0ABB">
        <w:rPr>
          <w:rFonts w:hAnsi="Times New Roman" w:ascii="Times New Roman"/>
          <w:sz w:val="24"/>
          <w:szCs w:val="24"/>
        </w:rPr>
        <w:t>.</w:t>
      </w:r>
    </w:p>
    <w:p w:rsidRDefault="009D1724" w:rsidP="009D1724" w:rsidR="009D1724" w:rsidRPr="009F0AB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9D1724" w:rsidP="009D1724" w:rsidR="009D1724" w:rsidRPr="00C12C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Katarini Conar-Brod iz Varaždina na telefon broj 098</w:t>
      </w:r>
      <w:r>
        <w:rPr>
          <w:rFonts w:hAnsi="Times New Roman" w:ascii="Times New Roman"/>
          <w:sz w:val="24"/>
          <w:szCs w:val="24"/>
        </w:rPr>
        <w:t>/</w:t>
      </w:r>
      <w:r w:rsidRPr="00C12C88">
        <w:rPr>
          <w:rFonts w:hAnsi="Times New Roman" w:ascii="Times New Roman"/>
          <w:sz w:val="24"/>
          <w:szCs w:val="24"/>
        </w:rPr>
        <w:t>493</w:t>
      </w:r>
      <w:r>
        <w:rPr>
          <w:rFonts w:hAnsi="Times New Roman" w:ascii="Times New Roman"/>
          <w:sz w:val="24"/>
          <w:szCs w:val="24"/>
        </w:rPr>
        <w:t>-</w:t>
      </w:r>
      <w:r w:rsidRPr="00C12C88">
        <w:rPr>
          <w:rFonts w:hAnsi="Times New Roman" w:ascii="Times New Roman"/>
          <w:sz w:val="24"/>
          <w:szCs w:val="24"/>
        </w:rPr>
        <w:t>383 od 8,00-15,00 sati svakog radnog dana.</w:t>
      </w:r>
    </w:p>
    <w:p w:rsidRDefault="009D1724" w:rsidP="009D1724" w:rsidR="009D1724" w:rsidRPr="00C12C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1724" w:rsidP="009D1724" w:rsidR="009D1724" w:rsidRPr="00C12C88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CC5FA8">
        <w:rPr>
          <w:lang w:val="hr-HR"/>
        </w:rPr>
        <w:t xml:space="preserve">08,05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CD2" w:rsidR="009E3CD2">
      <w:r>
        <w:separator/>
      </w:r>
    </w:p>
  </w:endnote>
  <w:endnote w:id="0" w:type="continuationSeparator">
    <w:p w:rsidRDefault="009E3CD2" w:rsidR="009E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CD2" w:rsidR="009E3CD2">
      <w:r>
        <w:separator/>
      </w:r>
    </w:p>
  </w:footnote>
  <w:footnote w:id="0" w:type="continuationSeparator">
    <w:p w:rsidRDefault="009E3CD2" w:rsidR="009E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3608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3C2B77">
      <w:t>58/10-170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3C2B77">
      <w:t>58/10-170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3608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D3B0D"/>
    <w:rsid w:val="003D7B7A"/>
    <w:rsid w:val="003E05F0"/>
    <w:rsid w:val="003E26DA"/>
    <w:rsid w:val="003F4DB5"/>
    <w:rsid w:val="003F5052"/>
    <w:rsid w:val="004151A0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3222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92DDC"/>
    <w:rsid w:val="00696E17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12335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6D5C"/>
    <w:rsid w:val="00CB5E78"/>
    <w:rsid w:val="00CC5FA8"/>
    <w:rsid w:val="00CD1C04"/>
    <w:rsid w:val="00CD1DF8"/>
    <w:rsid w:val="00CE236A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6636D"/>
    <w:rsid w:val="00F831CD"/>
    <w:rsid w:val="00F83603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1F3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1F3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2017.</izvorni_sadrzaj>
    <derivirana_varijabla naziv="DomainObject.StvarniPocetakDatum_1">17. studenog 2017.</derivirana_varijabla>
  </DomainObject.StvarniPocetakDatum>
  <DomainObject.StvarniZavrsetakDatum>
    <izvorni_sadrzaj>17. studenog 2017.</izvorni_sadrzaj>
    <derivirana_varijabla naziv="DomainObject.StvarniZavrsetakDatum_1">17. studenog 2017.</derivirana_varijabla>
  </DomainObject.StvarniZavrsetakDatum>
  <DomainObject.PlaniraniZavrsetakDatum>
    <izvorni_sadrzaj>17. studenog 2017.</izvorni_sadrzaj>
    <derivirana_varijabla naziv="DomainObject.PlaniraniZavrsetakDatum_1">17. studenog 2017.</derivirana_varijabla>
  </DomainObject.PlaniraniZavrsetakDatum>
  <DomainObject.PlaniraniPocetakDatum>
    <izvorni_sadrzaj>17. studenog 2017.</izvorni_sadrzaj>
    <derivirana_varijabla naziv="DomainObject.PlaniraniPocetakDatum_1">17. studenog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2017.</izvorni_sadrzaj>
    <derivirana_varijabla naziv="DomainObject.Zapisnik.DatumKreiranja_1">17.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St-58/2010-170</izvorni_sadrzaj>
    <derivirana_varijabla naziv="DomainObject.Zapisnik.Oznaka_1">St-58/2010-170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St-58/2010-170</izvorni_sadrzaj>
    <derivirana_varijabla naziv="DomainObject.PoslovniBrojDokumenta_1">St-58/2010-170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1A554-D749-4F68-9503-241A3FE39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2955</properties:Characters>
  <properties:Lines>78</properties:Lines>
  <properties:Paragraphs>26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2017-11-17T07:04:00Z</cp:lastPrinted>
  <dcterms:modified xmlns:xsi="http://www.w3.org/2001/XMLSchema-instance" xsi:type="dcterms:W3CDTF">2017-11-17T12:56:00Z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St-58/2010-170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