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bcbb" w14:paraId="ea8bcbb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7B0EF4">
        <w:t>219</w:t>
      </w:r>
      <w:r w:rsidR="00634718">
        <w:t>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7B0EF4">
        <w:t>AUTO CENTAR KALAMIR j.d.o.o. Biograd Na Moru, Šetalište kneza Branimira 2, Biograd Na Moru</w:t>
      </w:r>
      <w:r w:rsidR="00C820AB">
        <w:t>,</w:t>
      </w:r>
      <w:r w:rsidR="00E31771">
        <w:t xml:space="preserve"> </w:t>
      </w:r>
      <w:r w:rsidR="00A54C72" w:rsidRPr="00FF7529">
        <w:t>OIB:</w:t>
      </w:r>
      <w:r w:rsidR="007B0EF4">
        <w:t>64448654364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7B0EF4">
        <w:t>15</w:t>
      </w:r>
      <w:r w:rsidR="005F7C4D">
        <w:t>. veljače</w:t>
      </w:r>
      <w:r w:rsidR="00634718">
        <w:t xml:space="preserve"> 2016</w:t>
      </w:r>
      <w:r w:rsidRPr="00FC1537">
        <w:t>.</w:t>
      </w:r>
      <w:r>
        <w:t xml:space="preserve">, </w:t>
      </w:r>
      <w:r w:rsidR="007B0EF4">
        <w:t>07</w:t>
      </w:r>
      <w:r>
        <w:t xml:space="preserve">. </w:t>
      </w:r>
      <w:r w:rsidR="007B0EF4">
        <w:t>ožujka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7B0EF4">
        <w:t xml:space="preserve">AUTO CENTAR KALAMIR j.d.o.o. Biograd Na Moru, Šetalište kneza Branimira 2, Biograd Na Moru, </w:t>
      </w:r>
      <w:r w:rsidR="007B0EF4" w:rsidRPr="00FF7529">
        <w:t>OIB:</w:t>
      </w:r>
      <w:r w:rsidR="007B0EF4">
        <w:t>64448654364</w:t>
      </w:r>
      <w:r w:rsidR="005F7C4D">
        <w:t xml:space="preserve"> </w:t>
      </w:r>
      <w:r>
        <w:t xml:space="preserve">na temelju neizvršenih osnova za plaćanje iznosi </w:t>
      </w:r>
      <w:r w:rsidR="007B0EF4">
        <w:t>9.855,50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EF4">
        <w:t>osoba</w:t>
      </w:r>
      <w:r w:rsidR="007B0F30">
        <w:t xml:space="preserve"> ovlašten</w:t>
      </w:r>
      <w:r w:rsidR="007B0EF4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7B0EF4">
        <w:t>Stanko Kalamir, Zaprešić, Jure Petrekovića 8,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</w:t>
      </w:r>
      <w:r w:rsidR="007B0EF4">
        <w:t>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</w:t>
      </w:r>
      <w:r w:rsidR="00F4599F">
        <w:t>2</w:t>
      </w:r>
      <w:r w:rsidR="00A30CC8">
        <w:t>1-</w:t>
      </w:r>
      <w:r w:rsidR="007B0EF4">
        <w:t>219</w:t>
      </w:r>
      <w:r w:rsidR="00634718">
        <w:t>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7B0EF4">
        <w:t>07</w:t>
      </w:r>
      <w:r>
        <w:t xml:space="preserve">. </w:t>
      </w:r>
      <w:r w:rsidR="007B0EF4">
        <w:t>ožujka</w:t>
      </w:r>
      <w:r>
        <w:t xml:space="preserve"> 2016.</w:t>
      </w:r>
    </w:p>
    <w:p w:rsidRDefault="0091410E" w:rsidP="0091410E" w:rsidR="0091410E">
      <w:pPr>
        <w:jc w:val="center"/>
      </w:pPr>
    </w:p>
    <w:p w:rsidRDefault="00B85C42" w:rsidP="00B85C42" w:rsidR="00B85C42">
      <w:pPr>
        <w:jc w:val="right"/>
      </w:pPr>
      <w:r>
        <w:t>Sutkinja</w:t>
      </w:r>
    </w:p>
    <w:p w:rsidRDefault="00B85C42" w:rsidP="00B85C42" w:rsidR="00B85C42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62773">
      <w:rPr>
        <w:noProof/>
      </w:rPr>
      <w:t>2</w:t>
    </w:r>
    <w:r>
      <w:fldChar w:fldCharType="end"/>
    </w:r>
  </w:p>
  <w:p w:rsidRDefault="00162773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6277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7B0EF4">
      <w:t>219</w:t>
    </w:r>
    <w:r w:rsidR="00634718">
      <w:t>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251AA"/>
    <w:rsid w:val="00072E91"/>
    <w:rsid w:val="000C192E"/>
    <w:rsid w:val="000C79E0"/>
    <w:rsid w:val="00111686"/>
    <w:rsid w:val="00116B4E"/>
    <w:rsid w:val="00134DB4"/>
    <w:rsid w:val="00142AA0"/>
    <w:rsid w:val="00142E80"/>
    <w:rsid w:val="00162773"/>
    <w:rsid w:val="00192175"/>
    <w:rsid w:val="001B67C5"/>
    <w:rsid w:val="002528DC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77971"/>
    <w:rsid w:val="004A0FDA"/>
    <w:rsid w:val="004B4F3D"/>
    <w:rsid w:val="004D2F0F"/>
    <w:rsid w:val="004F472B"/>
    <w:rsid w:val="005023D4"/>
    <w:rsid w:val="00571B37"/>
    <w:rsid w:val="005C5CF2"/>
    <w:rsid w:val="005F7C4D"/>
    <w:rsid w:val="00634718"/>
    <w:rsid w:val="00640D77"/>
    <w:rsid w:val="00676CAC"/>
    <w:rsid w:val="006843B3"/>
    <w:rsid w:val="006B79A8"/>
    <w:rsid w:val="006C6508"/>
    <w:rsid w:val="006F6E1E"/>
    <w:rsid w:val="0073232A"/>
    <w:rsid w:val="007465D2"/>
    <w:rsid w:val="0077394A"/>
    <w:rsid w:val="00776B41"/>
    <w:rsid w:val="007B0EF4"/>
    <w:rsid w:val="007B0F30"/>
    <w:rsid w:val="007B1C4E"/>
    <w:rsid w:val="00803E33"/>
    <w:rsid w:val="008F4C2D"/>
    <w:rsid w:val="008F6C8B"/>
    <w:rsid w:val="0091410E"/>
    <w:rsid w:val="00934D02"/>
    <w:rsid w:val="00955E58"/>
    <w:rsid w:val="009863DF"/>
    <w:rsid w:val="009B7A6B"/>
    <w:rsid w:val="009C18A6"/>
    <w:rsid w:val="009C5A42"/>
    <w:rsid w:val="00A30CC8"/>
    <w:rsid w:val="00A54C72"/>
    <w:rsid w:val="00AC2CED"/>
    <w:rsid w:val="00AF74BD"/>
    <w:rsid w:val="00B7710A"/>
    <w:rsid w:val="00B85C42"/>
    <w:rsid w:val="00BE1256"/>
    <w:rsid w:val="00C71E7F"/>
    <w:rsid w:val="00C73DB2"/>
    <w:rsid w:val="00C820AB"/>
    <w:rsid w:val="00C97E68"/>
    <w:rsid w:val="00D932F6"/>
    <w:rsid w:val="00DB0E67"/>
    <w:rsid w:val="00E04753"/>
    <w:rsid w:val="00E13823"/>
    <w:rsid w:val="00E17770"/>
    <w:rsid w:val="00E31771"/>
    <w:rsid w:val="00E662B7"/>
    <w:rsid w:val="00E97FAB"/>
    <w:rsid w:val="00EC291A"/>
    <w:rsid w:val="00EF524A"/>
    <w:rsid w:val="00F2052F"/>
    <w:rsid w:val="00F4599F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2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7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7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7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7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2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7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7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7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7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St-219/2016</izvorni_sadrzaj>
    <derivirana_varijabla naziv="DomainObject.Predmet.OznakaBroj_1">St-219/2016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KALAMIR jednostavno društvo s ograničenom odgovornošću za popravak i održavanje motornih vozila</izvorni_sadrzaj>
    <derivirana_varijabla naziv="DomainObject.Predmet.ProtustrankaFormated_1">  AUTO CENTAR KALAMIR jednostavno društvo s ograničenom odgovornošću za popravak i održavanje motornih vozila</derivirana_varijabla>
  </DomainObject.Predmet.ProtustrankaFormated>
  <DomainObject.Predmet.ProtustrankaFormatedOIB>
    <izvorni_sadrzaj>  AUTO CENTAR KALAMIR jednostavno društvo s ograničenom odgovornošću za popravak i održavanje motornih vozila, OIB 64448654364</izvorni_sadrzaj>
    <derivirana_varijabla naziv="DomainObject.Predmet.ProtustrankaFormatedOIB_1">  AUTO CENTAR KALAMIR jednostavno društvo s ograničenom odgovornošću za popravak i održavanje motornih vozila, OIB 64448654364</derivirana_varijabla>
  </DomainObject.Predmet.ProtustrankaFormatedOIB>
  <DomainObject.Predmet.ProtustrankaFormatedWithAdress>
    <izvorni_sadrzaj> AUTO CENTAR KALAMIR jednostavno društvo s ograničenom odgovornošću za popravak i održavanje motornih vozila, Šetalište kneza Branimira 2, 23210 Biograd Na Moru</izvorni_sadrzaj>
    <derivirana_varijabla naziv="DomainObject.Predmet.ProtustrankaFormatedWithAdress_1"> AUTO CENTAR KALAMIR jednostavno društvo s ograničenom odgovornošću za popravak i održavanje motornih vozila, Šetalište kneza Branimira 2, 23210 Biograd Na Moru</derivirana_varijabla>
  </DomainObject.Predmet.ProtustrankaFormatedWithAdress>
  <DomainObject.Predmet.ProtustrankaFormatedWithAdressOIB>
    <izvorni_sadrzaj> AUTO CENTAR KALAMIR jednostavno društvo s ograničenom odgovornošću za popravak i održavanje motornih vozila, OIB 64448654364, Šetalište kneza Branimira 2, 23210 Biograd Na Moru</izvorni_sadrzaj>
    <derivirana_varijabla naziv="DomainObject.Predmet.ProtustrankaFormatedWithAdressOIB_1"> AUTO CENTAR KALAMIR jednostavno društvo s ograničenom odgovornošću za popravak i održavanje motornih vozila, OIB 64448654364, Šetalište kneza Branimira 2, 23210 Biograd Na Moru</derivirana_varijabla>
  </DomainObject.Predmet.ProtustrankaFormatedWithAdressOIB>
  <DomainObject.Predmet.ProtustrankaWithAdress>
    <izvorni_sadrzaj>AUTO CENTAR KALAMIR jednostavno društvo s ograničenom odgovornošću za popravak i održavanje motornih vozila Šetalište kneza Branimira 2, 23210 Biograd Na Moru</izvorni_sadrzaj>
    <derivirana_varijabla naziv="DomainObject.Predmet.ProtustrankaWithAdress_1">AUTO CENTAR KALAMIR jednostavno društvo s ograničenom odgovornošću za popravak i održavanje motornih vozila Šetalište kneza Branimira 2, 23210 Biograd Na Moru</derivirana_varijabla>
  </DomainObject.Predmet.ProtustrankaWithAdress>
  <DomainObject.Predmet.ProtustrankaWithAdressOIB>
    <izvorni_sadrzaj>AUTO CENTAR KALAMIR jednostavno društvo s ograničenom odgovornošću za popravak i održavanje motornih vozila, OIB 64448654364, Šetalište kneza Branimira 2, 23210 Biograd Na Moru</izvorni_sadrzaj>
    <derivirana_varijabla naziv="DomainObject.Predmet.ProtustrankaWithAdressOIB_1">AUTO CENTAR KALAMIR jednostavno društvo s ograničenom odgovornošću za popravak i održavanje motornih vozila, OIB 64448654364, Šetalište kneza Branimira 2, 23210 Biograd Na Moru</derivirana_varijabla>
  </DomainObject.Predmet.ProtustrankaWithAdressOIB>
  <DomainObject.Predmet.ProtustrankaNazivFormated>
    <izvorni_sadrzaj>AUTO CENTAR KALAMIR jednostavno društvo s ograničenom odgovornošću za popravak i održavanje motornih vozila</izvorni_sadrzaj>
    <derivirana_varijabla naziv="DomainObject.Predmet.ProtustrankaNazivFormated_1">AUTO CENTAR KALAMIR jednostavno društvo s ograničenom odgovornošću za popravak i održavanje motornih vozila</derivirana_varijabla>
  </DomainObject.Predmet.ProtustrankaNazivFormated>
  <DomainObject.Predmet.ProtustrankaNazivFormatedOIB>
    <izvorni_sadrzaj>AUTO CENTAR KALAMIR jednostavno društvo s ograničenom odgovornošću za popravak i održavanje motornih vozila, OIB 64448654364</izvorni_sadrzaj>
    <derivirana_varijabla naziv="DomainObject.Predmet.ProtustrankaNazivFormatedOIB_1">AUTO CENTAR KALAMIR jednostavno društvo s ograničenom odgovornošću za popravak i održavanje motornih vozila, OIB 64448654364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9855.50</izvorni_sadrzaj>
    <derivirana_varijabla naziv="DomainObject.Predmet.TrenutnaVrijednost_1">9855.50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CENTAR KALAMIR jednostavno društvo s ograničenom odgovornošću za popravak i održavanje motornih vozila</item>
    </izvorni_sadrzaj>
    <derivirana_varijabla naziv="DomainObject.Predmet.ProtuStrankaListFormated_1">
      <item>AUTO CENTAR KALAMIR jednostavno društvo s ograničenom odgovornošću za popravak i održavanje motornih vozila</item>
    </derivirana_varijabla>
  </DomainObject.Predmet.ProtuStrankaListFormated>
  <DomainObject.Predmet.ProtuStrankaListFormatedOIB>
    <izvorni_sadrzaj>
      <item>AUTO CENTAR KALAMIR jednostavno društvo s ograničenom odgovornošću za popravak i održavanje motornih vozila, OIB 64448654364</item>
    </izvorni_sadrzaj>
    <derivirana_varijabla naziv="DomainObject.Predmet.ProtuStrankaListFormatedOIB_1">
      <item>AUTO CENTAR KALAMIR jednostavno društvo s ograničenom odgovornošću za popravak i održavanje motornih vozila, OIB 64448654364</item>
    </derivirana_varijabla>
  </DomainObject.Predmet.ProtuStrankaListFormatedOIB>
  <DomainObject.Predmet.ProtuStrankaListFormatedWithAdress>
    <izvorni_sadrzaj>
      <item>AUTO CENTAR KALAMIR jednostavno društvo s ograničenom odgovornošću za popravak i održavanje motornih vozila, Šetalište kneza Branimira 2, 23210 Biograd Na Moru</item>
    </izvorni_sadrzaj>
    <derivirana_varijabla naziv="DomainObject.Predmet.ProtuStrankaListFormatedWithAdress_1">
      <item>AUTO CENTAR KALAMIR jednostavno društvo s ograničenom odgovornošću za popravak i održavanje motornih vozila, Šetalište kneza Branimira 2, 23210 Biograd Na Moru</item>
    </derivirana_varijabla>
  </DomainObject.Predmet.ProtuStrankaListFormatedWithAdress>
  <DomainObject.Predmet.ProtuStrankaListFormatedWithAdressOIB>
    <izvorni_sadrzaj>
      <item>AUTO CENTAR KALAMIR jednostavno društvo s ograničenom odgovornošću za popravak i održavanje motornih vozila, OIB 64448654364, Šetalište kneza Branimira 2, 23210 Biograd Na Moru</item>
    </izvorni_sadrzaj>
    <derivirana_varijabla naziv="DomainObject.Predmet.ProtuStrankaListFormatedWithAdressOIB_1">
      <item>AUTO CENTAR KALAMIR jednostavno društvo s ograničenom odgovornošću za popravak i održavanje motornih vozila, OIB 64448654364, Šetalište kneza Branimira 2, 23210 Biograd Na Moru</item>
    </derivirana_varijabla>
  </DomainObject.Predmet.ProtuStrankaListFormatedWithAdressOIB>
  <DomainObject.Predmet.ProtuStrankaListNazivFormated>
    <izvorni_sadrzaj>
      <item>AUTO CENTAR KALAMIR jednostavno društvo s ograničenom odgovornošću za popravak i održavanje motornih vozila</item>
    </izvorni_sadrzaj>
    <derivirana_varijabla naziv="DomainObject.Predmet.ProtuStrankaListNazivFormated_1">
      <item>AUTO CENTAR KALAMIR jednostavno društvo s ograničenom odgovornošću za popravak i održavanje motornih vozila</item>
    </derivirana_varijabla>
  </DomainObject.Predmet.ProtuStrankaListNazivFormated>
  <DomainObject.Predmet.ProtuStrankaListNazivFormatedOIB>
    <izvorni_sadrzaj>
      <item>AUTO CENTAR KALAMIR jednostavno društvo s ograničenom odgovornošću za popravak i održavanje motornih vozila, OIB 64448654364</item>
    </izvorni_sadrzaj>
    <derivirana_varijabla naziv="DomainObject.Predmet.ProtuStrankaListNazivFormatedOIB_1">
      <item>AUTO CENTAR KALAMIR jednostavno društvo s ograničenom odgovornošću za popravak i održavanje motornih vozila, OIB 64448654364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CENTAR KALAMIR jednostavno društvo s ograničenom odgovornošću za popravak i održavanje motornih vozila</izvorni_sadrzaj>
    <derivirana_varijabla naziv="DomainObject.Predmet.ProtustrankaIDrugi_1">AUTO CENTAR KALAMIR jednostavno društvo s ograničenom odgovornošću za popravak i održavanje motornih vozila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CENTAR KALAMIR jednostavno društvo s ograničenom odgovornošću za popravak i održavanje motornih vozila, OIB 64448654364, Šetalište kneza Branimira 2, 23210 Biograd Na Moru</izvorni_sadrzaj>
    <derivirana_varijabla naziv="DomainObject.Predmet.ProtustrankaIDrugiAdressOIB_1">AUTO CENTAR KALAMIR jednostavno društvo s ograničenom odgovornošću za popravak i održavanje motornih vozila, OIB 64448654364, Šetalište kneza Branimira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CENTAR KALAMIR jednostavno društvo s ograničenom odgovornošću za popravak i održavanje motornih vozila</item>
    </izvorni_sadrzaj>
    <derivirana_varijabla naziv="DomainObject.Predmet.SudioniciListNaziv_1">
      <item>FINA</item>
      <item>AUTO CENTAR KALAMIR jednostavno društvo s ograničenom odgovornošću za popravak i održavanje motornih vozila</item>
    </derivirana_varijabla>
  </DomainObject.Predmet.SudioniciListNaziv>
  <DomainObject.Predmet.SudioniciListAdressOIB>
    <izvorni_sadrzaj>
      <item>FINA, OIB 85821130368</item>
      <item>AUTO CENTAR KALAMIR jednostavno društvo s ograničenom odgovornošću za popravak i održavanje motornih vozila, OIB 64448654364, Šetalište kneza Branimira 2,23210 Biograd Na Moru</item>
    </izvorni_sadrzaj>
    <derivirana_varijabla naziv="DomainObject.Predmet.SudioniciListAdressOIB_1">
      <item>FINA, OIB 85821130368</item>
      <item>AUTO CENTAR KALAMIR jednostavno društvo s ograničenom odgovornošću za popravak i održavanje motornih vozila, OIB 64448654364, Šetalište kneza Branimira 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64448654364</item>
    </izvorni_sadrzaj>
    <derivirana_varijabla naziv="DomainObject.Predmet.SudioniciListNazivOIB_1">
      <item>, OIB 85821130368</item>
      <item>, OIB 64448654364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2107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2016-03-03T08:45:00Z</dcterms:created>
  <dc:creator>Tina Grgas</dc:creator>
  <cp:lastModifiedBy>Martina Kalmeta</cp:lastModifiedBy>
  <cp:lastPrinted>2016-02-26T08:55:00Z</cp:lastPrinted>
  <dcterms:modified xmlns:xsi="http://www.w3.org/2001/XMLSchema-instance" xsi:type="dcterms:W3CDTF">2016-03-07T07:57:00Z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