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e11" w14:paraId="7118e11" w:rsidRDefault="00197531" w:rsidP="00190192" w:rsidR="00197531" w:rsidRPr="007F14BB">
      <w:pPr>
        <w:jc w:val="right"/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7F14BB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7F14BB">
        <w:rPr>
          <w:rFonts w:hAnsi="Times New Roman" w:ascii="Times New Roman"/>
          <w:b/>
          <w:sz w:val="24"/>
          <w:szCs w:val="24"/>
        </w:rPr>
        <w:t>ž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7F14BB">
        <w:rPr>
          <w:rFonts w:hAnsi="Times New Roman" w:ascii="Times New Roman"/>
          <w:b/>
          <w:sz w:val="24"/>
          <w:szCs w:val="24"/>
        </w:rPr>
        <w:t>č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 xml:space="preserve">sud u </w:t>
      </w:r>
      <w:r w:rsidR="00637587">
        <w:rPr>
          <w:rFonts w:hAnsi="Times New Roman" w:ascii="Times New Roman"/>
          <w:b/>
          <w:sz w:val="24"/>
          <w:szCs w:val="24"/>
          <w:lang w:val="pl-PL"/>
        </w:rPr>
        <w:t>ZAGREBU</w:t>
      </w:r>
    </w:p>
    <w:p w:rsidRDefault="00197531" w:rsidP="005423FC" w:rsidR="00197531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D13B1E"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D13B1E" w:rsidP="00D13B1E" w:rsidR="00D13B1E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D13B1E" w:rsidP="00D13B1E" w:rsidR="00D13B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D13B1E" w:rsidP="00D13B1E" w:rsidR="00D13B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D13B1E" w:rsidP="00D13B1E" w:rsidR="00702487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B67228" w:rsidP="00D13B1E" w:rsidR="00B67228">
      <w:pPr>
        <w:pStyle w:val="Bezproreda"/>
        <w:rPr>
          <w:rFonts w:hAnsi="Times New Roman" w:ascii="Times New Roman"/>
          <w:sz w:val="24"/>
          <w:szCs w:val="24"/>
        </w:rPr>
      </w:pPr>
    </w:p>
    <w:p w:rsidRDefault="00190192" w:rsidP="00D13B1E" w:rsidR="00D13B1E" w:rsidRPr="0019019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10.09</w:t>
      </w:r>
      <w:r w:rsidR="00B67228">
        <w:rPr>
          <w:rFonts w:hAnsi="Times New Roman" w:ascii="Times New Roman"/>
          <w:sz w:val="24"/>
          <w:szCs w:val="24"/>
        </w:rPr>
        <w:t>.2017.</w:t>
      </w:r>
    </w:p>
    <w:p w:rsidRDefault="005423FC" w:rsidP="00D13B1E" w:rsidR="005423FC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190192" w:rsidP="00190192" w:rsidR="0070248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čl. 176 – POSEBNO ISPITNO ROČIŠTE</w:t>
      </w:r>
    </w:p>
    <w:p w:rsidRDefault="00702487" w:rsidP="00637587" w:rsidR="00D8311E" w:rsidRPr="00190192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</w:t>
      </w:r>
      <w:r w:rsidR="00E25119">
        <w:rPr>
          <w:rFonts w:hAnsi="Times New Roman" w:ascii="Times New Roman"/>
          <w:b/>
          <w:sz w:val="24"/>
          <w:szCs w:val="24"/>
        </w:rPr>
        <w:t>A</w:t>
      </w:r>
    </w:p>
    <w:p w:rsidRDefault="001F6907" w:rsidP="004F4566" w:rsidR="001F690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A7C9B" w:rsidP="004F4566" w:rsidR="00D8311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</w:t>
      </w:r>
      <w:r w:rsidR="00D8311E">
        <w:rPr>
          <w:rFonts w:hAnsi="Times New Roman" w:ascii="Times New Roman"/>
          <w:b/>
          <w:sz w:val="24"/>
          <w:szCs w:val="24"/>
        </w:rPr>
        <w:t>II VIŠI ISPLATNI RED</w:t>
      </w:r>
    </w:p>
    <w:p w:rsidRDefault="00197531" w:rsidP="00702487" w:rsidR="0019753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7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77"/>
        <w:gridCol w:w="2395"/>
        <w:gridCol w:w="1316"/>
        <w:gridCol w:w="1667"/>
        <w:gridCol w:w="1266"/>
        <w:gridCol w:w="1262"/>
        <w:gridCol w:w="1266"/>
        <w:gridCol w:w="1120"/>
      </w:tblGrid>
      <w:tr w:rsidTr="004E47A2" w:rsidR="00702487" w:rsidRPr="00B40BEB">
        <w:trPr>
          <w:jc w:val="center"/>
        </w:trPr>
        <w:tc>
          <w:tcPr>
            <w:tcW w:type="pct" w:w="221"/>
            <w:vAlign w:val="center"/>
          </w:tcPr>
          <w:p w:rsidRDefault="00900CC0" w:rsidP="00900CC0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</w:p>
          <w:p w:rsidRDefault="00900CC0" w:rsidP="00900CC0" w:rsidR="00900C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2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11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74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8"/>
            <w:vAlign w:val="center"/>
          </w:tcPr>
          <w:p w:rsidRDefault="00702487" w:rsidP="00900CC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6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8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20"/>
            <w:vAlign w:val="center"/>
          </w:tcPr>
          <w:p w:rsidRDefault="00702487" w:rsidP="00417A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E47A2" w:rsidR="00702487" w:rsidRPr="00B40BEB">
        <w:trPr>
          <w:jc w:val="center"/>
        </w:trPr>
        <w:tc>
          <w:tcPr>
            <w:tcW w:type="pct" w:w="221"/>
          </w:tcPr>
          <w:p w:rsidRDefault="00900CC0" w:rsidP="00417A67" w:rsid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417A67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0CC0">
              <w:rPr>
                <w:rFonts w:hAnsi="Times New Roman" w:ascii="Times New Roman"/>
                <w:sz w:val="20"/>
                <w:szCs w:val="20"/>
              </w:rPr>
              <w:t>1</w:t>
            </w:r>
          </w:p>
          <w:p w:rsidRDefault="00702487" w:rsidP="00417A67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190192" w:rsidP="00190192" w:rsidR="00190192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HRT, javna ustanova, </w:t>
            </w:r>
          </w:p>
          <w:p w:rsidRDefault="00190192" w:rsidP="00637587" w:rsidR="00190192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1"/>
          </w:tcPr>
          <w:p w:rsidRDefault="00190192" w:rsidP="00417A67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774"/>
          </w:tcPr>
          <w:p w:rsidRDefault="00190192" w:rsidP="00190192" w:rsidR="001901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</w:t>
            </w:r>
          </w:p>
          <w:p w:rsidRDefault="00190192" w:rsidP="00190192" w:rsidR="00553754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8"/>
          </w:tcPr>
          <w:p w:rsidRDefault="00190192" w:rsidP="00417A67" w:rsidR="00702487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18.498,30</w:t>
            </w:r>
          </w:p>
        </w:tc>
        <w:tc>
          <w:tcPr>
            <w:tcW w:type="pct" w:w="586"/>
          </w:tcPr>
          <w:p w:rsidRDefault="00190192" w:rsidP="00883C0B" w:rsidR="00702487" w:rsidRPr="00CD23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Fakure, ios, obračun kamata</w:t>
            </w:r>
          </w:p>
        </w:tc>
        <w:tc>
          <w:tcPr>
            <w:tcW w:type="pct" w:w="588"/>
          </w:tcPr>
          <w:p w:rsidRDefault="00190192" w:rsidP="00417A67" w:rsidR="00702487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18.498,30</w:t>
            </w:r>
          </w:p>
        </w:tc>
        <w:tc>
          <w:tcPr>
            <w:tcW w:type="pct" w:w="520"/>
          </w:tcPr>
          <w:p w:rsidRDefault="00190192" w:rsidP="00417A67" w:rsidR="00702487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Fakure, ios, obračun kamata</w:t>
            </w:r>
          </w:p>
        </w:tc>
      </w:tr>
      <w:tr w:rsidTr="004E47A2" w:rsidR="00197531" w:rsidRPr="00883C0B">
        <w:trPr>
          <w:jc w:val="center"/>
        </w:trPr>
        <w:tc>
          <w:tcPr>
            <w:tcW w:type="pct" w:w="221"/>
          </w:tcPr>
          <w:p w:rsidRDefault="00900CC0" w:rsidP="00900CC0" w:rsidR="00900CC0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112"/>
          </w:tcPr>
          <w:p w:rsidRDefault="00190192" w:rsidP="00883C0B" w:rsidR="00197531" w:rsidRPr="00883C0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INKER D.D.</w:t>
            </w:r>
          </w:p>
        </w:tc>
        <w:tc>
          <w:tcPr>
            <w:tcW w:type="pct" w:w="611"/>
          </w:tcPr>
          <w:p w:rsidRDefault="00190192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30709122705</w:t>
            </w:r>
          </w:p>
        </w:tc>
        <w:tc>
          <w:tcPr>
            <w:tcW w:type="pct" w:w="774"/>
          </w:tcPr>
          <w:p w:rsidRDefault="00190192" w:rsidP="00883C0B" w:rsidR="0055375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Industrijska 1</w:t>
            </w:r>
          </w:p>
          <w:p w:rsidRDefault="00190192" w:rsidP="00883C0B" w:rsidR="00190192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Zaprešić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80.150,92</w:t>
            </w:r>
          </w:p>
        </w:tc>
        <w:tc>
          <w:tcPr>
            <w:tcW w:type="pct" w:w="586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Fakure, ios, obračun kamata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80.150,92</w:t>
            </w:r>
          </w:p>
        </w:tc>
        <w:tc>
          <w:tcPr>
            <w:tcW w:type="pct" w:w="520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Fakure, ios, obračun kamata</w:t>
            </w:r>
          </w:p>
        </w:tc>
      </w:tr>
      <w:tr w:rsidTr="004E47A2" w:rsidR="00197531" w:rsidRPr="00883C0B">
        <w:trPr>
          <w:trHeight w:val="843"/>
          <w:jc w:val="center"/>
        </w:trPr>
        <w:tc>
          <w:tcPr>
            <w:tcW w:type="pct" w:w="221"/>
          </w:tcPr>
          <w:p w:rsidRDefault="00900CC0" w:rsidP="00900CC0" w:rsidR="00900CC0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112"/>
          </w:tcPr>
          <w:p w:rsidRDefault="00D2669F" w:rsidP="00900CC0" w:rsidR="00197531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SVETA NEDELJA</w:t>
            </w:r>
          </w:p>
        </w:tc>
        <w:tc>
          <w:tcPr>
            <w:tcW w:type="pct" w:w="611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24436052952</w:t>
            </w:r>
          </w:p>
        </w:tc>
        <w:tc>
          <w:tcPr>
            <w:tcW w:type="pct" w:w="774"/>
          </w:tcPr>
          <w:p w:rsidRDefault="00D2669F" w:rsidP="00900CC0" w:rsidR="00B5311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ANTE STARČEVIĆA 5</w:t>
            </w:r>
          </w:p>
          <w:p w:rsidRDefault="00D2669F" w:rsidP="00900CC0" w:rsidR="00D2669F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SVETA NEDELJA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57.306,45</w:t>
            </w:r>
          </w:p>
        </w:tc>
        <w:tc>
          <w:tcPr>
            <w:tcW w:type="pct" w:w="586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obračun kamata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57.306,45</w:t>
            </w:r>
          </w:p>
        </w:tc>
        <w:tc>
          <w:tcPr>
            <w:tcW w:type="pct" w:w="520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obračun kamata, ovršna isprava</w:t>
            </w:r>
          </w:p>
        </w:tc>
      </w:tr>
      <w:tr w:rsidTr="004E47A2" w:rsidR="00197531" w:rsidRPr="00883C0B">
        <w:trPr>
          <w:jc w:val="center"/>
        </w:trPr>
        <w:tc>
          <w:tcPr>
            <w:tcW w:type="pct" w:w="221"/>
          </w:tcPr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1112"/>
          </w:tcPr>
          <w:p w:rsidRDefault="00D2669F" w:rsidP="00900CC0" w:rsidR="00197531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611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774"/>
          </w:tcPr>
          <w:p w:rsidRDefault="00D2669F" w:rsidP="00900CC0" w:rsidR="00CD23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220</w:t>
            </w:r>
          </w:p>
          <w:p w:rsidRDefault="00D2669F" w:rsidP="00900CC0" w:rsidR="00D2669F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 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30.496,71</w:t>
            </w:r>
          </w:p>
        </w:tc>
        <w:tc>
          <w:tcPr>
            <w:tcW w:type="pct" w:w="586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obračun kamata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30.496,71</w:t>
            </w:r>
          </w:p>
        </w:tc>
        <w:tc>
          <w:tcPr>
            <w:tcW w:type="pct" w:w="520"/>
          </w:tcPr>
          <w:p w:rsidRDefault="00D2669F" w:rsidP="001F6907" w:rsidR="00197531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obračun kamata, ovršna isprava</w:t>
            </w:r>
          </w:p>
        </w:tc>
      </w:tr>
      <w:tr w:rsidTr="004E47A2" w:rsidR="00197531" w:rsidRPr="00883C0B">
        <w:trPr>
          <w:jc w:val="center"/>
        </w:trPr>
        <w:tc>
          <w:tcPr>
            <w:tcW w:type="pct" w:w="221"/>
          </w:tcPr>
          <w:p w:rsidRDefault="00197531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637587" w:rsidP="00900CC0" w:rsidR="00900CC0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1112"/>
          </w:tcPr>
          <w:p w:rsidRDefault="00D2669F" w:rsidP="00900CC0" w:rsidR="00197531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Pivac, odvjetnička kancelarija</w:t>
            </w:r>
          </w:p>
        </w:tc>
        <w:tc>
          <w:tcPr>
            <w:tcW w:type="pct" w:w="611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30320909636</w:t>
            </w:r>
          </w:p>
        </w:tc>
        <w:tc>
          <w:tcPr>
            <w:tcW w:type="pct" w:w="774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Nodilova 10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11.372,65</w:t>
            </w:r>
          </w:p>
        </w:tc>
        <w:tc>
          <w:tcPr>
            <w:tcW w:type="pct" w:w="586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fakture</w:t>
            </w:r>
          </w:p>
        </w:tc>
        <w:tc>
          <w:tcPr>
            <w:tcW w:type="pct" w:w="588"/>
          </w:tcPr>
          <w:p w:rsidRDefault="00D2669F" w:rsidP="00900CC0" w:rsidR="00197531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11.372,65</w:t>
            </w:r>
          </w:p>
        </w:tc>
        <w:tc>
          <w:tcPr>
            <w:tcW w:type="pct" w:w="520"/>
          </w:tcPr>
          <w:p w:rsidRDefault="00D2669F" w:rsidP="00853EDD" w:rsidR="00853EDD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fakture</w:t>
            </w:r>
          </w:p>
        </w:tc>
      </w:tr>
    </w:tbl>
    <w:p w:rsidRDefault="00657CA8" w:rsidP="00D2669F" w:rsidR="00D2669F" w:rsidRPr="00D2669F">
      <w:pPr>
        <w:rPr>
          <w:rFonts w:eastAsia="Times New Roman"/>
          <w:color w:val="000000"/>
          <w:lang w:eastAsia="hr-HR"/>
        </w:rPr>
      </w:pPr>
      <w:r w:rsidRPr="00883C0B">
        <w:rPr>
          <w:rFonts w:hAnsi="Times New Roman" w:ascii="Times New Roman"/>
          <w:b/>
          <w:sz w:val="24"/>
        </w:rPr>
        <w:t xml:space="preserve">Ukupno </w:t>
      </w:r>
      <w:r w:rsidR="00735DDA" w:rsidRPr="00883C0B">
        <w:rPr>
          <w:rFonts w:hAnsi="Times New Roman" w:ascii="Times New Roman"/>
          <w:b/>
          <w:sz w:val="24"/>
        </w:rPr>
        <w:t xml:space="preserve"> II viši isplatni red</w:t>
      </w:r>
      <w:r w:rsidR="00190192">
        <w:rPr>
          <w:rFonts w:hAnsi="Times New Roman" w:ascii="Times New Roman"/>
          <w:b/>
          <w:sz w:val="24"/>
        </w:rPr>
        <w:t>:</w:t>
      </w:r>
      <w:r w:rsidR="00D2669F">
        <w:rPr>
          <w:rFonts w:hAnsi="Times New Roman" w:ascii="Times New Roman"/>
          <w:b/>
          <w:sz w:val="24"/>
        </w:rPr>
        <w:t xml:space="preserve">                                      </w:t>
      </w:r>
      <w:r w:rsidR="00D2669F" w:rsidRPr="00D2669F">
        <w:rPr>
          <w:rFonts w:eastAsia="Times New Roman"/>
          <w:color w:val="000000"/>
          <w:lang w:eastAsia="hr-HR"/>
        </w:rPr>
        <w:t>197.825,03</w:t>
      </w:r>
      <w:r w:rsidR="00D2669F">
        <w:rPr>
          <w:rFonts w:eastAsia="Times New Roman"/>
          <w:color w:val="000000"/>
          <w:lang w:eastAsia="hr-HR"/>
        </w:rPr>
        <w:t xml:space="preserve">                                </w:t>
      </w:r>
      <w:r w:rsidR="00D2669F" w:rsidRPr="00D2669F">
        <w:rPr>
          <w:rFonts w:eastAsia="Times New Roman"/>
          <w:color w:val="000000"/>
          <w:lang w:eastAsia="hr-HR"/>
        </w:rPr>
        <w:t>197.825,03</w:t>
      </w:r>
    </w:p>
    <w:p w:rsidRDefault="00D2669F" w:rsidR="00874592" w:rsidRPr="0017160F">
      <w:pPr>
        <w:rPr>
          <w:rFonts w:eastAsia="Times New Roman" w:hAnsi="Times New Roman" w:ascii="Times New Roman"/>
          <w:b/>
          <w:color w:val="000000"/>
          <w:lang w:eastAsia="hr-HR"/>
        </w:rPr>
      </w:pPr>
      <w:r>
        <w:rPr>
          <w:rFonts w:hAnsi="Times New Roman" w:ascii="Times New Roman"/>
          <w:b/>
          <w:sz w:val="24"/>
        </w:rPr>
        <w:t xml:space="preserve">            </w:t>
      </w:r>
      <w:r w:rsidR="00735DDA">
        <w:rPr>
          <w:rFonts w:hAnsi="Times New Roman" w:ascii="Times New Roman"/>
          <w:sz w:val="24"/>
        </w:rPr>
        <w:tab/>
      </w:r>
      <w:r w:rsidR="00735DDA">
        <w:rPr>
          <w:rFonts w:hAnsi="Times New Roman" w:ascii="Times New Roman"/>
          <w:sz w:val="24"/>
        </w:rPr>
        <w:tab/>
      </w:r>
      <w:r w:rsidR="00735DDA">
        <w:rPr>
          <w:rFonts w:hAnsi="Times New Roman" w:ascii="Times New Roman"/>
          <w:sz w:val="24"/>
        </w:rPr>
        <w:tab/>
      </w:r>
      <w:r w:rsidR="00735DDA">
        <w:rPr>
          <w:rFonts w:hAnsi="Times New Roman" w:ascii="Times New Roman"/>
          <w:sz w:val="24"/>
        </w:rPr>
        <w:tab/>
      </w:r>
      <w:r w:rsidR="00735DDA">
        <w:rPr>
          <w:rFonts w:hAnsi="Times New Roman" w:ascii="Times New Roman"/>
          <w:sz w:val="24"/>
        </w:rPr>
        <w:tab/>
        <w:t xml:space="preserve">           </w:t>
      </w:r>
      <w:r w:rsidR="001F6907">
        <w:rPr>
          <w:rFonts w:hAnsi="Times New Roman" w:ascii="Times New Roman"/>
          <w:sz w:val="24"/>
        </w:rPr>
        <w:t xml:space="preserve">     </w:t>
      </w:r>
    </w:p>
    <w:p w:rsidRDefault="00190192" w:rsidR="006A7C9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Stečajna</w:t>
      </w:r>
      <w:r w:rsidR="006A7C9B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ica</w:t>
      </w:r>
    </w:p>
    <w:p w:rsidRDefault="00874592" w:rsidR="00874592">
      <w:pPr>
        <w:rPr>
          <w:rFonts w:hAnsi="Times New Roman" w:ascii="Times New Roman"/>
          <w:sz w:val="24"/>
        </w:rPr>
      </w:pPr>
    </w:p>
    <w:p w:rsidRDefault="00874592" w:rsidR="0087459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</w:t>
      </w:r>
    </w:p>
    <w:p w:rsidRDefault="006A7C9B" w:rsidR="00C61F72" w:rsidRPr="00D136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Sandra Gregorić Jelinek</w:t>
      </w:r>
      <w:r w:rsidR="00735DDA">
        <w:rPr>
          <w:rFonts w:hAnsi="Times New Roman" w:ascii="Times New Roman"/>
          <w:sz w:val="24"/>
        </w:rPr>
        <w:t xml:space="preserve">         </w:t>
      </w:r>
      <w:r w:rsidR="001F6907">
        <w:rPr>
          <w:rFonts w:hAnsi="Times New Roman" w:ascii="Times New Roman"/>
          <w:sz w:val="24"/>
        </w:rPr>
        <w:t xml:space="preserve">  </w:t>
      </w:r>
    </w:p>
    <w:sectPr w:rsidSect="00F4482E" w:rsidR="00C61F72" w:rsidRPr="00D136E0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411" w:rsidP="00702487" w:rsidR="00AD7411">
      <w:pPr>
        <w:spacing w:after="0"/>
      </w:pPr>
      <w:r>
        <w:separator/>
      </w:r>
    </w:p>
  </w:endnote>
  <w:endnote w:id="0" w:type="continuationSeparator">
    <w:p w:rsidRDefault="00AD7411" w:rsidP="00702487" w:rsidR="00AD74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26766"/>
      <w:docPartObj>
        <w:docPartGallery w:val="Page Numbers (Bottom of Page)"/>
        <w:docPartUnique/>
      </w:docPartObj>
    </w:sdtPr>
    <w:sdtEndPr/>
    <w:sdtContent>
      <w:p w:rsidRDefault="003E1307" w:rsidR="00A46E0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9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A46E04" w:rsidR="00A46E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411" w:rsidP="00702487" w:rsidR="00AD7411">
      <w:pPr>
        <w:spacing w:after="0"/>
      </w:pPr>
      <w:r>
        <w:separator/>
      </w:r>
    </w:p>
  </w:footnote>
  <w:footnote w:id="0" w:type="continuationSeparator">
    <w:p w:rsidRDefault="00AD7411" w:rsidP="00702487" w:rsidR="00AD741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5D6D"/>
    <w:rsid w:val="00034A33"/>
    <w:rsid w:val="00035547"/>
    <w:rsid w:val="001075B8"/>
    <w:rsid w:val="00112B65"/>
    <w:rsid w:val="0017160F"/>
    <w:rsid w:val="00172ABE"/>
    <w:rsid w:val="00185D40"/>
    <w:rsid w:val="00190192"/>
    <w:rsid w:val="00197531"/>
    <w:rsid w:val="001D1FC8"/>
    <w:rsid w:val="001F18EB"/>
    <w:rsid w:val="001F6907"/>
    <w:rsid w:val="00216CF8"/>
    <w:rsid w:val="00230F0D"/>
    <w:rsid w:val="00285FB8"/>
    <w:rsid w:val="002937B9"/>
    <w:rsid w:val="002A1DEC"/>
    <w:rsid w:val="00363AEF"/>
    <w:rsid w:val="0036611F"/>
    <w:rsid w:val="003A69A0"/>
    <w:rsid w:val="003D66F9"/>
    <w:rsid w:val="003E1307"/>
    <w:rsid w:val="003F50D0"/>
    <w:rsid w:val="00417A67"/>
    <w:rsid w:val="00424E5C"/>
    <w:rsid w:val="00436919"/>
    <w:rsid w:val="00444295"/>
    <w:rsid w:val="00453335"/>
    <w:rsid w:val="00481427"/>
    <w:rsid w:val="004E47A2"/>
    <w:rsid w:val="004E7D26"/>
    <w:rsid w:val="004F1C73"/>
    <w:rsid w:val="004F4566"/>
    <w:rsid w:val="005369A8"/>
    <w:rsid w:val="005423FC"/>
    <w:rsid w:val="00553754"/>
    <w:rsid w:val="00584C47"/>
    <w:rsid w:val="00587493"/>
    <w:rsid w:val="005E1B1D"/>
    <w:rsid w:val="00611157"/>
    <w:rsid w:val="00637587"/>
    <w:rsid w:val="00657CA8"/>
    <w:rsid w:val="00672C08"/>
    <w:rsid w:val="00690D07"/>
    <w:rsid w:val="006A7C9B"/>
    <w:rsid w:val="00702487"/>
    <w:rsid w:val="0070716A"/>
    <w:rsid w:val="00734B7C"/>
    <w:rsid w:val="00735DDA"/>
    <w:rsid w:val="00760CB7"/>
    <w:rsid w:val="007833A8"/>
    <w:rsid w:val="007F14BB"/>
    <w:rsid w:val="00815F28"/>
    <w:rsid w:val="008170F8"/>
    <w:rsid w:val="00826176"/>
    <w:rsid w:val="0084793A"/>
    <w:rsid w:val="008512FB"/>
    <w:rsid w:val="00852A9E"/>
    <w:rsid w:val="00853EDD"/>
    <w:rsid w:val="00874592"/>
    <w:rsid w:val="00883C0B"/>
    <w:rsid w:val="00886952"/>
    <w:rsid w:val="008B7466"/>
    <w:rsid w:val="00900CC0"/>
    <w:rsid w:val="0091784B"/>
    <w:rsid w:val="00942C91"/>
    <w:rsid w:val="00945E82"/>
    <w:rsid w:val="009547E4"/>
    <w:rsid w:val="00984D74"/>
    <w:rsid w:val="009B6E87"/>
    <w:rsid w:val="009C490C"/>
    <w:rsid w:val="00A01927"/>
    <w:rsid w:val="00A221DA"/>
    <w:rsid w:val="00A46E04"/>
    <w:rsid w:val="00A6564C"/>
    <w:rsid w:val="00A86126"/>
    <w:rsid w:val="00A865EE"/>
    <w:rsid w:val="00A966DD"/>
    <w:rsid w:val="00AD7411"/>
    <w:rsid w:val="00AE7A89"/>
    <w:rsid w:val="00AF2971"/>
    <w:rsid w:val="00B05F3B"/>
    <w:rsid w:val="00B11FFD"/>
    <w:rsid w:val="00B130B7"/>
    <w:rsid w:val="00B53118"/>
    <w:rsid w:val="00B67228"/>
    <w:rsid w:val="00B82EA6"/>
    <w:rsid w:val="00BB75AC"/>
    <w:rsid w:val="00C61F72"/>
    <w:rsid w:val="00C77FAF"/>
    <w:rsid w:val="00C87AE7"/>
    <w:rsid w:val="00C92A91"/>
    <w:rsid w:val="00C97BEF"/>
    <w:rsid w:val="00CA205F"/>
    <w:rsid w:val="00CD2344"/>
    <w:rsid w:val="00D136E0"/>
    <w:rsid w:val="00D13B1E"/>
    <w:rsid w:val="00D225F3"/>
    <w:rsid w:val="00D2669F"/>
    <w:rsid w:val="00D324D5"/>
    <w:rsid w:val="00D540C6"/>
    <w:rsid w:val="00D748EA"/>
    <w:rsid w:val="00D8311E"/>
    <w:rsid w:val="00DB5D66"/>
    <w:rsid w:val="00E25119"/>
    <w:rsid w:val="00EA49DC"/>
    <w:rsid w:val="00EF32B1"/>
    <w:rsid w:val="00F1486A"/>
    <w:rsid w:val="00F17D4A"/>
    <w:rsid w:val="00F4482E"/>
    <w:rsid w:val="00F6332A"/>
    <w:rsid w:val="00F9030D"/>
    <w:rsid w:val="00FA213F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11E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53E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B75A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B75A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75A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90C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9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9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11E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53ED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BB75A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B75A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B75A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B75AC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90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9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9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8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4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0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6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8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3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0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92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16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71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7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44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15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89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82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6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06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7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5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9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2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9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3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0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54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2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3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14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96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35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59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7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55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61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0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3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1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0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5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2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97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31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0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74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49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53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96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26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95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53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7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9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4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038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09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0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8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8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9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3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5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8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94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26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5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73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98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80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28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42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66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55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22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7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41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36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98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90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34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30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00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0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4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967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2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4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8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74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5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78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72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6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33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3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1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2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5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8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07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2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5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1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26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84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58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25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29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St-133/2015-75</izvorni_sadrzaj>
    <derivirana_varijabla naziv="DomainObject.Oznaka_1">St-133/2015-75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033DD-D579-47D2-984B-EB81A6916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173</properties:Words>
  <properties:Characters>1088</properties:Characters>
  <properties:Lines>124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2017-11-08T13:22:00Z</dcterms:created>
  <dc:creator>ADMINIBM</dc:creator>
  <cp:lastModifiedBy>Kristina Švajger</cp:lastModifiedBy>
  <cp:lastPrinted>2017-03-07T10:08:00Z</cp:lastPrinted>
  <dcterms:modified xmlns:xsi="http://www.w3.org/2001/XMLSchema-instance" xsi:type="dcterms:W3CDTF">2017-11-08T13:22:00Z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St-133/2015-75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