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c947" w14:paraId="585c947" w:rsidRDefault="0026233F" w:rsidP="0026233F" w:rsidR="0026233F" w:rsidRPr="00AA5D2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233F" w:rsidP="0026233F" w:rsidR="0026233F" w:rsidRPr="00AA5D2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AA5D20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26233F" w:rsidP="0026233F" w:rsidR="0026233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AA5D20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26233F" w:rsidP="0026233F" w:rsidR="0026233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6233F" w:rsidP="0026233F" w:rsidR="0026233F" w:rsidRPr="00AA5D20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26233F" w:rsidP="0026233F" w:rsidR="0026233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6233F" w:rsidP="0026233F" w:rsidR="0026233F" w:rsidRPr="005D578C">
      <w:pPr>
        <w:jc w:val="center"/>
        <w:rPr>
          <w:rFonts w:cs="Times New Roman" w:eastAsia="Times New Roman"/>
          <w:szCs w:val="24"/>
        </w:rPr>
      </w:pPr>
    </w:p>
    <w:p w:rsidRDefault="0026233F" w:rsidP="0026233F" w:rsidR="002623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6233F" w:rsidP="0026233F" w:rsidR="0026233F" w:rsidRPr="005D578C">
      <w:pPr>
        <w:rPr>
          <w:rFonts w:cs="Times New Roman" w:eastAsia="Times New Roman"/>
          <w:szCs w:val="24"/>
        </w:rPr>
      </w:pPr>
    </w:p>
    <w:p w:rsidRDefault="0026233F" w:rsidP="0026233F" w:rsidR="0026233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S. I. B. USLUGE </w:t>
      </w:r>
      <w:r w:rsidR="003B41F9">
        <w:rPr>
          <w:rFonts w:cs="Times New Roman" w:eastAsia="Times New Roman"/>
          <w:szCs w:val="24"/>
        </w:rPr>
        <w:t xml:space="preserve">j. </w:t>
      </w:r>
      <w:r>
        <w:rPr>
          <w:rFonts w:cs="Times New Roman" w:eastAsia="Times New Roman"/>
          <w:szCs w:val="24"/>
        </w:rPr>
        <w:t>d. o. o. Pula, Dukićeva 23, OIB 29749292710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040294559,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AA5D20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ožujka 2016.</w:t>
      </w:r>
    </w:p>
    <w:p w:rsidRDefault="0026233F" w:rsidP="0026233F" w:rsidR="0026233F" w:rsidRPr="005D578C">
      <w:pPr>
        <w:rPr>
          <w:rFonts w:cs="Times New Roman" w:eastAsia="Times New Roman"/>
          <w:szCs w:val="24"/>
        </w:rPr>
      </w:pPr>
    </w:p>
    <w:p w:rsidRDefault="0026233F" w:rsidP="0026233F" w:rsidR="002623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6233F" w:rsidP="0026233F" w:rsidR="0026233F" w:rsidRPr="005D578C">
      <w:pPr>
        <w:rPr>
          <w:rFonts w:cs="Times New Roman" w:eastAsia="Times New Roman"/>
          <w:szCs w:val="24"/>
        </w:rPr>
      </w:pPr>
    </w:p>
    <w:p w:rsidRDefault="0026233F" w:rsidP="0026233F" w:rsidR="0026233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S. I. B. USLUGE </w:t>
      </w:r>
      <w:r w:rsidR="003B41F9">
        <w:rPr>
          <w:rFonts w:cs="Times New Roman" w:eastAsia="Times New Roman"/>
          <w:szCs w:val="24"/>
        </w:rPr>
        <w:t xml:space="preserve">j. </w:t>
      </w:r>
      <w:r>
        <w:rPr>
          <w:rFonts w:cs="Times New Roman" w:eastAsia="Times New Roman"/>
          <w:szCs w:val="24"/>
        </w:rPr>
        <w:t>d. o. o. Pula, Dukićeva 23, OIB 29749292710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040294559,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17.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26233F" w:rsidP="0026233F" w:rsidR="0026233F" w:rsidRPr="005D578C">
      <w:pPr>
        <w:rPr>
          <w:rFonts w:cs="Times New Roman" w:eastAsia="Times New Roman"/>
          <w:szCs w:val="24"/>
        </w:rPr>
      </w:pPr>
    </w:p>
    <w:p w:rsidRDefault="0026233F" w:rsidP="0026233F" w:rsidR="0026233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597179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26233F" w:rsidP="0026233F" w:rsidR="0026233F">
      <w:pPr>
        <w:rPr>
          <w:rFonts w:cs="Times New Roman" w:eastAsia="Times New Roman"/>
          <w:szCs w:val="20"/>
        </w:rPr>
      </w:pPr>
    </w:p>
    <w:p w:rsidRDefault="0026233F" w:rsidP="0026233F" w:rsidR="00262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S. I. B. USLUGE </w:t>
      </w:r>
      <w:r w:rsidR="003B41F9">
        <w:rPr>
          <w:rFonts w:cs="Times New Roman" w:eastAsia="Times New Roman"/>
          <w:szCs w:val="24"/>
        </w:rPr>
        <w:t xml:space="preserve">j. </w:t>
      </w:r>
      <w:r>
        <w:rPr>
          <w:rFonts w:cs="Times New Roman" w:eastAsia="Times New Roman"/>
          <w:szCs w:val="24"/>
        </w:rPr>
        <w:t>d. o. o. Pula, Dukićeva 23, OIB 29749292710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040294559.</w:t>
      </w:r>
    </w:p>
    <w:p w:rsidRDefault="0026233F" w:rsidP="0026233F" w:rsidR="0026233F">
      <w:pPr>
        <w:ind w:firstLine="709"/>
        <w:rPr>
          <w:rFonts w:cs="Times New Roman" w:eastAsia="Times New Roman"/>
          <w:szCs w:val="24"/>
        </w:rPr>
      </w:pPr>
    </w:p>
    <w:p w:rsidRDefault="0026233F" w:rsidP="0026233F" w:rsidR="00262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S. I. B. USLUGE </w:t>
      </w:r>
      <w:r w:rsidR="003B41F9">
        <w:rPr>
          <w:rFonts w:cs="Times New Roman" w:eastAsia="Times New Roman"/>
          <w:szCs w:val="24"/>
        </w:rPr>
        <w:t xml:space="preserve">j. </w:t>
      </w:r>
      <w:r>
        <w:rPr>
          <w:rFonts w:cs="Times New Roman" w:eastAsia="Times New Roman"/>
          <w:szCs w:val="24"/>
        </w:rPr>
        <w:t>d. o. o. Pula, Dukićeva 23, OIB 29749292710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040294559.</w:t>
      </w:r>
    </w:p>
    <w:p w:rsidRDefault="0026233F" w:rsidP="0026233F" w:rsidR="0026233F">
      <w:pPr>
        <w:rPr>
          <w:rFonts w:cs="Times New Roman" w:eastAsia="Times New Roman"/>
          <w:szCs w:val="24"/>
        </w:rPr>
      </w:pPr>
    </w:p>
    <w:p w:rsidRDefault="0026233F" w:rsidP="0026233F" w:rsidR="0026233F" w:rsidRPr="005D578C">
      <w:pPr>
        <w:rPr>
          <w:rFonts w:cs="Times New Roman" w:eastAsia="Times New Roman"/>
          <w:szCs w:val="24"/>
        </w:rPr>
      </w:pPr>
    </w:p>
    <w:p w:rsidRDefault="0026233F" w:rsidP="0026233F" w:rsidR="0026233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6233F" w:rsidP="0026233F" w:rsidR="0026233F">
      <w:pPr>
        <w:ind w:firstLine="708"/>
        <w:rPr>
          <w:rFonts w:cs="Times New Roman" w:eastAsia="Times New Roman"/>
          <w:szCs w:val="24"/>
        </w:rPr>
      </w:pPr>
    </w:p>
    <w:p w:rsidRDefault="0026233F" w:rsidP="0026233F" w:rsidR="00262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597179">
        <w:rPr>
          <w:rFonts w:cs="Times New Roman" w:eastAsia="Times New Roman"/>
          <w:szCs w:val="24"/>
        </w:rPr>
        <w:t xml:space="preserve">S. I. B. USLUGE </w:t>
      </w:r>
      <w:r w:rsidR="003B41F9">
        <w:rPr>
          <w:rFonts w:cs="Times New Roman" w:eastAsia="Times New Roman"/>
          <w:szCs w:val="24"/>
        </w:rPr>
        <w:t xml:space="preserve">j. </w:t>
      </w:r>
      <w:r w:rsidR="00597179">
        <w:rPr>
          <w:rFonts w:cs="Times New Roman" w:eastAsia="Times New Roman"/>
          <w:szCs w:val="24"/>
        </w:rPr>
        <w:t>d. o. o. Pula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597179">
        <w:rPr>
          <w:rFonts w:cs="Times New Roman" w:eastAsia="Times New Roman"/>
          <w:szCs w:val="24"/>
        </w:rPr>
        <w:t>937</w:t>
      </w:r>
      <w:r>
        <w:rPr>
          <w:rFonts w:cs="Times New Roman" w:eastAsia="Times New Roman"/>
          <w:szCs w:val="24"/>
        </w:rPr>
        <w:t>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6233F" w:rsidP="0026233F" w:rsidR="0026233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6233F" w:rsidP="0026233F" w:rsidR="0026233F" w:rsidRPr="005D578C">
      <w:pPr>
        <w:rPr>
          <w:rFonts w:cs="Times New Roman" w:eastAsia="Times New Roman"/>
          <w:szCs w:val="24"/>
        </w:rPr>
      </w:pPr>
    </w:p>
    <w:p w:rsidRDefault="0026233F" w:rsidP="0026233F" w:rsidR="0026233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A5D20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6233F" w:rsidP="0026233F" w:rsidR="0026233F">
      <w:pPr>
        <w:rPr>
          <w:rFonts w:cs="Times New Roman" w:eastAsia="Times New Roman"/>
          <w:szCs w:val="24"/>
        </w:rPr>
      </w:pPr>
    </w:p>
    <w:p w:rsidRDefault="0026233F" w:rsidP="0026233F" w:rsidR="0026233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6233F" w:rsidP="0026233F" w:rsidR="0026233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D40A6A">
        <w:rPr>
          <w:rFonts w:cs="Times New Roman" w:eastAsia="Times New Roman"/>
          <w:szCs w:val="24"/>
        </w:rPr>
        <w:t>, v. r.</w:t>
      </w:r>
    </w:p>
    <w:p w:rsidRDefault="0026233F" w:rsidP="0026233F" w:rsidR="0026233F">
      <w:pPr>
        <w:jc w:val="left"/>
        <w:rPr>
          <w:rFonts w:cs="Times New Roman" w:eastAsia="Times New Roman"/>
          <w:szCs w:val="24"/>
        </w:rPr>
      </w:pPr>
    </w:p>
    <w:p w:rsidRDefault="0026233F" w:rsidP="0026233F" w:rsidR="0026233F" w:rsidRPr="005D578C">
      <w:pPr>
        <w:jc w:val="left"/>
        <w:rPr>
          <w:rFonts w:cs="Times New Roman" w:eastAsia="Times New Roman"/>
          <w:szCs w:val="24"/>
        </w:rPr>
      </w:pPr>
    </w:p>
    <w:p w:rsidRDefault="0026233F" w:rsidP="0026233F" w:rsidR="0026233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6233F" w:rsidP="0026233F" w:rsidR="0026233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26233F" w:rsidP="0026233F" w:rsidR="00262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6233F" w:rsidP="0026233F" w:rsidR="0026233F">
      <w:pPr>
        <w:rPr>
          <w:rFonts w:cs="Times New Roman" w:eastAsia="Times New Roman"/>
          <w:szCs w:val="24"/>
        </w:rPr>
      </w:pPr>
    </w:p>
    <w:p w:rsidRDefault="0026233F" w:rsidP="0026233F" w:rsidR="0026233F" w:rsidRPr="005D578C">
      <w:pPr>
        <w:rPr>
          <w:rFonts w:cs="Times New Roman" w:eastAsia="Times New Roman"/>
          <w:szCs w:val="24"/>
        </w:rPr>
      </w:pPr>
    </w:p>
    <w:p w:rsidRDefault="0026233F" w:rsidP="0026233F" w:rsidR="0026233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6233F" w:rsidP="0026233F" w:rsidR="00262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6233F" w:rsidP="0026233F" w:rsidR="00262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597179">
        <w:rPr>
          <w:rFonts w:cs="Times New Roman" w:eastAsia="Times New Roman"/>
          <w:szCs w:val="24"/>
        </w:rPr>
        <w:t xml:space="preserve">S. I. B. USLUGE </w:t>
      </w:r>
      <w:r w:rsidR="003B41F9">
        <w:rPr>
          <w:rFonts w:cs="Times New Roman" w:eastAsia="Times New Roman"/>
          <w:szCs w:val="24"/>
        </w:rPr>
        <w:t xml:space="preserve">j. </w:t>
      </w:r>
      <w:r w:rsidR="00597179">
        <w:rPr>
          <w:rFonts w:cs="Times New Roman" w:eastAsia="Times New Roman"/>
          <w:szCs w:val="24"/>
        </w:rPr>
        <w:t>d. o. o. Pula, Dukićeva 23</w:t>
      </w:r>
      <w:r>
        <w:rPr>
          <w:rFonts w:cs="Times New Roman" w:eastAsia="Times New Roman"/>
          <w:szCs w:val="24"/>
        </w:rPr>
        <w:t>,</w:t>
      </w:r>
    </w:p>
    <w:p w:rsidRDefault="0026233F" w:rsidP="0026233F" w:rsidR="00262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</w:t>
      </w:r>
      <w:r w:rsidR="00597179">
        <w:rPr>
          <w:rFonts w:cs="Times New Roman" w:eastAsia="Times New Roman"/>
          <w:szCs w:val="24"/>
        </w:rPr>
        <w:t>Siniša Uršić, Pula, Dukićeva 23</w:t>
      </w:r>
      <w:r>
        <w:rPr>
          <w:rFonts w:cs="Times New Roman" w:eastAsia="Times New Roman"/>
          <w:szCs w:val="24"/>
        </w:rPr>
        <w:t xml:space="preserve">, </w:t>
      </w:r>
    </w:p>
    <w:p w:rsidRDefault="0026233F" w:rsidP="0026233F" w:rsidR="0026233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597179">
        <w:rPr>
          <w:rFonts w:cs="Times New Roman" w:eastAsia="Times New Roman"/>
          <w:szCs w:val="20"/>
        </w:rPr>
        <w:t xml:space="preserve">Pula – Pola, Pula, Carrarina 5, </w:t>
      </w:r>
    </w:p>
    <w:p w:rsidRDefault="0026233F" w:rsidP="0026233F" w:rsidR="00262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6233F" w:rsidP="0026233F" w:rsidR="00262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597179">
        <w:rPr>
          <w:rFonts w:cs="Times New Roman" w:eastAsia="Times New Roman"/>
          <w:szCs w:val="20"/>
        </w:rPr>
        <w:t>Ivan Gjurašić, Zagreb, Petrinjska 28</w:t>
      </w:r>
      <w:r>
        <w:rPr>
          <w:rFonts w:cs="Times New Roman" w:eastAsia="Times New Roman"/>
          <w:szCs w:val="20"/>
        </w:rPr>
        <w:t xml:space="preserve">, </w:t>
      </w:r>
    </w:p>
    <w:p w:rsidRDefault="0026233F" w:rsidP="0026233F" w:rsidR="0026233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6233F" w:rsidP="0026233F" w:rsidR="00262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6233F" w:rsidP="0026233F" w:rsidR="00262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6233F" w:rsidP="0026233F" w:rsidR="0026233F"/>
    <w:p w:rsidRDefault="0026233F" w:rsidP="0026233F" w:rsidR="0026233F"/>
    <w:p w:rsidRDefault="0026233F" w:rsidP="0026233F" w:rsidR="0026233F"/>
    <w:p w:rsidRDefault="0026233F" w:rsidP="0026233F" w:rsidR="0026233F"/>
    <w:p w:rsidRDefault="0026233F" w:rsidP="0026233F" w:rsidR="0026233F"/>
    <w:p w:rsidRDefault="0026233F" w:rsidP="0026233F" w:rsidR="0026233F"/>
    <w:p w:rsidRDefault="0026233F" w:rsidR="0026233F"/>
    <w:sectPr w:rsidSect="0026233F" w:rsidR="0026233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3F" w:rsidP="0026233F" w:rsidR="0026233F">
      <w:r>
        <w:separator/>
      </w:r>
    </w:p>
  </w:endnote>
  <w:endnote w:id="0" w:type="continuationSeparator">
    <w:p w:rsidRDefault="0026233F" w:rsidP="0026233F" w:rsidR="00262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3F" w:rsidP="0026233F" w:rsidR="0026233F">
      <w:r>
        <w:separator/>
      </w:r>
    </w:p>
  </w:footnote>
  <w:footnote w:id="0" w:type="continuationSeparator">
    <w:p w:rsidRDefault="0026233F" w:rsidP="0026233F" w:rsidR="00262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33F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40A6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St-937/2015-5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33F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St-937/2015-5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2BDF"/>
    <w:rsid w:val="0026233F"/>
    <w:rsid w:val="003B41F9"/>
    <w:rsid w:val="00412BDF"/>
    <w:rsid w:val="00435367"/>
    <w:rsid w:val="00597179"/>
    <w:rsid w:val="0075528E"/>
    <w:rsid w:val="0079403F"/>
    <w:rsid w:val="00AA5D20"/>
    <w:rsid w:val="00D4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23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233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6233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23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233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23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23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0A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A6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0A6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0A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0A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23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233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6233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23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233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23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23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0A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A6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0A6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0A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0A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St-937/2015</izvorni_sadrzaj>
    <derivirana_varijabla naziv="DomainObject.Predmet.OznakaBroj_1">St-937/2015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S.I.B. USLUGE j.d.o.o. PULA</izvorni_sadrzaj>
    <derivirana_varijabla naziv="DomainObject.Predmet.ProtustrankaFormated_1">  S.I.B. USLUGE j.d.o.o. PULA</derivirana_varijabla>
  </DomainObject.Predmet.ProtustrankaFormated>
  <DomainObject.Predmet.ProtustrankaFormatedOIB>
    <izvorni_sadrzaj>  S.I.B. USLUGE j.d.o.o. PULA, OIB 29749292710</izvorni_sadrzaj>
    <derivirana_varijabla naziv="DomainObject.Predmet.ProtustrankaFormatedOIB_1">  S.I.B. USLUGE j.d.o.o. PULA, OIB 29749292710</derivirana_varijabla>
  </DomainObject.Predmet.ProtustrankaFormatedOIB>
  <DomainObject.Predmet.ProtustrankaFormatedWithAdress>
    <izvorni_sadrzaj> S.I.B. USLUGE j.d.o.o. PULA, Dukićeva 23, 52100 Pula</izvorni_sadrzaj>
    <derivirana_varijabla naziv="DomainObject.Predmet.ProtustrankaFormatedWithAdress_1"> S.I.B. USLUGE j.d.o.o. PULA, Dukićeva 23, 52100 Pula</derivirana_varijabla>
  </DomainObject.Predmet.ProtustrankaFormatedWithAdress>
  <DomainObject.Predmet.ProtustrankaFormatedWithAdressOIB>
    <izvorni_sadrzaj> S.I.B. USLUGE j.d.o.o. PULA, OIB 29749292710, Dukićeva 23, 52100 Pula</izvorni_sadrzaj>
    <derivirana_varijabla naziv="DomainObject.Predmet.ProtustrankaFormatedWithAdressOIB_1"> S.I.B. USLUGE j.d.o.o. PULA, OIB 29749292710, Dukićeva 23, 52100 Pula</derivirana_varijabla>
  </DomainObject.Predmet.ProtustrankaFormatedWithAdressOIB>
  <DomainObject.Predmet.ProtustrankaWithAdress>
    <izvorni_sadrzaj>S.I.B. USLUGE j.d.o.o. PULA Dukićeva 23, 52100 Pula</izvorni_sadrzaj>
    <derivirana_varijabla naziv="DomainObject.Predmet.ProtustrankaWithAdress_1">S.I.B. USLUGE j.d.o.o. PULA Dukićeva 23, 52100 Pula</derivirana_varijabla>
  </DomainObject.Predmet.ProtustrankaWithAdress>
  <DomainObject.Predmet.ProtustrankaWithAdressOIB>
    <izvorni_sadrzaj>S.I.B. USLUGE j.d.o.o. PULA, OIB 29749292710, Dukićeva 23, 52100 Pula</izvorni_sadrzaj>
    <derivirana_varijabla naziv="DomainObject.Predmet.ProtustrankaWithAdressOIB_1">S.I.B. USLUGE j.d.o.o. PULA, OIB 29749292710, Dukićeva 23, 52100 Pula</derivirana_varijabla>
  </DomainObject.Predmet.ProtustrankaWithAdressOIB>
  <DomainObject.Predmet.ProtustrankaNazivFormated>
    <izvorni_sadrzaj>S.I.B. USLUGE j.d.o.o. PULA</izvorni_sadrzaj>
    <derivirana_varijabla naziv="DomainObject.Predmet.ProtustrankaNazivFormated_1">S.I.B. USLUGE j.d.o.o. PULA</derivirana_varijabla>
  </DomainObject.Predmet.ProtustrankaNazivFormated>
  <DomainObject.Predmet.ProtustrankaNazivFormatedOIB>
    <izvorni_sadrzaj>S.I.B. USLUGE j.d.o.o. PULA, OIB 29749292710</izvorni_sadrzaj>
    <derivirana_varijabla naziv="DomainObject.Predmet.ProtustrankaNazivFormatedOIB_1">S.I.B. USLUGE j.d.o.o. PULA, OIB 29749292710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114756.95</izvorni_sadrzaj>
    <derivirana_varijabla naziv="DomainObject.Predmet.TrenutnaVrijednost_1">114756.95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S.I.B. USLUGE j.d.o.o. PULA</item>
    </izvorni_sadrzaj>
    <derivirana_varijabla naziv="DomainObject.Predmet.ProtuStrankaListFormated_1">
      <item>S.I.B. USLUGE j.d.o.o. PULA</item>
    </derivirana_varijabla>
  </DomainObject.Predmet.ProtuStrankaListFormated>
  <DomainObject.Predmet.ProtuStrankaListFormatedOIB>
    <izvorni_sadrzaj>
      <item>S.I.B. USLUGE j.d.o.o. PULA, OIB 29749292710</item>
    </izvorni_sadrzaj>
    <derivirana_varijabla naziv="DomainObject.Predmet.ProtuStrankaListFormatedOIB_1">
      <item>S.I.B. USLUGE j.d.o.o. PULA, OIB 29749292710</item>
    </derivirana_varijabla>
  </DomainObject.Predmet.ProtuStrankaListFormatedOIB>
  <DomainObject.Predmet.ProtuStrankaListFormatedWithAdress>
    <izvorni_sadrzaj>
      <item>S.I.B. USLUGE j.d.o.o. PULA, Dukićeva 23, 52100 Pula</item>
    </izvorni_sadrzaj>
    <derivirana_varijabla naziv="DomainObject.Predmet.ProtuStrankaListFormatedWithAdress_1">
      <item>S.I.B. USLUGE j.d.o.o. PULA, Dukićeva 23, 52100 Pula</item>
    </derivirana_varijabla>
  </DomainObject.Predmet.ProtuStrankaListFormatedWithAdress>
  <DomainObject.Predmet.ProtuStrankaListFormatedWithAdressOIB>
    <izvorni_sadrzaj>
      <item>S.I.B. USLUGE j.d.o.o. PULA, OIB 29749292710, Dukićeva 23, 52100 Pula</item>
    </izvorni_sadrzaj>
    <derivirana_varijabla naziv="DomainObject.Predmet.ProtuStrankaListFormatedWithAdressOIB_1">
      <item>S.I.B. USLUGE j.d.o.o. PULA, OIB 29749292710, Dukićeva 23, 52100 Pula</item>
    </derivirana_varijabla>
  </DomainObject.Predmet.ProtuStrankaListFormatedWithAdressOIB>
  <DomainObject.Predmet.ProtuStrankaListNazivFormated>
    <izvorni_sadrzaj>
      <item>S.I.B. USLUGE j.d.o.o. PULA</item>
    </izvorni_sadrzaj>
    <derivirana_varijabla naziv="DomainObject.Predmet.ProtuStrankaListNazivFormated_1">
      <item>S.I.B. USLUGE j.d.o.o. PULA</item>
    </derivirana_varijabla>
  </DomainObject.Predmet.ProtuStrankaListNazivFormated>
  <DomainObject.Predmet.ProtuStrankaListNazivFormatedOIB>
    <izvorni_sadrzaj>
      <item>S.I.B. USLUGE j.d.o.o. PULA, OIB 29749292710</item>
    </izvorni_sadrzaj>
    <derivirana_varijabla naziv="DomainObject.Predmet.ProtuStrankaListNazivFormatedOIB_1">
      <item>S.I.B. USLUGE j.d.o.o. PULA, OIB 29749292710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S.I.B. USLUGE j.d.o.o. PULA</izvorni_sadrzaj>
    <derivirana_varijabla naziv="DomainObject.Predmet.ProtustrankaIDrugi_1">S.I.B. USLUGE j.d.o.o.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S.I.B. USLUGE j.d.o.o. PULA, OIB 29749292710, Dukićeva 23, 52100 Pula</izvorni_sadrzaj>
    <derivirana_varijabla naziv="DomainObject.Predmet.ProtustrankaIDrugiAdressOIB_1">S.I.B. USLUGE j.d.o.o. PULA, OIB 29749292710, Dukićeva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S.I.B. USLUGE j.d.o.o. PULA</item>
    </izvorni_sadrzaj>
    <derivirana_varijabla naziv="DomainObject.Predmet.SudioniciListNaziv_1">
      <item>FINANCIJSKA AGENCIJA, RC RIJEKA, PODRUŽNICA PULA, PULA</item>
      <item>S.I.B. USLUGE j.d.o.o.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S.I.B. USLUGE j.d.o.o. PULA, OIB 29749292710, Dukićeva 23,52100 Pula</item>
    </izvorni_sadrzaj>
    <derivirana_varijabla naziv="DomainObject.Predmet.SudioniciListAdressOIB_1">
      <item>FINANCIJSKA AGENCIJA, RC RIJEKA, PODRUŽNICA PULA, PULA, OIB 85821130368, Ulica grada Vukovara 70,Zagreb</item>
      <item>S.I.B. USLUGE j.d.o.o. PULA, OIB 29749292710, Dukićeva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29749292710</item>
    </izvorni_sadrzaj>
    <derivirana_varijabla naziv="DomainObject.Predmet.SudioniciListNazivOIB_1">
      <item>, OIB 85821130368</item>
      <item>, OIB 29749292710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3041</properties:Characters>
  <properties:Lines>82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2016-03-15T12:08:00Z</dcterms:created>
  <dc:creator>Mihaela Kaligari</dc:creator>
  <dc:description/>
  <cp:keywords/>
  <cp:lastModifiedBy>Jasmina Matika</cp:lastModifiedBy>
  <cp:lastPrinted>2016-03-22T08:25:00Z</cp:lastPrinted>
  <dcterms:modified xmlns:xsi="http://www.w3.org/2001/XMLSchema-instance" xsi:type="dcterms:W3CDTF">2016-03-22T11:56:00Z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