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88ec" w14:paraId="c5a88ec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4272E0">
        <w:t>4289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4272E0">
        <w:t>CENTAR ZA POBOLJŠANJE KVALITETE ŽIVOTA "NOVI ŽIVOT", OIB:78580283651, Pregrada, Donja Plemenšćina 13</w:t>
      </w:r>
      <w:r w:rsidR="002A3ED2">
        <w:t>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4272E0" w:rsidRPr="004272E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272E0" w:rsidRPr="004272E0">
        <w:rPr>
          <w:rFonts w:hAnsi="Times New Roman" w:ascii="Times New Roman"/>
        </w:rPr>
        <w:t>CENTAR ZA POBOLJŠANJE KVALITETE ŽIVOTA "NOVI ŽIVOT", OIB:78580283651, Pregrada, Donja Plemenšćina 13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4272E0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 xml:space="preserve"> sati i </w:t>
      </w:r>
      <w:r w:rsidR="004272E0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>e Marko Marić, OIB:40578632064, Zagreb, Petrinjska 59a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31744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4272E0">
        <w:t>CENTAR ZA POBOLJŠANJE KVALITETE ŽIVOTA "NOVI ŽIVOT", OIB:78580283651, Pregrada, Donja Plemenšćina 13</w:t>
      </w: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4272E0">
        <w:t>27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lastRenderedPageBreak/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4C90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4272E0">
      <w:t>4289</w:t>
    </w:r>
    <w:r w:rsidR="008458AF">
      <w:t>/2015.</w:t>
    </w:r>
  </w:p>
  <w:p w:rsidRDefault="00114C90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14C90"/>
    <w:rsid w:val="001452BE"/>
    <w:rsid w:val="00167BBE"/>
    <w:rsid w:val="001C5143"/>
    <w:rsid w:val="001E121E"/>
    <w:rsid w:val="00201E7D"/>
    <w:rsid w:val="00277826"/>
    <w:rsid w:val="002A3ED2"/>
    <w:rsid w:val="00317445"/>
    <w:rsid w:val="003245C6"/>
    <w:rsid w:val="003609F8"/>
    <w:rsid w:val="00372AAE"/>
    <w:rsid w:val="003D692E"/>
    <w:rsid w:val="003E3507"/>
    <w:rsid w:val="00400844"/>
    <w:rsid w:val="00426BAD"/>
    <w:rsid w:val="004272E0"/>
    <w:rsid w:val="005173B7"/>
    <w:rsid w:val="00561DA9"/>
    <w:rsid w:val="005820D0"/>
    <w:rsid w:val="005C2E2A"/>
    <w:rsid w:val="00611754"/>
    <w:rsid w:val="006159BE"/>
    <w:rsid w:val="0063095E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5BDA"/>
    <w:rsid w:val="00C00BD5"/>
    <w:rsid w:val="00C67F75"/>
    <w:rsid w:val="00C750ED"/>
    <w:rsid w:val="00C80FF2"/>
    <w:rsid w:val="00C97383"/>
    <w:rsid w:val="00CB6548"/>
    <w:rsid w:val="00E00CB1"/>
    <w:rsid w:val="00E11006"/>
    <w:rsid w:val="00E3117D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14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C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14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4289</izvorni_sadrzaj>
    <derivirana_varijabla naziv="DomainObject.Predmet.Broj_1">4289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St-4289/2015</izvorni_sadrzaj>
    <derivirana_varijabla naziv="DomainObject.Predmet.OznakaBroj_1">St-4289/2015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POBOLJŠANJE KVALITETE ŽIVOTA NOVI ŽIVOT</izvorni_sadrzaj>
    <derivirana_varijabla naziv="DomainObject.Predmet.ProtustrankaFormated_1">  CENTAR ZA POBOLJŠANJE KVALITETE ŽIVOTA NOVI ŽIVOT</derivirana_varijabla>
  </DomainObject.Predmet.ProtustrankaFormated>
  <DomainObject.Predmet.ProtustrankaFormatedOIB>
    <izvorni_sadrzaj>  CENTAR ZA POBOLJŠANJE KVALITETE ŽIVOTA NOVI ŽIVOT, OIB 78580283651</izvorni_sadrzaj>
    <derivirana_varijabla naziv="DomainObject.Predmet.ProtustrankaFormatedOIB_1">  CENTAR ZA POBOLJŠANJE KVALITETE ŽIVOTA NOVI ŽIVOT, OIB 78580283651</derivirana_varijabla>
  </DomainObject.Predmet.ProtustrankaFormatedOIB>
  <DomainObject.Predmet.ProtustrankaFormatedWithAdress>
    <izvorni_sadrzaj> CENTAR ZA POBOLJŠANJE KVALITETE ŽIVOTA NOVI ŽIVOT, Donja Plemenšćina 13, 49218 Pregrada</izvorni_sadrzaj>
    <derivirana_varijabla naziv="DomainObject.Predmet.ProtustrankaFormatedWithAdress_1"> CENTAR ZA POBOLJŠANJE KVALITETE ŽIVOTA NOVI ŽIVOT, Donja Plemenšćina 13, 49218 Pregrada</derivirana_varijabla>
  </DomainObject.Predmet.ProtustrankaFormatedWithAdress>
  <DomainObject.Predmet.ProtustrankaFormatedWithAdressOIB>
    <izvorni_sadrzaj> CENTAR ZA POBOLJŠANJE KVALITETE ŽIVOTA NOVI ŽIVOT, OIB 78580283651, Donja Plemenšćina 13, 49218 Pregrada</izvorni_sadrzaj>
    <derivirana_varijabla naziv="DomainObject.Predmet.ProtustrankaFormatedWithAdressOIB_1"> CENTAR ZA POBOLJŠANJE KVALITETE ŽIVOTA NOVI ŽIVOT, OIB 78580283651, Donja Plemenšćina 13, 49218 Pregrada</derivirana_varijabla>
  </DomainObject.Predmet.ProtustrankaFormatedWithAdressOIB>
  <DomainObject.Predmet.ProtustrankaWithAdress>
    <izvorni_sadrzaj>CENTAR ZA POBOLJŠANJE KVALITETE ŽIVOTA NOVI ŽIVOT Donja Plemenšćina 13, 49218 Pregrada</izvorni_sadrzaj>
    <derivirana_varijabla naziv="DomainObject.Predmet.ProtustrankaWithAdress_1">CENTAR ZA POBOLJŠANJE KVALITETE ŽIVOTA NOVI ŽIVOT Donja Plemenšćina 13, 49218 Pregrada</derivirana_varijabla>
  </DomainObject.Predmet.ProtustrankaWithAdress>
  <DomainObject.Predmet.ProtustrankaWithAdressOIB>
    <izvorni_sadrzaj>CENTAR ZA POBOLJŠANJE KVALITETE ŽIVOTA NOVI ŽIVOT, OIB 78580283651, Donja Plemenšćina 13, 49218 Pregrada</izvorni_sadrzaj>
    <derivirana_varijabla naziv="DomainObject.Predmet.ProtustrankaWithAdressOIB_1">CENTAR ZA POBOLJŠANJE KVALITETE ŽIVOTA NOVI ŽIVOT, OIB 78580283651, Donja Plemenšćina 13, 49218 Pregrada</derivirana_varijabla>
  </DomainObject.Predmet.ProtustrankaWithAdressOIB>
  <DomainObject.Predmet.ProtustrankaNazivFormated>
    <izvorni_sadrzaj>CENTAR ZA POBOLJŠANJE KVALITETE ŽIVOTA NOVI ŽIVOT</izvorni_sadrzaj>
    <derivirana_varijabla naziv="DomainObject.Predmet.ProtustrankaNazivFormated_1">CENTAR ZA POBOLJŠANJE KVALITETE ŽIVOTA NOVI ŽIVOT</derivirana_varijabla>
  </DomainObject.Predmet.ProtustrankaNazivFormated>
  <DomainObject.Predmet.ProtustrankaNazivFormatedOIB>
    <izvorni_sadrzaj>CENTAR ZA POBOLJŠANJE KVALITETE ŽIVOTA NOVI ŽIVOT, OIB 78580283651</izvorni_sadrzaj>
    <derivirana_varijabla naziv="DomainObject.Predmet.ProtustrankaNazivFormatedOIB_1">CENTAR ZA POBOLJŠANJE KVALITETE ŽIVOTA NOVI ŽIVOT, OIB 78580283651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POBOLJŠANJE KVALITETE ŽIVOTA NOVI ŽIVOT</item>
    </izvorni_sadrzaj>
    <derivirana_varijabla naziv="DomainObject.Predmet.ProtuStrankaListFormated_1">
      <item>CENTAR ZA POBOLJŠANJE KVALITETE ŽIVOTA NOVI ŽIVOT</item>
    </derivirana_varijabla>
  </DomainObject.Predmet.ProtuStrankaListFormated>
  <DomainObject.Predmet.ProtuStrankaListFormatedOIB>
    <izvorni_sadrzaj>
      <item>CENTAR ZA POBOLJŠANJE KVALITETE ŽIVOTA NOVI ŽIVOT, OIB 78580283651</item>
    </izvorni_sadrzaj>
    <derivirana_varijabla naziv="DomainObject.Predmet.ProtuStrankaListFormatedOIB_1">
      <item>CENTAR ZA POBOLJŠANJE KVALITETE ŽIVOTA NOVI ŽIVOT, OIB 78580283651</item>
    </derivirana_varijabla>
  </DomainObject.Predmet.ProtuStrankaListFormatedOIB>
  <DomainObject.Predmet.ProtuStrankaListFormatedWithAdress>
    <izvorni_sadrzaj>
      <item>CENTAR ZA POBOLJŠANJE KVALITETE ŽIVOTA NOVI ŽIVOT, Donja Plemenšćina 13, 49218 Pregrada</item>
    </izvorni_sadrzaj>
    <derivirana_varijabla naziv="DomainObject.Predmet.ProtuStrankaListFormatedWithAdress_1">
      <item>CENTAR ZA POBOLJŠANJE KVALITETE ŽIVOTA NOVI ŽIVOT, Donja Plemenšćina 13, 49218 Pregrada</item>
    </derivirana_varijabla>
  </DomainObject.Predmet.ProtuStrankaListFormatedWithAdress>
  <DomainObject.Predmet.ProtuStrankaListFormatedWithAdressOIB>
    <izvorni_sadrzaj>
      <item>CENTAR ZA POBOLJŠANJE KVALITETE ŽIVOTA NOVI ŽIVOT, OIB 78580283651, Donja Plemenšćina 13, 49218 Pregrada</item>
    </izvorni_sadrzaj>
    <derivirana_varijabla naziv="DomainObject.Predmet.ProtuStrankaListFormatedWithAdressOIB_1">
      <item>CENTAR ZA POBOLJŠANJE KVALITETE ŽIVOTA NOVI ŽIVOT, OIB 78580283651, Donja Plemenšćina 13, 49218 Pregrada</item>
    </derivirana_varijabla>
  </DomainObject.Predmet.ProtuStrankaListFormatedWithAdressOIB>
  <DomainObject.Predmet.ProtuStrankaListNazivFormated>
    <izvorni_sadrzaj>
      <item>CENTAR ZA POBOLJŠANJE KVALITETE ŽIVOTA NOVI ŽIVOT</item>
    </izvorni_sadrzaj>
    <derivirana_varijabla naziv="DomainObject.Predmet.ProtuStrankaListNazivFormated_1">
      <item>CENTAR ZA POBOLJŠANJE KVALITETE ŽIVOTA NOVI ŽIVOT</item>
    </derivirana_varijabla>
  </DomainObject.Predmet.ProtuStrankaListNazivFormated>
  <DomainObject.Predmet.ProtuStrankaListNazivFormatedOIB>
    <izvorni_sadrzaj>
      <item>CENTAR ZA POBOLJŠANJE KVALITETE ŽIVOTA NOVI ŽIVOT, OIB 78580283651</item>
    </izvorni_sadrzaj>
    <derivirana_varijabla naziv="DomainObject.Predmet.ProtuStrankaListNazivFormatedOIB_1">
      <item>CENTAR ZA POBOLJŠANJE KVALITETE ŽIVOTA NOVI ŽIVOT, OIB 78580283651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POBOLJŠANJE KVALITETE ŽIVOTA NOVI ŽIVOT</izvorni_sadrzaj>
    <derivirana_varijabla naziv="DomainObject.Predmet.ProtustrankaIDrugi_1">CENTAR ZA POBOLJŠANJE KVALITETE ŽIVOTA NOVI ŽIVOT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POBOLJŠANJE KVALITETE ŽIVOTA NOVI ŽIVOT, OIB 78580283651, Donja Plemenšćina 13, 49218 Pregrada</izvorni_sadrzaj>
    <derivirana_varijabla naziv="DomainObject.Predmet.ProtustrankaIDrugiAdressOIB_1">CENTAR ZA POBOLJŠANJE KVALITETE ŽIVOTA NOVI ŽIVOT, OIB 78580283651, Donja Plemenšćina 13,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POBOLJŠANJE KVALITETE ŽIVOTA NOVI ŽIVOT</item>
      <item>FINA Regionalni centar Zagreb</item>
    </izvorni_sadrzaj>
    <derivirana_varijabla naziv="DomainObject.Predmet.SudioniciListNaziv_1">
      <item>CENTAR ZA POBOLJŠANJE KVALITETE ŽIVOTA NOVI ŽIVOT</item>
      <item>FINA Regionalni centar Zagreb</item>
    </derivirana_varijabla>
  </DomainObject.Predmet.SudioniciListNaziv>
  <DomainObject.Predmet.SudioniciListAdressOIB>
    <izvorni_sadrzaj>
      <item>CENTAR ZA POBOLJŠANJE KVALITETE ŽIVOTA NOVI ŽIVOT, OIB 78580283651, Donja Plemenšćina 13,49218 Pregrada</item>
      <item>FINA Regionalni centar Zagreb, OIB 85821130368, Trg svibanjskih žrtava 1995. 1,10000 Zagreb</item>
    </izvorni_sadrzaj>
    <derivirana_varijabla naziv="DomainObject.Predmet.SudioniciListAdressOIB_1">
      <item>CENTAR ZA POBOLJŠANJE KVALITETE ŽIVOTA NOVI ŽIVOT, OIB 78580283651, Donja Plemenšćina 13,49218 Pregrada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78580283651</item>
      <item>, OIB 85821130368</item>
    </izvorni_sadrzaj>
    <derivirana_varijabla naziv="DomainObject.Predmet.SudioniciListNazivOIB_1">
      <item>, OIB 78580283651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2039</properties:Characters>
  <properties:Lines>75</properties:Lines>
  <properties:Paragraphs>27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2016-02-11T13:39:00Z</cp:lastPrinted>
  <dcterms:modified xmlns:xsi="http://www.w3.org/2001/XMLSchema-instance" xsi:type="dcterms:W3CDTF">2016-02-12T08:21:00Z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