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d58cf" w14:paraId="56d58cf" w:rsidRDefault="005A2812" w:rsidP="005A2812" w:rsidR="005A2812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2812" w:rsidP="005A2812" w:rsidR="005A2812">
      <w:pPr>
        <w:spacing w:after="0"/>
        <w:jc w:val="both"/>
      </w:pPr>
      <w:r>
        <w:t xml:space="preserve">       REPUBLIKA HRVATSKA</w:t>
      </w:r>
    </w:p>
    <w:p w:rsidRDefault="005A2812" w:rsidP="005A2812" w:rsidR="005A2812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2812" w:rsidP="005A2812" w:rsidR="005A2812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5A2812" w:rsidP="005A2812" w:rsidR="005A2812">
      <w:pPr>
        <w:spacing w:after="0"/>
        <w:rPr>
          <w:bCs/>
        </w:rPr>
      </w:pPr>
    </w:p>
    <w:p w:rsidRDefault="005A2812" w:rsidP="005A2812" w:rsidR="005A2812">
      <w:pPr>
        <w:spacing w:after="0"/>
        <w:ind w:left="5664"/>
      </w:pPr>
      <w:r>
        <w:t>Poslovni broj: 3 St-594/16-4</w:t>
      </w:r>
    </w:p>
    <w:p w:rsidRDefault="005A2812" w:rsidP="005A2812" w:rsidR="005A2812">
      <w:pPr>
        <w:spacing w:after="0"/>
        <w:rPr>
          <w:b/>
        </w:rPr>
      </w:pPr>
    </w:p>
    <w:p w:rsidRDefault="005A2812" w:rsidP="005A2812" w:rsidR="005A2812">
      <w:pPr>
        <w:spacing w:after="0"/>
        <w:rPr>
          <w:b/>
        </w:rPr>
      </w:pPr>
    </w:p>
    <w:p w:rsidRDefault="005A2812" w:rsidP="005A2812" w:rsidR="005A2812">
      <w:pPr>
        <w:spacing w:after="0"/>
        <w:jc w:val="center"/>
      </w:pPr>
      <w:r>
        <w:t>R E P U B L I K A   H R V A T S K A</w:t>
      </w:r>
    </w:p>
    <w:p w:rsidRDefault="005A2812" w:rsidP="005A2812" w:rsidR="005A2812">
      <w:pPr>
        <w:spacing w:after="0"/>
        <w:rPr>
          <w:b/>
        </w:rPr>
      </w:pPr>
    </w:p>
    <w:p w:rsidRDefault="005A2812" w:rsidP="005A2812" w:rsidR="005A2812">
      <w:pPr>
        <w:spacing w:after="0"/>
        <w:jc w:val="center"/>
      </w:pPr>
      <w:r>
        <w:t>R J E Š E N J E</w:t>
      </w:r>
    </w:p>
    <w:p w:rsidRDefault="005A2812" w:rsidP="005A2812" w:rsidR="005A2812">
      <w:pPr>
        <w:spacing w:after="0"/>
        <w:jc w:val="center"/>
      </w:pPr>
    </w:p>
    <w:p w:rsidRDefault="005A2812" w:rsidP="005A2812" w:rsidR="005A2812">
      <w:pPr>
        <w:spacing w:after="0"/>
        <w:jc w:val="both"/>
        <w:rPr>
          <w:b/>
        </w:rPr>
      </w:pPr>
    </w:p>
    <w:p w:rsidRDefault="005A2812" w:rsidP="005A2812" w:rsidR="005A2812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NOVAK TEAM društvo s ograničenom odgovornošću za trgovinu na veliko i malo, uvoz-izvoz, ugostiteljstvo i poslovne usluge, skraćena tvrtka NOVAK TEAM d.o.o. Nedelišće, Novakova 35, MBS: 070040131, OIB: 65914520432, radi otvaranja stečajnog postupka nad dužnikom, dana 11. svibnja 2016. godine, </w:t>
      </w:r>
    </w:p>
    <w:p w:rsidRDefault="005A2812" w:rsidP="005A2812" w:rsidR="005A2812">
      <w:pPr>
        <w:spacing w:after="0"/>
        <w:jc w:val="both"/>
      </w:pPr>
    </w:p>
    <w:p w:rsidRDefault="005A2812" w:rsidP="005A2812" w:rsidR="005A2812">
      <w:pPr>
        <w:spacing w:after="0"/>
        <w:jc w:val="both"/>
      </w:pPr>
    </w:p>
    <w:p w:rsidRDefault="005A2812" w:rsidP="005A2812" w:rsidR="005A2812">
      <w:pPr>
        <w:spacing w:after="0"/>
        <w:jc w:val="center"/>
      </w:pPr>
      <w:r>
        <w:t>r i j e š i o     j e</w:t>
      </w:r>
    </w:p>
    <w:p w:rsidRDefault="005A2812" w:rsidP="005A2812" w:rsidR="005A2812">
      <w:pPr>
        <w:spacing w:after="0"/>
        <w:jc w:val="center"/>
      </w:pPr>
    </w:p>
    <w:p w:rsidRDefault="005A2812" w:rsidP="005A2812" w:rsidR="005A2812">
      <w:pPr>
        <w:spacing w:after="0"/>
      </w:pPr>
    </w:p>
    <w:p w:rsidRDefault="005A2812" w:rsidP="005A2812" w:rsidR="005A2812">
      <w:pPr>
        <w:spacing w:after="0"/>
        <w:jc w:val="both"/>
      </w:pPr>
      <w:r>
        <w:tab/>
        <w:t>I/ Pokreće se prethodni postupak radi utvrđivanja uvjeta za otvaranje stečajnog postupka nad dužnikom NOVAK TEAM društvo s ograničenom odgovornošću za trgovinu na veliko i malo, uvoz-izvoz, ugostiteljstvo i poslovne usluge, skraćena tvrtka NOVAK TEAM d.o.o. Nedelišće, Novakova 35, MBS: 070040131, OIB: 65914520432.</w:t>
      </w:r>
    </w:p>
    <w:p w:rsidRDefault="005A2812" w:rsidP="005A2812" w:rsidR="005A2812">
      <w:pPr>
        <w:spacing w:after="0"/>
        <w:jc w:val="both"/>
      </w:pPr>
    </w:p>
    <w:p w:rsidRDefault="005A2812" w:rsidP="005A2812" w:rsidR="005A2812">
      <w:pPr>
        <w:spacing w:after="0"/>
        <w:ind w:firstLine="708"/>
        <w:jc w:val="both"/>
      </w:pPr>
      <w:r>
        <w:t xml:space="preserve">II/ Ročište radi izjašnjenja o prijedlogu za otvaranje stečajnog postupka, te radi utvrđivanja uvjeta za otvaranje stečajnog postupka, zakazuje se kod ovog suda u Varaždinu, Ul. B. Radića 2, soba 226/II kat, za dan   </w:t>
      </w:r>
    </w:p>
    <w:p w:rsidRDefault="005A2812" w:rsidP="005A2812" w:rsidR="005A2812">
      <w:pPr>
        <w:spacing w:after="0"/>
        <w:jc w:val="both"/>
      </w:pPr>
    </w:p>
    <w:p w:rsidRDefault="005A2812" w:rsidP="005A2812" w:rsidR="005A2812">
      <w:pPr>
        <w:spacing w:after="0"/>
        <w:ind w:firstLine="708"/>
        <w:jc w:val="center"/>
        <w:rPr>
          <w:b/>
          <w:u w:val="single"/>
        </w:rPr>
      </w:pPr>
      <w:r>
        <w:rPr>
          <w:b/>
          <w:u w:val="single"/>
        </w:rPr>
        <w:t>16. lipnja 2016. u 09,45 sati</w:t>
      </w:r>
    </w:p>
    <w:p w:rsidRDefault="005A2812" w:rsidP="005A2812" w:rsidR="005A2812">
      <w:pPr>
        <w:spacing w:after="0"/>
        <w:rPr>
          <w:b/>
          <w:u w:val="single"/>
        </w:rPr>
      </w:pPr>
    </w:p>
    <w:p w:rsidRDefault="005A2812" w:rsidP="005A2812" w:rsidR="005A2812">
      <w:pPr>
        <w:spacing w:after="0"/>
        <w:ind w:firstLine="708"/>
        <w:jc w:val="both"/>
      </w:pPr>
      <w:r>
        <w:t>III/ Na ročište se pozivaju:</w:t>
      </w:r>
    </w:p>
    <w:p w:rsidRDefault="005A2812" w:rsidP="005A2812" w:rsidR="005A2812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 xml:space="preserve">dužnik NOVAK TEAM d.o.o. Nedelišće, Novakova 35, uz prijedlog  </w:t>
      </w:r>
    </w:p>
    <w:p w:rsidRDefault="005A2812" w:rsidP="005A2812" w:rsidR="005A2812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 xml:space="preserve">ŽDO Varaždin, građansko-upravni odjel </w:t>
      </w:r>
    </w:p>
    <w:p w:rsidRDefault="005A2812" w:rsidP="005A2812" w:rsidR="005A2812">
      <w:pPr>
        <w:spacing w:after="0"/>
        <w:jc w:val="both"/>
      </w:pPr>
    </w:p>
    <w:p w:rsidRDefault="005A2812" w:rsidP="005A2812" w:rsidR="005A2812">
      <w:pPr>
        <w:spacing w:after="0"/>
        <w:jc w:val="both"/>
      </w:pPr>
    </w:p>
    <w:p w:rsidRDefault="005A2812" w:rsidP="005A2812" w:rsidR="005A2812">
      <w:pPr>
        <w:spacing w:after="0"/>
        <w:jc w:val="center"/>
        <w:outlineLvl w:val="0"/>
      </w:pPr>
      <w:r>
        <w:t>Obrazloženje</w:t>
      </w:r>
    </w:p>
    <w:p w:rsidRDefault="005A2812" w:rsidP="005A2812" w:rsidR="005A2812">
      <w:pPr>
        <w:spacing w:after="0"/>
        <w:jc w:val="center"/>
        <w:outlineLvl w:val="0"/>
      </w:pPr>
    </w:p>
    <w:p w:rsidRDefault="005A2812" w:rsidP="005A2812" w:rsidR="005A2812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1.9.2015. u </w:t>
      </w:r>
      <w:r>
        <w:lastRenderedPageBreak/>
        <w:t>Očevidniku redoslijeda osnova za plaćanje ima evidentirane neizvršene osnove za plaćanje u neprekinutom razdoblju od 1596 dana u ukupnom iznosu od 353.118,17 kn u koji iznos je uračunata kamata i naknada Financijske agencije za provedbu ovrhe na novčanim sredstvima. Prema podacima o broju zaposlenih dostavljenim od Hrvatskog zavoda za mirovinsko osiguranje dužnik ima 1 zaposlenih. Dužnik na dan 6.4.2016. u Jedinstvenom registru računa ima otvorene račune i oročena novčana sredstva kod Erste &amp; Steiermärkische bank d.d.</w:t>
      </w:r>
    </w:p>
    <w:p w:rsidRDefault="005A2812" w:rsidP="005A2812" w:rsidR="005A2812">
      <w:pPr>
        <w:spacing w:after="0"/>
        <w:ind w:firstLine="720"/>
        <w:jc w:val="both"/>
      </w:pPr>
      <w:r>
        <w:t>Predlagatelj je učinio vjerojatnim postojanje svoje tražbine te postojanje stečajnog razloga nesposobnosti za plaćanje odnosno nelikvidnosti.</w:t>
      </w:r>
    </w:p>
    <w:p w:rsidRDefault="005A2812" w:rsidP="005A2812" w:rsidR="005A2812">
      <w:pPr>
        <w:spacing w:after="0"/>
        <w:jc w:val="both"/>
      </w:pPr>
      <w:r>
        <w:tab/>
        <w:t xml:space="preserve">Stoga je sud temeljem čl. 115. st. 1. Stečajnog zakona (N.N. 71/15, dalje skraćeno: SZ-a) donio rješenje o pokretanju prethodnog postupka te je odredio ročište radi izjašnjenja o prijedlogu te utvrđivanja uvjeta za otvaranje stečajnog postupka. </w:t>
      </w:r>
    </w:p>
    <w:p w:rsidRDefault="005A2812" w:rsidP="005A2812" w:rsidR="005A2812">
      <w:pPr>
        <w:spacing w:after="0"/>
        <w:jc w:val="both"/>
      </w:pPr>
      <w:r>
        <w:tab/>
      </w:r>
      <w:r>
        <w:tab/>
        <w:t xml:space="preserve"> </w:t>
      </w:r>
    </w:p>
    <w:p w:rsidRDefault="005A2812" w:rsidP="005A2812" w:rsidR="005A2812">
      <w:pPr>
        <w:spacing w:after="0"/>
        <w:jc w:val="both"/>
      </w:pPr>
    </w:p>
    <w:p w:rsidRDefault="005A2812" w:rsidP="005A2812" w:rsidR="005A2812">
      <w:pPr>
        <w:spacing w:after="0"/>
        <w:jc w:val="both"/>
      </w:pPr>
    </w:p>
    <w:p w:rsidRDefault="005A2812" w:rsidP="005A2812" w:rsidR="005A2812">
      <w:pPr>
        <w:spacing w:after="0"/>
        <w:ind w:firstLine="720"/>
        <w:jc w:val="center"/>
        <w:outlineLvl w:val="0"/>
      </w:pPr>
      <w:r>
        <w:t>U Varaždinu, 11. svibnja 2016. godine</w:t>
      </w:r>
    </w:p>
    <w:p w:rsidRDefault="005A2812" w:rsidP="005A2812" w:rsidR="005A2812">
      <w:pPr>
        <w:spacing w:after="0"/>
        <w:ind w:firstLine="720"/>
        <w:jc w:val="center"/>
        <w:outlineLvl w:val="0"/>
      </w:pPr>
    </w:p>
    <w:p w:rsidRDefault="005A2812" w:rsidP="005A2812" w:rsidR="005A2812">
      <w:pPr>
        <w:spacing w:after="0"/>
        <w:ind w:firstLine="720"/>
        <w:jc w:val="center"/>
      </w:pPr>
    </w:p>
    <w:p w:rsidRDefault="005A2812" w:rsidP="005A2812" w:rsidR="005A2812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STEČAJNI SUDAC:</w:t>
      </w:r>
    </w:p>
    <w:p w:rsidRDefault="005A2812" w:rsidP="005A2812" w:rsidR="005A2812">
      <w:pPr>
        <w:spacing w:after="0"/>
        <w:ind w:firstLine="720"/>
        <w:jc w:val="right"/>
      </w:pPr>
    </w:p>
    <w:p w:rsidRDefault="005A2812" w:rsidP="005A2812" w:rsidR="005A2812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Jasna Lekić</w:t>
      </w:r>
    </w:p>
    <w:p w:rsidRDefault="005A2812" w:rsidP="005A2812" w:rsidR="005A2812">
      <w:pPr>
        <w:spacing w:after="0"/>
        <w:ind w:firstLine="720"/>
        <w:jc w:val="center"/>
        <w:outlineLvl w:val="0"/>
      </w:pPr>
    </w:p>
    <w:p w:rsidRDefault="005A2812" w:rsidP="005A2812" w:rsidR="005A2812">
      <w:pPr>
        <w:spacing w:after="0"/>
        <w:ind w:firstLine="720"/>
        <w:jc w:val="center"/>
        <w:outlineLvl w:val="0"/>
      </w:pPr>
    </w:p>
    <w:p w:rsidRDefault="005A2812" w:rsidP="005A2812" w:rsidR="005A2812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</w:t>
      </w:r>
    </w:p>
    <w:p w:rsidRDefault="005A2812" w:rsidP="005A2812" w:rsidR="005A2812">
      <w:pPr>
        <w:spacing w:after="0"/>
        <w:ind w:firstLine="720"/>
        <w:jc w:val="right"/>
      </w:pPr>
    </w:p>
    <w:p w:rsidRDefault="005A2812" w:rsidP="005A2812" w:rsidR="005A2812">
      <w:pPr>
        <w:spacing w:after="0"/>
      </w:pPr>
    </w:p>
    <w:p w:rsidRDefault="005A2812" w:rsidP="005A2812" w:rsidR="005A2812">
      <w:pPr>
        <w:spacing w:after="0"/>
        <w:ind w:firstLine="720"/>
        <w:jc w:val="right"/>
      </w:pPr>
    </w:p>
    <w:p w:rsidRDefault="005A2812" w:rsidP="005A2812" w:rsidR="005A2812">
      <w:pPr>
        <w:spacing w:after="0"/>
        <w:ind w:firstLine="720"/>
        <w:jc w:val="right"/>
      </w:pPr>
    </w:p>
    <w:p w:rsidRDefault="005A2812" w:rsidP="005A2812" w:rsidR="005A2812">
      <w:pPr>
        <w:spacing w:after="0"/>
        <w:jc w:val="both"/>
        <w:outlineLvl w:val="0"/>
      </w:pPr>
      <w:r>
        <w:t>POUKA O PRAVNOM LIJEKU:</w:t>
      </w:r>
    </w:p>
    <w:p w:rsidRDefault="005A2812" w:rsidP="005A2812" w:rsidR="005A2812">
      <w:pPr>
        <w:spacing w:after="0"/>
        <w:jc w:val="both"/>
      </w:pPr>
    </w:p>
    <w:p w:rsidRDefault="005A2812" w:rsidP="005A2812" w:rsidR="005A2812">
      <w:pPr>
        <w:spacing w:after="0"/>
        <w:jc w:val="both"/>
        <w:outlineLvl w:val="0"/>
      </w:pPr>
      <w: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5A2812" w:rsidP="005A2812" w:rsidR="005A2812">
      <w:pPr>
        <w:spacing w:after="0"/>
        <w:jc w:val="both"/>
      </w:pPr>
    </w:p>
    <w:p w:rsidRDefault="005A2812" w:rsidP="005A2812" w:rsidR="005A2812">
      <w:pPr>
        <w:spacing w:after="0"/>
        <w:jc w:val="both"/>
      </w:pPr>
    </w:p>
    <w:p w:rsidRDefault="005A2812" w:rsidP="005A2812" w:rsidR="005A2812">
      <w:pPr>
        <w:spacing w:after="0"/>
        <w:jc w:val="both"/>
      </w:pPr>
    </w:p>
    <w:p w:rsidRDefault="005A2812" w:rsidP="005A2812" w:rsidR="005A2812">
      <w:pPr>
        <w:spacing w:after="0"/>
        <w:jc w:val="both"/>
      </w:pPr>
    </w:p>
    <w:p w:rsidRDefault="005A2812" w:rsidP="005A2812" w:rsidR="005A2812">
      <w:pPr>
        <w:spacing w:after="0"/>
        <w:jc w:val="both"/>
      </w:pPr>
      <w:r>
        <w:t>DNA: 1. dužnik NOVAK TEAM d.o.o. Nedelišće, Novakova 35, uz prijedlog</w:t>
      </w:r>
    </w:p>
    <w:p w:rsidRDefault="005A2812" w:rsidP="005A2812" w:rsidR="005A2812">
      <w:pPr>
        <w:spacing w:after="0"/>
        <w:jc w:val="both"/>
      </w:pPr>
      <w:r>
        <w:t xml:space="preserve">           2. ŽDO Varaždin, građansko-upravni odjel </w:t>
      </w:r>
    </w:p>
    <w:p w:rsidRDefault="005A2812" w:rsidP="005A2812" w:rsidR="005A2812">
      <w:pPr>
        <w:spacing w:after="0"/>
        <w:jc w:val="both"/>
      </w:pPr>
      <w:r>
        <w:t xml:space="preserve"> </w:t>
      </w:r>
    </w:p>
    <w:p w:rsidRDefault="005A2812" w:rsidP="005A2812" w:rsidR="005A2812">
      <w:pPr>
        <w:spacing w:after="0"/>
      </w:pPr>
    </w:p>
    <w:p w:rsidRDefault="00AE649C" w:rsidP="005A2812" w:rsidR="00AE649C" w:rsidRPr="00B76F3C">
      <w:pPr>
        <w:pStyle w:val="Naslov3"/>
        <w:spacing w:after="0"/>
      </w:pPr>
    </w:p>
    <w:p w:rsidRDefault="00286EB7" w:rsidP="005A281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5A2812" w:rsidR="00DA0242">
      <w:pPr>
        <w:pStyle w:val="SudSjedite"/>
      </w:pPr>
      <w:r>
        <w:tab/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EB7" w:rsidP="00537B78" w:rsidR="00286EB7">
      <w:r>
        <w:separator/>
      </w:r>
    </w:p>
  </w:endnote>
  <w:endnote w:id="0" w:type="continuationSeparator">
    <w:p w:rsidRDefault="00286EB7" w:rsidP="00537B78" w:rsidR="00286E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EB7" w:rsidP="00537B78" w:rsidR="00286EB7">
      <w:r>
        <w:separator/>
      </w:r>
    </w:p>
  </w:footnote>
  <w:footnote w:id="0" w:type="continuationSeparator">
    <w:p w:rsidRDefault="00286EB7" w:rsidP="00537B78" w:rsidR="00286E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5D7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6EB7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812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00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St-594/2016-4</izvorni_sadrzaj>
    <derivirana_varijabla naziv="DomainObject.Oznaka_1">St-594/2016-4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St-594/2016</izvorni_sadrzaj>
    <derivirana_varijabla naziv="DomainObject.Predmet.OznakaBroj_1">St-594/2016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TEAM, društvo s ograničenom odgovornošću za trgovinu na veliko i malo, uvoz-izvoz, ugostiteljstvo i poslovne usluge</izvorni_sadrzaj>
    <derivirana_varijabla naziv="DomainObject.Predmet.ProtustrankaFormated_1">  NOVAK TEAM, društvo s ograničenom odgovornošću za trgovinu na veliko i malo, uvoz-izvoz, ugostiteljstvo i poslovne usluge</derivirana_varijabla>
  </DomainObject.Predmet.ProtustrankaFormated>
  <DomainObject.Predmet.ProtustrankaFormatedOIB>
    <izvorni_sadrzaj>  NOVAK TEAM, društvo s ograničenom odgovornošću za trgovinu na veliko i malo, uvoz-izvoz, ugostiteljstvo i poslovne usluge, OIB 65914520432</izvorni_sadrzaj>
    <derivirana_varijabla naziv="DomainObject.Predmet.ProtustrankaFormatedOIB_1">  NOVAK TEAM, društvo s ograničenom odgovornošću za trgovinu na veliko i malo, uvoz-izvoz, ugostiteljstvo i poslovne usluge, OIB 65914520432</derivirana_varijabla>
  </DomainObject.Predmet.ProtustrankaFormatedOIB>
  <DomainObject.Predmet.ProtustrankaFormatedWithAdress>
    <izvorni_sadrzaj> NOVAK TEAM, društvo s ograničenom odgovornošću za trgovinu na veliko i malo, uvoz-izvoz, ugostiteljstvo i poslovne usluge, Novakova 35, 40000 Nedelišće</izvorni_sadrzaj>
    <derivirana_varijabla naziv="DomainObject.Predmet.ProtustrankaFormatedWithAdress_1"> NOVAK TEAM, društvo s ograničenom odgovornošću za trgovinu na veliko i malo, uvoz-izvoz, ugostiteljstvo i poslovne usluge, Novakova 35, 40000 Nedelišće</derivirana_varijabla>
  </DomainObject.Predmet.ProtustrankaFormatedWithAdress>
  <DomainObject.Predmet.ProtustrankaFormatedWithAdressOIB>
    <izvorni_sadrzaj> NOVAK TEAM, društvo s ograničenom odgovornošću za trgovinu na veliko i malo, uvoz-izvoz, ugostiteljstvo i poslovne usluge, OIB 65914520432, Novakova 35, 40000 Nedelišće</izvorni_sadrzaj>
    <derivirana_varijabla naziv="DomainObject.Predmet.ProtustrankaFormatedWithAdressOIB_1"> NOVAK TEAM, društvo s ograničenom odgovornošću za trgovinu na veliko i malo, uvoz-izvoz, ugostiteljstvo i poslovne usluge, OIB 65914520432, Novakova 35, 40000 Nedelišće</derivirana_varijabla>
  </DomainObject.Predmet.ProtustrankaFormatedWithAdressOIB>
  <DomainObject.Predmet.ProtustrankaWithAdress>
    <izvorni_sadrzaj>NOVAK TEAM, društvo s ograničenom odgovornošću za trgovinu na veliko i malo, uvoz-izvoz, ugostiteljstvo i poslovne usluge Novakova 35, 40000 Nedelišće</izvorni_sadrzaj>
    <derivirana_varijabla naziv="DomainObject.Predmet.ProtustrankaWithAdress_1">NOVAK TEAM, društvo s ograničenom odgovornošću za trgovinu na veliko i malo, uvoz-izvoz, ugostiteljstvo i poslovne usluge Novakova 35, 40000 Nedelišće</derivirana_varijabla>
  </DomainObject.Predmet.ProtustrankaWithAdress>
  <DomainObject.Predmet.ProtustrankaWithAdressOIB>
    <izvorni_sadrzaj>NOVAK TEAM, društvo s ograničenom odgovornošću za trgovinu na veliko i malo, uvoz-izvoz, ugostiteljstvo i poslovne usluge, OIB 65914520432, Novakova 35, 40000 Nedelišće</izvorni_sadrzaj>
    <derivirana_varijabla naziv="DomainObject.Predmet.ProtustrankaWithAdressOIB_1">NOVAK TEAM, društvo s ograničenom odgovornošću za trgovinu na veliko i malo, uvoz-izvoz, ugostiteljstvo i poslovne usluge, OIB 65914520432, Novakova 35, 40000 Nedelišće</derivirana_varijabla>
  </DomainObject.Predmet.ProtustrankaWithAdressOIB>
  <DomainObject.Predmet.ProtustrankaNazivFormated>
    <izvorni_sadrzaj>NOVAK TEAM, društvo s ograničenom odgovornošću za trgovinu na veliko i malo, uvoz-izvoz, ugostiteljstvo i poslovne usluge</izvorni_sadrzaj>
    <derivirana_varijabla naziv="DomainObject.Predmet.ProtustrankaNazivFormated_1">NOVAK TEAM, društvo s ograničenom odgovornošću za trgovinu na veliko i malo, uvoz-izvoz, ugostiteljstvo i poslovne usluge</derivirana_varijabla>
  </DomainObject.Predmet.ProtustrankaNazivFormated>
  <DomainObject.Predmet.ProtustrankaNazivFormatedOIB>
    <izvorni_sadrzaj>NOVAK TEAM, društvo s ograničenom odgovornošću za trgovinu na veliko i malo, uvoz-izvoz, ugostiteljstvo i poslovne usluge, OIB 65914520432</izvorni_sadrzaj>
    <derivirana_varijabla naziv="DomainObject.Predmet.ProtustrankaNazivFormatedOIB_1">NOVAK TEAM, društvo s ograničenom odgovornošću za trgovinu na veliko i malo, uvoz-izvoz, ugostiteljstvo i poslovne usluge, OIB 65914520432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353118.17</izvorni_sadrzaj>
    <derivirana_varijabla naziv="DomainObject.Predmet.TrenutnaVrijednost_1">353118.17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TEAM, društvo s ograničenom odgovornošću za trgovinu na veliko i malo, uvoz-izvoz, ugostiteljstvo i poslovne usluge</item>
    </izvorni_sadrzaj>
    <derivirana_varijabla naziv="DomainObject.Predmet.ProtuStrankaListFormated_1">
      <item>NOVAK TEAM, društvo s ograničenom odgovornošću za trgovinu na veliko i malo, uvoz-izvoz, ugostiteljstvo i poslovne usluge</item>
    </derivirana_varijabla>
  </DomainObject.Predmet.ProtuStrankaListFormated>
  <DomainObject.Predmet.ProtuStrankaListFormatedOIB>
    <izvorni_sadrzaj>
      <item>NOVAK TEAM, društvo s ograničenom odgovornošću za trgovinu na veliko i malo, uvoz-izvoz, ugostiteljstvo i poslovne usluge, OIB 65914520432</item>
    </izvorni_sadrzaj>
    <derivirana_varijabla naziv="DomainObject.Predmet.ProtuStrankaListFormatedOIB_1">
      <item>NOVAK TEAM, društvo s ograničenom odgovornošću za trgovinu na veliko i malo, uvoz-izvoz, ugostiteljstvo i poslovne usluge, OIB 65914520432</item>
    </derivirana_varijabla>
  </DomainObject.Predmet.ProtuStrankaListFormatedOIB>
  <DomainObject.Predmet.ProtuStrankaListFormatedWithAdress>
    <izvorni_sadrzaj>
      <item>NOVAK TEAM, društvo s ograničenom odgovornošću za trgovinu na veliko i malo, uvoz-izvoz, ugostiteljstvo i poslovne usluge, Novakova 35, 40000 Nedelišće</item>
    </izvorni_sadrzaj>
    <derivirana_varijabla naziv="DomainObject.Predmet.ProtuStrankaListFormatedWithAdress_1">
      <item>NOVAK TEAM, društvo s ograničenom odgovornošću za trgovinu na veliko i malo, uvoz-izvoz, ugostiteljstvo i poslovne usluge, Novakova 35, 40000 Nedelišće</item>
    </derivirana_varijabla>
  </DomainObject.Predmet.ProtuStrankaListFormatedWithAdress>
  <DomainObject.Predmet.ProtuStrankaListFormatedWithAdressOIB>
    <izvorni_sadrzaj>
      <item>NOVAK TEAM, društvo s ograničenom odgovornošću za trgovinu na veliko i malo, uvoz-izvoz, ugostiteljstvo i poslovne usluge, OIB 65914520432, Novakova 35, 40000 Nedelišće</item>
    </izvorni_sadrzaj>
    <derivirana_varijabla naziv="DomainObject.Predmet.ProtuStrankaListFormatedWithAdressOIB_1">
      <item>NOVAK TEAM, društvo s ograničenom odgovornošću za trgovinu na veliko i malo, uvoz-izvoz, ugostiteljstvo i poslovne usluge, OIB 65914520432, Novakova 35, 40000 Nedelišće</item>
    </derivirana_varijabla>
  </DomainObject.Predmet.ProtuStrankaListFormatedWithAdressOIB>
  <DomainObject.Predmet.ProtuStrankaListNazivFormated>
    <izvorni_sadrzaj>
      <item>NOVAK TEAM, društvo s ograničenom odgovornošću za trgovinu na veliko i malo, uvoz-izvoz, ugostiteljstvo i poslovne usluge</item>
    </izvorni_sadrzaj>
    <derivirana_varijabla naziv="DomainObject.Predmet.ProtuStrankaListNazivFormated_1">
      <item>NOVAK TEAM, društvo s ograničenom odgovornošću za trgovinu na veliko i malo, uvoz-izvoz, ugostiteljstvo i poslovne usluge</item>
    </derivirana_varijabla>
  </DomainObject.Predmet.ProtuStrankaListNazivFormated>
  <DomainObject.Predmet.ProtuStrankaListNazivFormatedOIB>
    <izvorni_sadrzaj>
      <item>NOVAK TEAM, društvo s ograničenom odgovornošću za trgovinu na veliko i malo, uvoz-izvoz, ugostiteljstvo i poslovne usluge, OIB 65914520432</item>
    </izvorni_sadrzaj>
    <derivirana_varijabla naziv="DomainObject.Predmet.ProtuStrankaListNazivFormatedOIB_1">
      <item>NOVAK TEAM, društvo s ograničenom odgovornošću za trgovinu na veliko i malo, uvoz-izvoz, ugostiteljstvo i poslovne usluge, OIB 65914520432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St-594/2016-4</izvorni_sadrzaj>
    <derivirana_varijabla naziv="DomainObject.PoslovniBrojDokumenta_1">St-594/2016-4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TEAM, društvo s ograničenom odgovornošću za trgovinu na veliko i malo, uvoz-izvoz, ugostiteljstvo i poslovne usluge</izvorni_sadrzaj>
    <derivirana_varijabla naziv="DomainObject.Predmet.ProtustrankaIDrugi_1">NOVAK TEAM, društvo s ograničenom odgovornošću za trgovinu na veliko i malo, uvoz-izvoz, ugostiteljstvo i poslovne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NOVAK TEAM, društvo s ograničenom odgovornošću za trgovinu na veliko i malo, uvoz-izvoz, ugostiteljstvo i poslovne usluge, OIB 65914520432, Novakova 35, 40000 Nedelišće</izvorni_sadrzaj>
    <derivirana_varijabla naziv="DomainObject.Predmet.ProtustrankaIDrugiAdressOIB_1">NOVAK TEAM, društvo s ograničenom odgovornošću za trgovinu na veliko i malo, uvoz-izvoz, ugostiteljstvo i poslovne usluge, OIB 65914520432, Novakova 35,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TEAM, društvo s ograničenom odgovornošću za trgovinu na veliko i malo, uvoz-izvoz, ugostiteljstvo i poslovne usluge</item>
      <item>Sudski registar</item>
    </izvorni_sadrzaj>
    <derivirana_varijabla naziv="DomainObject.Predmet.SudioniciListNaziv_1">
      <item>Financijska agencija</item>
      <item>NOVAK TEAM, društvo s ograničenom odgovornošću za trgovinu na veliko i malo, uvoz-izvoz, ugostiteljstvo i poslovne usluge</item>
      <item>Sudski registar</item>
    </derivirana_varijabla>
  </DomainObject.Predmet.SudioniciListNaziv>
  <DomainObject.Predmet.SudioniciListAdressOIB>
    <izvorni_sadrzaj>
      <item>Financijska agencija, OIB 85821130368</item>
      <item>NOVAK TEAM, društvo s ograničenom odgovornošću za trgovinu na veliko i malo, uvoz-izvoz, ugostiteljstvo i poslovne usluge, OIB 65914520432, Novakova 35,40000 Nedelišće</item>
      <item>Sudski registar</item>
    </izvorni_sadrzaj>
    <derivirana_varijabla naziv="DomainObject.Predmet.SudioniciListAdressOIB_1">
      <item>Financijska agencija, OIB 85821130368</item>
      <item>NOVAK TEAM, društvo s ograničenom odgovornošću za trgovinu na veliko i malo, uvoz-izvoz, ugostiteljstvo i poslovne usluge, OIB 65914520432, Novakova 35,40000 Nedelišće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21ADF7-4263-445C-AA3C-F88DD2F00E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2328</properties:Characters>
  <properties:Lines>86</properties:Lines>
  <properties:Paragraphs>25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2016-05-11T08:11:00Z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St-594/2016-4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