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6bbe" w14:paraId="ede6bb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1E549B">
        <w:rPr>
          <w:szCs w:val="24"/>
          <w:lang w:val="hr-HR"/>
        </w:rPr>
        <w:t>2</w:t>
      </w:r>
      <w:r w:rsidR="00311BE1">
        <w:rPr>
          <w:szCs w:val="24"/>
          <w:lang w:val="hr-HR"/>
        </w:rPr>
        <w:t>48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405657">
        <w:rPr>
          <w:szCs w:val="24"/>
          <w:lang w:val="hr-HR"/>
        </w:rPr>
        <w:t xml:space="preserve">SEBASTIJAN </w:t>
      </w:r>
      <w:r w:rsidR="00E30A81">
        <w:rPr>
          <w:szCs w:val="24"/>
          <w:lang w:val="hr-HR"/>
        </w:rPr>
        <w:t xml:space="preserve">društvo s ograničenom odgovornošću za </w:t>
      </w:r>
      <w:r w:rsidR="0087204C">
        <w:rPr>
          <w:szCs w:val="24"/>
          <w:lang w:val="hr-HR"/>
        </w:rPr>
        <w:t>trgovinu</w:t>
      </w:r>
      <w:r w:rsidR="00405657">
        <w:rPr>
          <w:szCs w:val="24"/>
          <w:lang w:val="hr-HR"/>
        </w:rPr>
        <w:t>, proizvodnju</w:t>
      </w:r>
      <w:r w:rsidR="0087204C">
        <w:rPr>
          <w:szCs w:val="24"/>
          <w:lang w:val="hr-HR"/>
        </w:rPr>
        <w:t xml:space="preserve"> i usluge, </w:t>
      </w:r>
      <w:r w:rsidR="00405657">
        <w:rPr>
          <w:szCs w:val="24"/>
          <w:lang w:val="hr-HR"/>
        </w:rPr>
        <w:t xml:space="preserve">Grubišno Polje, Ivana Nepomuka Jemeršića bb, </w:t>
      </w:r>
      <w:r w:rsidR="0087204C">
        <w:rPr>
          <w:szCs w:val="24"/>
          <w:lang w:val="hr-HR"/>
        </w:rPr>
        <w:t xml:space="preserve"> </w:t>
      </w:r>
      <w:r w:rsidRPr="00FE7FBF">
        <w:rPr>
          <w:lang w:val="hr-HR"/>
        </w:rPr>
        <w:t xml:space="preserve">MBS: </w:t>
      </w:r>
      <w:r w:rsidR="00884091">
        <w:rPr>
          <w:lang w:val="hr-HR"/>
        </w:rPr>
        <w:t>0100</w:t>
      </w:r>
      <w:r w:rsidR="00405657">
        <w:rPr>
          <w:lang w:val="hr-HR"/>
        </w:rPr>
        <w:t>30773</w:t>
      </w:r>
      <w:r w:rsidRPr="00FE7FBF">
        <w:rPr>
          <w:lang w:val="hr-HR"/>
        </w:rPr>
        <w:t xml:space="preserve">, OIB: </w:t>
      </w:r>
      <w:r w:rsidR="00405657">
        <w:rPr>
          <w:lang w:val="hr-HR"/>
        </w:rPr>
        <w:t>62337692509,</w:t>
      </w:r>
      <w:r w:rsidRPr="00FE7FBF">
        <w:rPr>
          <w:lang w:val="hr-HR"/>
        </w:rPr>
        <w:t xml:space="preserve"> </w:t>
      </w:r>
      <w:r w:rsidR="00610074">
        <w:rPr>
          <w:lang w:val="hr-HR"/>
        </w:rPr>
        <w:t>30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SEBASTIJAN društvo s ograničenom odgovornošću za trgovinu, proizvodnju i usluge, Grubišno Polje, Ivana Nepomuka Jemeršića bb,  </w:t>
      </w:r>
      <w:r w:rsidR="00624FF2" w:rsidRPr="00FE7FBF">
        <w:rPr>
          <w:lang w:val="hr-HR"/>
        </w:rPr>
        <w:t xml:space="preserve">MBS: </w:t>
      </w:r>
      <w:r w:rsidR="00624FF2">
        <w:rPr>
          <w:lang w:val="hr-HR"/>
        </w:rPr>
        <w:t>010030773</w:t>
      </w:r>
      <w:r w:rsidR="00624FF2" w:rsidRPr="00FE7FBF">
        <w:rPr>
          <w:lang w:val="hr-HR"/>
        </w:rPr>
        <w:t xml:space="preserve">, OIB: </w:t>
      </w:r>
      <w:r w:rsidR="00624FF2">
        <w:rPr>
          <w:lang w:val="hr-HR"/>
        </w:rPr>
        <w:t>62337692509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624FF2">
        <w:rPr>
          <w:szCs w:val="24"/>
          <w:lang w:val="hr-HR"/>
        </w:rPr>
        <w:t>ZVONKO TOMLJANOVIĆ, Našice, Josipa Runjanina 7,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624FF2">
        <w:rPr>
          <w:szCs w:val="24"/>
          <w:lang w:val="hr-HR"/>
        </w:rPr>
        <w:t>01559486405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SEBASTIJAN društvo s ograničenom odgovornošću za trgovinu, proizvodnju i usluge, Grubišno Polje, Ivana Nepomuka Jemeršića bb,  </w:t>
      </w:r>
      <w:r w:rsidR="00624FF2" w:rsidRPr="00FE7FBF">
        <w:rPr>
          <w:lang w:val="hr-HR"/>
        </w:rPr>
        <w:t xml:space="preserve">MBS: </w:t>
      </w:r>
      <w:r w:rsidR="00624FF2">
        <w:rPr>
          <w:lang w:val="hr-HR"/>
        </w:rPr>
        <w:t>010030773</w:t>
      </w:r>
      <w:r w:rsidR="00624FF2" w:rsidRPr="00FE7FBF">
        <w:rPr>
          <w:lang w:val="hr-HR"/>
        </w:rPr>
        <w:t xml:space="preserve">, OIB: </w:t>
      </w:r>
      <w:r w:rsidR="00624FF2">
        <w:rPr>
          <w:lang w:val="hr-HR"/>
        </w:rPr>
        <w:t>62337692509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455F21">
        <w:rPr>
          <w:rFonts w:cs="Times New Roman" w:eastAsia="Times New Roman" w:hAnsi="Times New Roman" w:ascii="Times New Roman"/>
          <w:sz w:val="24"/>
          <w:szCs w:val="24"/>
          <w:lang w:eastAsia="hr-HR"/>
        </w:rPr>
        <w:t>12,30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77126">
        <w:rPr>
          <w:szCs w:val="24"/>
          <w:lang w:val="hr-HR"/>
        </w:rPr>
        <w:t>2</w:t>
      </w:r>
      <w:r w:rsidR="00624FF2">
        <w:rPr>
          <w:szCs w:val="24"/>
          <w:lang w:val="hr-HR"/>
        </w:rPr>
        <w:t>48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505114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 </w:t>
      </w:r>
      <w:r w:rsidR="000A3975">
        <w:rPr>
          <w:szCs w:val="24"/>
          <w:lang w:val="hr-HR"/>
        </w:rPr>
        <w:t>30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 </w:t>
      </w:r>
      <w:r w:rsidR="000A3975">
        <w:rPr>
          <w:szCs w:val="24"/>
          <w:lang w:val="hr-HR"/>
        </w:rPr>
        <w:t>30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507" w:rsidR="00541507">
      <w:r>
        <w:separator/>
      </w:r>
    </w:p>
  </w:endnote>
  <w:endnote w:id="0" w:type="continuationSeparator">
    <w:p w:rsidRDefault="00541507" w:rsidR="00541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507" w:rsidR="00541507">
      <w:r>
        <w:separator/>
      </w:r>
    </w:p>
  </w:footnote>
  <w:footnote w:id="0" w:type="continuationSeparator">
    <w:p w:rsidRDefault="00541507" w:rsidR="005415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4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177126">
      <w:t>2</w:t>
    </w:r>
    <w:r w:rsidR="00624FF2">
      <w:t>48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303CB"/>
    <w:rsid w:val="00340357"/>
    <w:rsid w:val="00340A2E"/>
    <w:rsid w:val="0034365E"/>
    <w:rsid w:val="00357225"/>
    <w:rsid w:val="00360085"/>
    <w:rsid w:val="00362FCC"/>
    <w:rsid w:val="00367C12"/>
    <w:rsid w:val="003856E4"/>
    <w:rsid w:val="003A233F"/>
    <w:rsid w:val="003B6296"/>
    <w:rsid w:val="003D515F"/>
    <w:rsid w:val="00400DCA"/>
    <w:rsid w:val="00405657"/>
    <w:rsid w:val="00411530"/>
    <w:rsid w:val="004368C8"/>
    <w:rsid w:val="00455F2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4091"/>
    <w:rsid w:val="00885212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42459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3A47"/>
    <w:rsid w:val="00E870EC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2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4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45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4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4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2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4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45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4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4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St-248/2015-3</izvorni_sadrzaj>
    <derivirana_varijabla naziv="DomainObject.Oznaka_1">St-248/2015-3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SEBASTIJAN društvo s ograničenom odgovornošću za trgovinu, proizvodnju i usluge, Grubišno Polje</izvorni_sadrzaj>
    <derivirana_varijabla naziv="DomainObject.Predmet.ProtustrankaFormated_1">  SEBASTIJAN društvo s ograničenom odgovornošću za trgovinu, proizvodnju i usluge, Grubišno Polje</derivirana_varijabla>
  </DomainObject.Predmet.ProtustrankaFormated>
  <DomainObject.Predmet.ProtustrankaFormatedOIB>
    <izvorni_sadrzaj>  SEBASTIJAN društvo s ograničenom odgovornošću za trgovinu, proizvodnju i usluge, Grubišno Polje, OIB 62337692509</izvorni_sadrzaj>
    <derivirana_varijabla naziv="DomainObject.Predmet.ProtustrankaFormatedOIB_1">  SEBASTIJAN društvo s ograničenom odgovornošću za trgovinu, proizvodnju i usluge, Grubišno Polje, OIB 62337692509</derivirana_varijabla>
  </DomainObject.Predmet.ProtustrankaFormatedOIB>
  <DomainObject.Predmet.ProtustrankaFormatedWithAdress>
    <izvorni_sadrzaj> SEBASTIJAN društvo s ograničenom odgovornošću za trgovinu, proizvodnju i usluge, Grubišno Polje, Ivana Nepomuka Jemeršića/bb, 43290 Grubišno Polje</izvorni_sadrzaj>
    <derivirana_varijabla naziv="DomainObject.Predmet.ProtustrankaFormatedWithAdress_1"> SEBASTIJAN društvo s ograničenom odgovornošću za trgovinu, proizvodnju i usluge, Grubišno Polje, Ivana Nepomuka Jemeršića/bb, 43290 Grubišno Polje</derivirana_varijabla>
  </DomainObject.Predmet.ProtustrankaFormatedWithAdress>
  <DomainObject.Predmet.ProtustrankaFormatedWithAdressOIB>
    <izvorni_sadrzaj> SEBASTIJAN društvo s ograničenom odgovornošću za trgovinu, proizvodnju i usluge, Grubišno Polje, OIB 62337692509, Ivana Nepomuka Jemeršića/bb, 43290 Grubišno Polje</izvorni_sadrzaj>
    <derivirana_varijabla naziv="DomainObject.Predmet.ProtustrankaFormatedWithAdressOIB_1"> SEBASTIJAN društvo s ograničenom odgovornošću za trgovinu, proizvodnju i usluge, Grubišno Polje, OIB 62337692509, Ivana Nepomuka Jemeršića/bb, 43290 Grubišno Polje</derivirana_varijabla>
  </DomainObject.Predmet.ProtustrankaFormatedWithAdressOIB>
  <DomainObject.Predmet.ProtustrankaWithAdress>
    <izvorni_sadrzaj>SEBASTIJAN društvo s ograničenom odgovornošću za trgovinu, proizvodnju i usluge, Grubišno Polje Ivana Nepomuka Jemeršića/bb, 43290 Grubišno Polje</izvorni_sadrzaj>
    <derivirana_varijabla naziv="DomainObject.Predmet.ProtustrankaWithAdress_1">SEBASTIJAN društvo s ograničenom odgovornošću za trgovinu, proizvodnju i usluge, Grubišno Polje Ivana Nepomuka Jemeršića/bb, 43290 Grubišno Polje</derivirana_varijabla>
  </DomainObject.Predmet.ProtustrankaWithAdress>
  <DomainObject.Predmet.ProtustrankaWithAdressOIB>
    <izvorni_sadrzaj>SEBASTIJAN društvo s ograničenom odgovornošću za trgovinu, proizvodnju i usluge, Grubišno Polje, OIB 62337692509, Ivana Nepomuka Jemeršića/bb, 43290 Grubišno Polje</izvorni_sadrzaj>
    <derivirana_varijabla naziv="DomainObject.Predmet.ProtustrankaWithAdressOIB_1">SEBASTIJAN društvo s ograničenom odgovornošću za trgovinu, proizvodnju i usluge, Grubišno Polje, OIB 62337692509, Ivana Nepomuka Jemeršića/bb, 43290 Grubišno Polje</derivirana_varijabla>
  </DomainObject.Predmet.ProtustrankaWithAdressOIB>
  <DomainObject.Predmet.ProtustrankaNazivFormated>
    <izvorni_sadrzaj>SEBASTIJAN društvo s ograničenom odgovornošću za trgovinu, proizvodnju i usluge, Grubišno Polje</izvorni_sadrzaj>
    <derivirana_varijabla naziv="DomainObject.Predmet.ProtustrankaNazivFormated_1">SEBASTIJAN društvo s ograničenom odgovornošću za trgovinu, proizvodnju i usluge, Grubišno Polje</derivirana_varijabla>
  </DomainObject.Predmet.ProtustrankaNazivFormated>
  <DomainObject.Predmet.ProtustrankaNazivFormatedOIB>
    <izvorni_sadrzaj>SEBASTIJAN društvo s ograničenom odgovornošću za trgovinu, proizvodnju i usluge, Grubišno Polje, OIB 62337692509</izvorni_sadrzaj>
    <derivirana_varijabla naziv="DomainObject.Predmet.ProtustrankaNazivFormatedOIB_1">SEBASTIJAN društvo s ograničenom odgovornošću za trgovinu, proizvodnju i usluge, Grubišno Polje, OIB 62337692509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SEBASTIJAN društvo s ograničenom odgovornošću za trgovinu, proizvodnju i usluge, Grubišno Polje</item>
    </izvorni_sadrzaj>
    <derivirana_varijabla naziv="DomainObject.Predmet.ProtuStrankaListFormated_1">
      <item>SEBASTIJAN društvo s ograničenom odgovornošću za trgovinu, proizvodnju i usluge, Grubišno Polje</item>
    </derivirana_varijabla>
  </DomainObject.Predmet.ProtuStrankaListFormated>
  <DomainObject.Predmet.ProtuStrankaListFormatedOIB>
    <izvorni_sadrzaj>
      <item>SEBASTIJAN društvo s ograničenom odgovornošću za trgovinu, proizvodnju i usluge, Grubišno Polje, OIB 62337692509</item>
    </izvorni_sadrzaj>
    <derivirana_varijabla naziv="DomainObject.Predmet.ProtuStrankaListFormatedOIB_1">
      <item>SEBASTIJAN društvo s ograničenom odgovornošću za trgovinu, proizvodnju i usluge, Grubišno Polje, OIB 62337692509</item>
    </derivirana_varijabla>
  </DomainObject.Predmet.ProtuStrankaListFormatedOIB>
  <DomainObject.Predmet.ProtuStrankaListFormatedWithAdress>
    <izvorni_sadrzaj>
      <item>SEBASTIJAN društvo s ograničenom odgovornošću za trgovinu, proizvodnju i usluge, Grubišno Polje, Ivana Nepomuka Jemeršića/bb, 43290 Grubišno Polje</item>
    </izvorni_sadrzaj>
    <derivirana_varijabla naziv="DomainObject.Predmet.ProtuStrankaListFormatedWithAdress_1">
      <item>SEBASTIJAN društvo s ograničenom odgovornošću za trgovinu, proizvodnju i usluge, Grubišno Polje, Ivana Nepomuka Jemeršića/bb, 43290 Grubišno Polje</item>
    </derivirana_varijabla>
  </DomainObject.Predmet.ProtuStrankaListFormatedWithAdress>
  <DomainObject.Predmet.ProtuStrankaListFormatedWithAdressOIB>
    <izvorni_sadrzaj>
      <item>SEBASTIJAN društvo s ograničenom odgovornošću za trgovinu, proizvodnju i usluge, Grubišno Polje, OIB 62337692509, Ivana Nepomuka Jemeršića/bb, 43290 Grubišno Polje</item>
    </izvorni_sadrzaj>
    <derivirana_varijabla naziv="DomainObject.Predmet.ProtuStrankaListFormatedWithAdressOIB_1">
      <item>SEBASTIJAN društvo s ograničenom odgovornošću za trgovinu, proizvodnju i usluge, Grubišno Polje, OIB 62337692509, Ivana Nepomuka Jemeršića/bb, 43290 Grubišno Polje</item>
    </derivirana_varijabla>
  </DomainObject.Predmet.ProtuStrankaListFormatedWithAdressOIB>
  <DomainObject.Predmet.ProtuStrankaListNazivFormated>
    <izvorni_sadrzaj>
      <item>SEBASTIJAN društvo s ograničenom odgovornošću za trgovinu, proizvodnju i usluge, Grubišno Polje</item>
    </izvorni_sadrzaj>
    <derivirana_varijabla naziv="DomainObject.Predmet.ProtuStrankaListNazivFormated_1">
      <item>SEBASTIJAN društvo s ograničenom odgovornošću za trgovinu, proizvodnju i usluge, Grubišno Polje</item>
    </derivirana_varijabla>
  </DomainObject.Predmet.ProtuStrankaListNazivFormated>
  <DomainObject.Predmet.ProtuStrankaListNazivFormatedOIB>
    <izvorni_sadrzaj>
      <item>SEBASTIJAN društvo s ograničenom odgovornošću za trgovinu, proizvodnju i usluge, Grubišno Polje, OIB 62337692509</item>
    </izvorni_sadrzaj>
    <derivirana_varijabla naziv="DomainObject.Predmet.ProtuStrankaListNazivFormatedOIB_1">
      <item>SEBASTIJAN društvo s ograničenom odgovornošću za trgovinu, proizvodnju i usluge, Grubišno Polje, OIB 62337692509</item>
    </derivirana_varijabla>
  </DomainObject.Predmet.ProtuStrankaListNazivFormatedOIB>
  <DomainObject.Predmet.OstaliListFormated>
    <izvorni_sadrzaj>
      <item>ANTUN SVAT</item>
    </izvorni_sadrzaj>
    <derivirana_varijabla naziv="DomainObject.Predmet.OstaliListFormated_1">
      <item>ANTUN SVAT</item>
    </derivirana_varijabla>
  </DomainObject.Predmet.OstaliListFormated>
  <DomainObject.Predmet.OstaliListFormatedOIB>
    <izvorni_sadrzaj>
      <item>ANTUN SVAT, OIB 79072115657</item>
    </izvorni_sadrzaj>
    <derivirana_varijabla naziv="DomainObject.Predmet.OstaliListFormatedOIB_1">
      <item>ANTUN SVAT, OIB 79072115657</item>
    </derivirana_varijabla>
  </DomainObject.Predmet.OstaliListFormatedOIB>
  <DomainObject.Predmet.OstaliListFormatedWithAdress>
    <izvorni_sadrzaj>
      <item>ANTUN SVAT, Petra Preradovića 11, 43290 Grubišno Polje</item>
    </izvorni_sadrzaj>
    <derivirana_varijabla naziv="DomainObject.Predmet.OstaliListFormatedWithAdress_1">
      <item>ANTUN SVAT, Petra Preradovića 11, 43290 Grubišno Polje</item>
    </derivirana_varijabla>
  </DomainObject.Predmet.OstaliListFormatedWithAdress>
  <DomainObject.Predmet.OstaliListFormatedWithAdressOIB>
    <izvorni_sadrzaj>
      <item>ANTUN SVAT, OIB 79072115657, Petra Preradovića 11, 43290 Grubišno Polje</item>
    </izvorni_sadrzaj>
    <derivirana_varijabla naziv="DomainObject.Predmet.OstaliListFormatedWithAdressOIB_1">
      <item>ANTUN SVAT, OIB 79072115657, Petra Preradovića 11, 43290 Grubišno Polje</item>
    </derivirana_varijabla>
  </DomainObject.Predmet.OstaliListFormatedWithAdressOIB>
  <DomainObject.Predmet.OstaliListNazivFormated>
    <izvorni_sadrzaj>
      <item>ANTUN SVAT</item>
    </izvorni_sadrzaj>
    <derivirana_varijabla naziv="DomainObject.Predmet.OstaliListNazivFormated_1">
      <item>ANTUN SVAT</item>
    </derivirana_varijabla>
  </DomainObject.Predmet.OstaliListNazivFormated>
  <DomainObject.Predmet.OstaliListNazivFormatedOIB>
    <izvorni_sadrzaj>
      <item>ANTUN SVAT, OIB 79072115657</item>
    </izvorni_sadrzaj>
    <derivirana_varijabla naziv="DomainObject.Predmet.OstaliListNazivFormatedOIB_1">
      <item>ANTUN SVAT, OIB 79072115657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St-248/2015-3</izvorni_sadrzaj>
    <derivirana_varijabla naziv="DomainObject.PoslovniBrojDokumenta_1">St-248/2015-3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SEBASTIJAN društvo s ograničenom odgovornošću za trgovinu, proizvodnju i usluge, Grubišno Polje</izvorni_sadrzaj>
    <derivirana_varijabla naziv="DomainObject.Predmet.ProtustrankaIDrugi_1">SEBASTIJAN društvo s ograničenom odgovornošću za trgovinu, proizvodnju i usluge,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SEBASTIJAN društvo s ograničenom odgovornošću za trgovinu, proizvodnju i usluge, Grubišno Polje, OIB 62337692509, Ivana Nepomuka Jemeršića/bb, 43290 Grubišno Polje</izvorni_sadrzaj>
    <derivirana_varijabla naziv="DomainObject.Predmet.ProtustrankaIDrugiAdressOIB_1">SEBASTIJAN društvo s ograničenom odgovornošću za trgovinu, proizvodnju i usluge, Grubišno Polje, OIB 62337692509, Ivana Nepomuka Jemeršića/bb,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SEBASTIJAN društvo s ograničenom odgovornošću za trgovinu, proizvodnju i usluge, Grubišno Polje</item>
      <item>ANTUN SVAT</item>
    </izvorni_sadrzaj>
    <derivirana_varijabla naziv="DomainObject.Predmet.SudioniciListNaziv_1">
      <item>FINA, RC ZAGREB, Podružnica Bjelovar</item>
      <item>SEBASTIJAN društvo s ograničenom odgovornošću za trgovinu, proizvodnju i usluge, Grubišno Polje</item>
      <item>ANTUN SVAT</item>
    </derivirana_varijabla>
  </DomainObject.Predmet.SudioniciListNaziv>
  <DomainObject.Predmet.SudioniciListAdressOIB>
    <izvorni_sadrzaj>
      <item>FINA, RC ZAGREB, Podružnica Bjelovar, OIB 85821130368, F. Supila 4,43000 Bjelovar</item>
      <item>SEBASTIJAN društvo s ograničenom odgovornošću za trgovinu, proizvodnju i usluge, Grubišno Polje, OIB 62337692509, Ivana Nepomuka Jemeršića/bb,43290 Grubišno Polje</item>
      <item>ANTUN SVAT, OIB 79072115657, Petra Preradovića 11,43290 Grubišno Polje</item>
    </izvorni_sadrzaj>
    <derivirana_varijabla naziv="DomainObject.Predmet.SudioniciListAdressOIB_1">
      <item>FINA, RC ZAGREB, Podružnica Bjelovar, OIB 85821130368, F. Supila 4,43000 Bjelovar</item>
      <item>SEBASTIJAN društvo s ograničenom odgovornošću za trgovinu, proizvodnju i usluge, Grubišno Polje, OIB 62337692509, Ivana Nepomuka Jemeršića/bb,43290 Grubišno Polje</item>
      <item>ANTUN SVAT, OIB 79072115657, Petra Preradovića 11,43290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62337692509</item>
      <item>, OIB 79072115657</item>
    </izvorni_sadrzaj>
    <derivirana_varijabla naziv="DomainObject.Predmet.SudioniciListNazivOIB_1">
      <item>, OIB 85821130368</item>
      <item>, OIB 62337692509</item>
      <item>, OIB 79072115657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086E9-76B7-4003-BAC7-7517F3C8B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727</properties:Words>
  <properties:Characters>3943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2015-12-30T11:07:00Z</dcterms:created>
  <dc:creator>553y7k3</dc:creator>
  <cp:lastModifiedBy>Suzana Sabljić</cp:lastModifiedBy>
  <cp:lastPrinted>2015-12-30T11:04:00Z</cp:lastPrinted>
  <dcterms:modified xmlns:xsi="http://www.w3.org/2001/XMLSchema-instance" xsi:type="dcterms:W3CDTF">2015-12-30T11:10:00Z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