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697a" w14:paraId="68d697a" w:rsidRDefault="00B073FA" w:rsidP="00B073FA" w:rsidR="00B073FA">
      <w:pPr>
        <w:spacing w:after="0"/>
        <w15:collapsed w:val="false"/>
        <w:rPr>
          <w:rFonts w:eastAsia="Calibri"/>
        </w:rPr>
      </w:pPr>
      <w:r>
        <w:rPr>
          <w:rFonts w:eastAsia="Calibri"/>
        </w:rPr>
        <w:t xml:space="preserve">                    </w:t>
      </w:r>
      <w:bookmarkStart w:name="_GoBack" w:id="0"/>
      <w:bookmarkEnd w:id="0"/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73FA" w:rsidP="00B073FA" w:rsidR="00B073FA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B073FA" w:rsidP="00B073FA" w:rsidR="00B073FA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B073FA" w:rsidP="00B073FA" w:rsidR="00B073FA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B073FA" w:rsidP="00B073FA" w:rsidR="00B073FA">
      <w:pPr>
        <w:spacing w:after="0"/>
        <w:rPr>
          <w:rFonts w:eastAsia="Calibri"/>
        </w:rPr>
      </w:pPr>
    </w:p>
    <w:p w:rsidRDefault="00B073FA" w:rsidP="00B073FA" w:rsidR="00B073FA">
      <w:pPr>
        <w:spacing w:after="0"/>
        <w:rPr>
          <w:rFonts w:eastAsia="Times New Roman"/>
          <w:lang w:eastAsia="hr-HR"/>
        </w:rPr>
      </w:pPr>
    </w:p>
    <w:p w:rsidRDefault="00B073FA" w:rsidP="00B073FA" w:rsidR="00B073FA">
      <w:pPr>
        <w:spacing w:after="0"/>
        <w:jc w:val="center"/>
      </w:pPr>
      <w:r>
        <w:t>U  I M E  R E P U B L I K E  H R V A T S K E</w:t>
      </w:r>
    </w:p>
    <w:p w:rsidRDefault="00B073FA" w:rsidP="00B073FA" w:rsidR="00B073FA">
      <w:pPr>
        <w:spacing w:after="0"/>
      </w:pPr>
    </w:p>
    <w:p w:rsidRDefault="00B073FA" w:rsidP="00B073FA" w:rsidR="00B073FA">
      <w:pPr>
        <w:spacing w:after="0"/>
        <w:jc w:val="center"/>
      </w:pPr>
      <w:r>
        <w:t>R J E Š E NJ E</w:t>
      </w:r>
    </w:p>
    <w:p w:rsidRDefault="00B073FA" w:rsidP="00B073FA" w:rsidR="00B073FA">
      <w:pPr>
        <w:spacing w:after="0"/>
      </w:pPr>
    </w:p>
    <w:p w:rsidRDefault="00B073FA" w:rsidP="00B073FA" w:rsidR="00B073FA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NOVA EXACTA d.o.o., Međa, Međa 90, OIB: 57167652404, dana 4. veljače 2016. </w:t>
      </w:r>
    </w:p>
    <w:p w:rsidRDefault="00B073FA" w:rsidP="00B073FA" w:rsidR="00B073FA">
      <w:pPr>
        <w:spacing w:after="0"/>
        <w:jc w:val="both"/>
      </w:pPr>
    </w:p>
    <w:p w:rsidRDefault="00B073FA" w:rsidP="00B073FA" w:rsidR="00B073FA">
      <w:pPr>
        <w:spacing w:after="0"/>
        <w:jc w:val="center"/>
      </w:pPr>
      <w:r>
        <w:t>r i j e š i o  j e</w:t>
      </w:r>
    </w:p>
    <w:p w:rsidRDefault="00B073FA" w:rsidP="00B073FA" w:rsidR="00B073FA">
      <w:pPr>
        <w:spacing w:after="0"/>
      </w:pPr>
    </w:p>
    <w:p w:rsidRDefault="00B073FA" w:rsidP="00B073FA" w:rsidR="00B073FA">
      <w:pPr>
        <w:spacing w:after="0"/>
        <w:ind w:firstLine="708"/>
        <w:jc w:val="both"/>
      </w:pPr>
      <w:r>
        <w:t>I/ Otvara se stečajni postupak nad stečajnim dužnikom NOVA EXACTA d.o.o., Međa, Međa 90, OIB: 57167652404, s danom 4. veljače 2016. u 15,00 sati.</w:t>
      </w:r>
    </w:p>
    <w:p w:rsidRDefault="00B073FA" w:rsidP="00B073FA" w:rsidR="00B073FA">
      <w:pPr>
        <w:spacing w:after="0"/>
        <w:jc w:val="both"/>
      </w:pPr>
    </w:p>
    <w:p w:rsidRDefault="00B073FA" w:rsidP="00B073FA" w:rsidR="00B073FA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NOVA EXACTA d.o.o., Međa, Međa 90, OIB: 57167652404.</w:t>
      </w:r>
    </w:p>
    <w:p w:rsidRDefault="00B073FA" w:rsidP="00B073FA" w:rsidR="00B073FA">
      <w:pPr>
        <w:spacing w:after="0"/>
        <w:jc w:val="both"/>
      </w:pPr>
    </w:p>
    <w:p w:rsidRDefault="00B073FA" w:rsidP="00B073FA" w:rsidR="00B073FA">
      <w:pPr>
        <w:spacing w:after="0"/>
        <w:ind w:firstLine="708"/>
        <w:jc w:val="both"/>
      </w:pPr>
      <w:r>
        <w:t xml:space="preserve">III/ Za stečajnog upravitelja imenuje se Siniša </w:t>
      </w:r>
      <w:proofErr w:type="spellStart"/>
      <w:r>
        <w:t>Rajnović</w:t>
      </w:r>
      <w:proofErr w:type="spellEnd"/>
      <w:r>
        <w:t xml:space="preserve">, Virovitica, </w:t>
      </w:r>
      <w:proofErr w:type="spellStart"/>
      <w:r>
        <w:t>Milanovac</w:t>
      </w:r>
      <w:proofErr w:type="spellEnd"/>
      <w:r>
        <w:t>, Sv. Trojstva 87, OIB: 86217384445.</w:t>
      </w:r>
    </w:p>
    <w:p w:rsidRDefault="00B073FA" w:rsidP="00B073FA" w:rsidR="00B073FA">
      <w:pPr>
        <w:spacing w:after="0"/>
        <w:jc w:val="both"/>
        <w:rPr>
          <w:color w:val="FF0000"/>
        </w:rPr>
      </w:pPr>
    </w:p>
    <w:p w:rsidRDefault="00B073FA" w:rsidP="00B073FA" w:rsidR="00B073FA">
      <w:pPr>
        <w:spacing w:after="0"/>
        <w:ind w:firstLine="708"/>
        <w:jc w:val="both"/>
      </w:pPr>
      <w:r>
        <w:t>IV/ Ovo rješenje objavit će se na e-oglasnoj ploči suda.</w:t>
      </w:r>
    </w:p>
    <w:p w:rsidRDefault="00B073FA" w:rsidP="00B073FA" w:rsidR="00B073FA">
      <w:pPr>
        <w:spacing w:after="0"/>
        <w:jc w:val="both"/>
      </w:pPr>
    </w:p>
    <w:p w:rsidRDefault="00B073FA" w:rsidP="00B073FA" w:rsidR="00B073FA">
      <w:pPr>
        <w:spacing w:after="0"/>
        <w:ind w:firstLine="708"/>
        <w:jc w:val="both"/>
      </w:pPr>
      <w:r>
        <w:t>V/ Po pravomoćnosti ovoga rješenja stečajni dužnik NOVA EXACTA d.o.o., Međa, Međa 90, OIB: 57167652404  biti će brisan iz sudskog registra.</w:t>
      </w:r>
    </w:p>
    <w:p w:rsidRDefault="00B073FA" w:rsidP="00B073FA" w:rsidR="00B073FA">
      <w:pPr>
        <w:spacing w:after="0"/>
      </w:pPr>
    </w:p>
    <w:p w:rsidRDefault="00B073FA" w:rsidP="00B073FA" w:rsidR="00B073FA">
      <w:pPr>
        <w:spacing w:after="0"/>
      </w:pPr>
    </w:p>
    <w:p w:rsidRDefault="00B073FA" w:rsidP="00B073FA" w:rsidR="00B073FA">
      <w:pPr>
        <w:spacing w:after="0"/>
        <w:jc w:val="center"/>
      </w:pPr>
      <w:r>
        <w:t>Obrazloženje</w:t>
      </w:r>
    </w:p>
    <w:p w:rsidRDefault="00B073FA" w:rsidP="00B073FA" w:rsidR="00B073FA">
      <w:pPr>
        <w:spacing w:after="0"/>
      </w:pPr>
    </w:p>
    <w:p w:rsidRDefault="00B073FA" w:rsidP="00B073FA" w:rsidR="00B073FA">
      <w:pPr>
        <w:spacing w:after="0"/>
        <w:jc w:val="both"/>
      </w:pPr>
      <w:r>
        <w:tab/>
        <w:t xml:space="preserve">Predlagatelj je dana 3.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B073FA" w:rsidP="00B073FA" w:rsidR="00B073FA">
      <w:pPr>
        <w:spacing w:after="0"/>
      </w:pPr>
    </w:p>
    <w:p w:rsidRDefault="00B073FA" w:rsidP="00B073FA" w:rsidR="00B073FA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B073FA" w:rsidP="00B073FA" w:rsidR="00B073FA">
      <w:pPr>
        <w:spacing w:after="0"/>
      </w:pPr>
    </w:p>
    <w:p w:rsidRDefault="00B073FA" w:rsidP="00B073FA" w:rsidR="00B073FA">
      <w:pPr>
        <w:spacing w:after="0"/>
      </w:pPr>
    </w:p>
    <w:p w:rsidRDefault="00B073FA" w:rsidP="00B073FA" w:rsidR="00B073FA">
      <w:pPr>
        <w:spacing w:after="0"/>
        <w:jc w:val="center"/>
      </w:pPr>
      <w:r>
        <w:t>U Varaždinu, 4. veljače 2016.</w:t>
      </w:r>
    </w:p>
    <w:p w:rsidRDefault="00B073FA" w:rsidP="00B073FA" w:rsidR="00B073FA">
      <w:pPr>
        <w:spacing w:after="0"/>
        <w:jc w:val="center"/>
      </w:pPr>
    </w:p>
    <w:p w:rsidRDefault="00B073FA" w:rsidP="00B073FA" w:rsidR="00B073FA">
      <w:pPr>
        <w:spacing w:after="0"/>
        <w:jc w:val="center"/>
      </w:pPr>
    </w:p>
    <w:p w:rsidRDefault="00B073FA" w:rsidP="00B073FA" w:rsidR="00B073FA">
      <w:pPr>
        <w:spacing w:after="0"/>
        <w:ind w:left="4956"/>
        <w:jc w:val="center"/>
      </w:pPr>
      <w:r>
        <w:t>Sutkinja</w:t>
      </w:r>
    </w:p>
    <w:p w:rsidRDefault="00B073FA" w:rsidP="00B073FA" w:rsidR="00B073FA">
      <w:pPr>
        <w:spacing w:after="0"/>
        <w:ind w:left="4956"/>
        <w:jc w:val="center"/>
      </w:pPr>
    </w:p>
    <w:p w:rsidRDefault="00B073FA" w:rsidP="00B073FA" w:rsidR="00B073FA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B073FA" w:rsidP="00B073FA" w:rsidR="00B073FA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073FA" w:rsidP="00B073FA" w:rsidR="00B073FA">
      <w:pPr>
        <w:spacing w:after="0"/>
      </w:pPr>
      <w:r>
        <w:t xml:space="preserve">                                               </w:t>
      </w:r>
    </w:p>
    <w:p w:rsidRDefault="00B073FA" w:rsidP="00B073FA" w:rsidR="00B073FA">
      <w:pPr>
        <w:spacing w:after="0"/>
      </w:pPr>
      <w:r>
        <w:tab/>
        <w:t xml:space="preserve">UPUTA O PRAVNOM LIJEKU: </w:t>
      </w:r>
    </w:p>
    <w:p w:rsidRDefault="00B073FA" w:rsidP="00B073FA" w:rsidR="00B073FA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B073FA" w:rsidP="00B073FA" w:rsidR="00B073F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073FA" w:rsidP="00B073FA" w:rsidR="00B073FA">
      <w:pPr>
        <w:spacing w:after="0"/>
      </w:pPr>
    </w:p>
    <w:p w:rsidRDefault="00B073FA" w:rsidP="00B073FA" w:rsidR="00B073FA">
      <w:pPr>
        <w:spacing w:after="0"/>
      </w:pPr>
    </w:p>
    <w:p w:rsidRDefault="00B073FA" w:rsidP="00B073FA" w:rsidR="00B073FA">
      <w:pPr>
        <w:spacing w:after="0"/>
      </w:pPr>
      <w:r>
        <w:t>DNA:</w:t>
      </w:r>
    </w:p>
    <w:p w:rsidRDefault="00B073FA" w:rsidP="00B073FA" w:rsidR="00B073F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073FA" w:rsidP="00B073FA" w:rsidR="00B073F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B073FA" w:rsidP="00B073FA" w:rsidR="00B073FA">
      <w:pPr>
        <w:numPr>
          <w:ilvl w:val="0"/>
          <w:numId w:val="47"/>
        </w:numPr>
        <w:spacing w:after="0"/>
        <w:jc w:val="both"/>
      </w:pPr>
      <w:r>
        <w:t>Dužnik NOVA EXACTA d.o.o., Međa, Međa 90</w:t>
      </w:r>
    </w:p>
    <w:p w:rsidRDefault="00B073FA" w:rsidP="00B073FA" w:rsidR="00B073FA">
      <w:pPr>
        <w:numPr>
          <w:ilvl w:val="0"/>
          <w:numId w:val="47"/>
        </w:numPr>
        <w:spacing w:after="0"/>
      </w:pPr>
      <w:r>
        <w:t>Direktor dužnika Josip Huzjak, Međa, Međa 90</w:t>
      </w:r>
    </w:p>
    <w:p w:rsidRDefault="00B073FA" w:rsidP="00B073FA" w:rsidR="00B073FA">
      <w:pPr>
        <w:numPr>
          <w:ilvl w:val="0"/>
          <w:numId w:val="47"/>
        </w:numPr>
        <w:spacing w:after="0"/>
      </w:pPr>
      <w:r>
        <w:t>Sudski registar ovog suda</w:t>
      </w:r>
    </w:p>
    <w:p w:rsidRDefault="00B073FA" w:rsidP="00B073FA" w:rsidR="00B073FA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B073FA" w:rsidP="00B073FA" w:rsidR="00B073FA">
      <w:pPr>
        <w:numPr>
          <w:ilvl w:val="0"/>
          <w:numId w:val="47"/>
        </w:numPr>
        <w:spacing w:after="0"/>
      </w:pPr>
      <w:r>
        <w:t xml:space="preserve">Stečajni upravitelj Siniša </w:t>
      </w:r>
      <w:proofErr w:type="spellStart"/>
      <w:r>
        <w:t>Rajnović</w:t>
      </w:r>
      <w:proofErr w:type="spellEnd"/>
      <w:r>
        <w:t xml:space="preserve">, Virovitica, </w:t>
      </w:r>
      <w:proofErr w:type="spellStart"/>
      <w:r>
        <w:t>Milanovac</w:t>
      </w:r>
      <w:proofErr w:type="spellEnd"/>
      <w:r>
        <w:t>, Sv. Trojstva 87</w:t>
      </w:r>
    </w:p>
    <w:p w:rsidRDefault="00B073FA" w:rsidP="00B073FA" w:rsidR="00B073FA">
      <w:pPr>
        <w:numPr>
          <w:ilvl w:val="0"/>
          <w:numId w:val="47"/>
        </w:numPr>
        <w:spacing w:after="0"/>
      </w:pPr>
      <w:r>
        <w:t>E-oglasna ploča suda</w:t>
      </w:r>
    </w:p>
    <w:p w:rsidRDefault="00B073FA" w:rsidP="00B073FA" w:rsidR="00B073F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B073FA" w:rsidP="00B073FA" w:rsidR="00B073FA">
      <w:pPr>
        <w:spacing w:after="0"/>
      </w:pPr>
    </w:p>
    <w:p w:rsidRDefault="00AE649C" w:rsidP="00B073FA" w:rsidR="00AE649C" w:rsidRPr="00B76F3C">
      <w:pPr>
        <w:pStyle w:val="Naslov3"/>
        <w:numPr>
          <w:ilvl w:val="0"/>
          <w:numId w:val="0"/>
        </w:numPr>
        <w:spacing w:after="0"/>
      </w:pPr>
    </w:p>
    <w:p w:rsidRDefault="00B073F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sectPr w:rsidSect="00B073FA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3FA" w:rsidP="00B073FA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St-985/15-4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3FA" w:rsidR="00B073FA">
    <w:pPr>
      <w:pStyle w:val="Zaglavlje"/>
    </w:pPr>
    <w:r>
      <w:t>Poslovni broj: 2 St-985/15-4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FA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894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St-985/2015-4</izvorni_sadrzaj>
    <derivirana_varijabla naziv="DomainObject.Oznaka_1">St-985/2015-4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St-985/2015</izvorni_sadrzaj>
    <derivirana_varijabla naziv="DomainObject.Predmet.OznakaBroj_1">St-985/2015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EXACTA trgovačko društvo za proizvodnju, promet i usluge, d.o.o.</izvorni_sadrzaj>
    <derivirana_varijabla naziv="DomainObject.Predmet.ProtustrankaFormated_1">  NOVA EXACTA trgovačko društvo za proizvodnju, promet i usluge, d.o.o.</derivirana_varijabla>
  </DomainObject.Predmet.ProtustrankaFormated>
  <DomainObject.Predmet.ProtustrankaFormatedOIB>
    <izvorni_sadrzaj>  NOVA EXACTA trgovačko društvo za proizvodnju, promet i usluge, d.o.o., OIB 57167652404</izvorni_sadrzaj>
    <derivirana_varijabla naziv="DomainObject.Predmet.ProtustrankaFormatedOIB_1">  NOVA EXACTA trgovačko društvo za proizvodnju, promet i usluge, d.o.o., OIB 57167652404</derivirana_varijabla>
  </DomainObject.Predmet.ProtustrankaFormatedOIB>
  <DomainObject.Predmet.ProtustrankaFormatedWithAdress>
    <izvorni_sadrzaj> NOVA EXACTA trgovačko društvo za proizvodnju, promet i usluge, d.o.o., Međa 90, 48267 Međa</izvorni_sadrzaj>
    <derivirana_varijabla naziv="DomainObject.Predmet.ProtustrankaFormatedWithAdress_1"> NOVA EXACTA trgovačko društvo za proizvodnju, promet i usluge, d.o.o., Međa 90, 48267 Međa</derivirana_varijabla>
  </DomainObject.Predmet.ProtustrankaFormatedWithAdress>
  <DomainObject.Predmet.ProtustrankaFormatedWithAdressOIB>
    <izvorni_sadrzaj> NOVA EXACTA trgovačko društvo za proizvodnju, promet i usluge, d.o.o., OIB 57167652404, Međa 90, 48267 Međa</izvorni_sadrzaj>
    <derivirana_varijabla naziv="DomainObject.Predmet.ProtustrankaFormatedWithAdressOIB_1"> NOVA EXACTA trgovačko društvo za proizvodnju, promet i usluge, d.o.o., OIB 57167652404, Međa 90, 48267 Međa</derivirana_varijabla>
  </DomainObject.Predmet.ProtustrankaFormatedWithAdressOIB>
  <DomainObject.Predmet.ProtustrankaWithAdress>
    <izvorni_sadrzaj>NOVA EXACTA trgovačko društvo za proizvodnju, promet i usluge, d.o.o. Međa 90, 48267 Međa</izvorni_sadrzaj>
    <derivirana_varijabla naziv="DomainObject.Predmet.ProtustrankaWithAdress_1">NOVA EXACTA trgovačko društvo za proizvodnju, promet i usluge, d.o.o. Međa 90, 48267 Međa</derivirana_varijabla>
  </DomainObject.Predmet.ProtustrankaWithAdress>
  <DomainObject.Predmet.ProtustrankaWithAdressOIB>
    <izvorni_sadrzaj>NOVA EXACTA trgovačko društvo za proizvodnju, promet i usluge, d.o.o., OIB 57167652404, Međa 90, 48267 Međa</izvorni_sadrzaj>
    <derivirana_varijabla naziv="DomainObject.Predmet.ProtustrankaWithAdressOIB_1">NOVA EXACTA trgovačko društvo za proizvodnju, promet i usluge, d.o.o., OIB 57167652404, Međa 90, 48267 Međa</derivirana_varijabla>
  </DomainObject.Predmet.ProtustrankaWithAdressOIB>
  <DomainObject.Predmet.ProtustrankaNazivFormated>
    <izvorni_sadrzaj>NOVA EXACTA trgovačko društvo za proizvodnju, promet i usluge, d.o.o.</izvorni_sadrzaj>
    <derivirana_varijabla naziv="DomainObject.Predmet.ProtustrankaNazivFormated_1">NOVA EXACTA trgovačko društvo za proizvodnju, promet i usluge, d.o.o.</derivirana_varijabla>
  </DomainObject.Predmet.ProtustrankaNazivFormated>
  <DomainObject.Predmet.ProtustrankaNazivFormatedOIB>
    <izvorni_sadrzaj>NOVA EXACTA trgovačko društvo za proizvodnju, promet i usluge, d.o.o., OIB 57167652404</izvorni_sadrzaj>
    <derivirana_varijabla naziv="DomainObject.Predmet.ProtustrankaNazivFormatedOIB_1">NOVA EXACTA trgovačko društvo za proizvodnju, promet i usluge, d.o.o., OIB 57167652404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2187.77</izvorni_sadrzaj>
    <derivirana_varijabla naziv="DomainObject.Predmet.TrenutnaVrijednost_1">2187.77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 EXACTA trgovačko društvo za proizvodnju, promet i usluge, d.o.o.</item>
    </izvorni_sadrzaj>
    <derivirana_varijabla naziv="DomainObject.Predmet.ProtuStrankaListFormated_1">
      <item>NOVA EXACTA trgovačko društvo za proizvodnju, promet i usluge, d.o.o.</item>
    </derivirana_varijabla>
  </DomainObject.Predmet.ProtuStrankaListFormated>
  <DomainObject.Predmet.ProtuStrankaListFormatedOIB>
    <izvorni_sadrzaj>
      <item>NOVA EXACTA trgovačko društvo za proizvodnju, promet i usluge, d.o.o., OIB 57167652404</item>
    </izvorni_sadrzaj>
    <derivirana_varijabla naziv="DomainObject.Predmet.ProtuStrankaListFormatedOIB_1">
      <item>NOVA EXACTA trgovačko društvo za proizvodnju, promet i usluge, d.o.o., OIB 57167652404</item>
    </derivirana_varijabla>
  </DomainObject.Predmet.ProtuStrankaListFormatedOIB>
  <DomainObject.Predmet.ProtuStrankaListFormatedWithAdress>
    <izvorni_sadrzaj>
      <item>NOVA EXACTA trgovačko društvo za proizvodnju, promet i usluge, d.o.o., Međa 90, 48267 Međa</item>
    </izvorni_sadrzaj>
    <derivirana_varijabla naziv="DomainObject.Predmet.ProtuStrankaListFormatedWithAdress_1">
      <item>NOVA EXACTA trgovačko društvo za proizvodnju, promet i usluge, d.o.o., Međa 90, 48267 Međa</item>
    </derivirana_varijabla>
  </DomainObject.Predmet.ProtuStrankaListFormatedWithAdress>
  <DomainObject.Predmet.ProtuStrankaListFormatedWithAdressOIB>
    <izvorni_sadrzaj>
      <item>NOVA EXACTA trgovačko društvo za proizvodnju, promet i usluge, d.o.o., OIB 57167652404, Međa 90, 48267 Međa</item>
    </izvorni_sadrzaj>
    <derivirana_varijabla naziv="DomainObject.Predmet.ProtuStrankaListFormatedWithAdressOIB_1">
      <item>NOVA EXACTA trgovačko društvo za proizvodnju, promet i usluge, d.o.o., OIB 57167652404, Međa 90, 48267 Međa</item>
    </derivirana_varijabla>
  </DomainObject.Predmet.ProtuStrankaListFormatedWithAdressOIB>
  <DomainObject.Predmet.ProtuStrankaListNazivFormated>
    <izvorni_sadrzaj>
      <item>NOVA EXACTA trgovačko društvo za proizvodnju, promet i usluge, d.o.o.</item>
    </izvorni_sadrzaj>
    <derivirana_varijabla naziv="DomainObject.Predmet.ProtuStrankaListNazivFormated_1">
      <item>NOVA EXACTA trgovačko društvo za proizvodnju, promet i usluge, d.o.o.</item>
    </derivirana_varijabla>
  </DomainObject.Predmet.ProtuStrankaListNazivFormated>
  <DomainObject.Predmet.ProtuStrankaListNazivFormatedOIB>
    <izvorni_sadrzaj>
      <item>NOVA EXACTA trgovačko društvo za proizvodnju, promet i usluge, d.o.o., OIB 57167652404</item>
    </izvorni_sadrzaj>
    <derivirana_varijabla naziv="DomainObject.Predmet.ProtuStrankaListNazivFormatedOIB_1">
      <item>NOVA EXACTA trgovačko društvo za proizvodnju, promet i usluge, d.o.o., OIB 57167652404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St-985/2015-4</izvorni_sadrzaj>
    <derivirana_varijabla naziv="DomainObject.PoslovniBrojDokumenta_1">St-985/2015-4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 EXACTA trgovačko društvo za proizvodnju, promet i usluge, d.o.o.</izvorni_sadrzaj>
    <derivirana_varijabla naziv="DomainObject.Predmet.ProtustrankaIDrugi_1">NOVA EXACTA trgovačko društvo za proizvodnju, promet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 EXACTA trgovačko društvo za proizvodnju, promet i usluge, d.o.o., OIB 57167652404, Međa 90, 48267 Međa</izvorni_sadrzaj>
    <derivirana_varijabla naziv="DomainObject.Predmet.ProtustrankaIDrugiAdressOIB_1">NOVA EXACTA trgovačko društvo za proizvodnju, promet i usluge, d.o.o., OIB 57167652404, Međa 90, 48267 Međa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 EXACTA trgovačko društvo za proizvodnju, promet i usluge, d.o.o.</item>
      <item>Sudski registar, Trgovački sud u Varaždinu</item>
    </izvorni_sadrzaj>
    <derivirana_varijabla naziv="DomainObject.Predmet.SudioniciListNaziv_1">
      <item>Financijska agencija</item>
      <item>NOVA EXACTA trgovačko društvo za proizvodnju, promet i usluge, d.o.o.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NOVA EXACTA trgovačko društvo za proizvodnju, promet i usluge, d.o.o., OIB 57167652404, Međa 90,48267 Međa</item>
      <item>Sudski registar, Trgovački sud u Varaždinu</item>
    </izvorni_sadrzaj>
    <derivirana_varijabla naziv="DomainObject.Predmet.SudioniciListAdressOIB_1">
      <item>Financijska agencija, OIB 85821130368, A. Cesarca 2,42000 Varaždin</item>
      <item>NOVA EXACTA trgovačko društvo za proizvodnju, promet i usluge, d.o.o., OIB 57167652404, Međa 90,48267 Međa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F8382-9E2D-481B-903A-2FFF276C6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2775</properties:Characters>
  <properties:Lines>87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2016-02-03T12:57:00Z</cp:lastPrinted>
  <dcterms:modified xmlns:xsi="http://www.w3.org/2001/XMLSchema-instance" xsi:type="dcterms:W3CDTF">2016-02-03T12:57:00Z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St-985/2015-4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