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b1d9" w14:paraId="eacb1d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B7CB5">
        <w:rPr>
          <w:b/>
          <w:lang w:val="hr-HR"/>
        </w:rPr>
        <w:t>1</w:t>
      </w:r>
      <w:r w:rsidR="00B01D4A">
        <w:rPr>
          <w:b/>
          <w:lang w:val="hr-HR"/>
        </w:rPr>
        <w:t>52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01D4A">
        <w:rPr>
          <w:lang w:val="hr-HR"/>
        </w:rPr>
        <w:t>INKASO I ZAŠTITA d.o.o. Kaštel Lukšić, Rušinac 2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B01D4A">
        <w:rPr>
          <w:lang w:val="hr-HR"/>
        </w:rPr>
        <w:t>08404972259</w:t>
      </w:r>
      <w:r w:rsidR="00A61C93">
        <w:rPr>
          <w:lang w:val="hr-HR"/>
        </w:rPr>
        <w:t xml:space="preserve">, MBS: </w:t>
      </w:r>
      <w:r w:rsidR="00B01D4A">
        <w:rPr>
          <w:lang w:val="hr-HR"/>
        </w:rPr>
        <w:t>060261435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3451D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01D4A">
        <w:rPr>
          <w:lang w:val="hr-HR"/>
        </w:rPr>
        <w:t>INKASO I ZAŠTITA d.o.o. Kaštel Lukšić, Rušinac 2, OIB: 08404972259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01D4A">
        <w:rPr>
          <w:lang w:val="hr-HR"/>
        </w:rPr>
        <w:t>1.932,72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3451D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41D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615F"/>
    <w:rsid w:val="00B70173"/>
    <w:rsid w:val="00B76BA8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41D1A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3451D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B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6BA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6B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6B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INKASO I ZAŠTITA d.o.o. za privatnu zaštitu</izvorni_sadrzaj>
    <derivirana_varijabla naziv="DomainObject.Predmet.ProtustrankaFormated_1">  INKASO I ZAŠTITA d.o.o. za privatnu zaštitu</derivirana_varijabla>
  </DomainObject.Predmet.ProtustrankaFormated>
  <DomainObject.Predmet.ProtustrankaFormatedOIB>
    <izvorni_sadrzaj>  INKASO I ZAŠTITA d.o.o. za privatnu zaštitu, OIB 08404972259</izvorni_sadrzaj>
    <derivirana_varijabla naziv="DomainObject.Predmet.ProtustrankaFormatedOIB_1">  INKASO I ZAŠTITA d.o.o. za privatnu zaštitu, OIB 08404972259</derivirana_varijabla>
  </DomainObject.Predmet.ProtustrankaFormatedOIB>
  <DomainObject.Predmet.ProtustrankaFormatedWithAdress>
    <izvorni_sadrzaj> INKASO I ZAŠTITA d.o.o. za privatnu zaštitu, Rušinac 2, 21214 Kaštel Lukšić</izvorni_sadrzaj>
    <derivirana_varijabla naziv="DomainObject.Predmet.ProtustrankaFormatedWithAdress_1"> INKASO I ZAŠTITA d.o.o. za privatnu zaštitu, Rušinac 2, 21214 Kaštel Lukšić</derivirana_varijabla>
  </DomainObject.Predmet.ProtustrankaFormatedWithAdress>
  <DomainObject.Predmet.ProtustrankaFormatedWithAdressOIB>
    <izvorni_sadrzaj> INKASO I ZAŠTITA d.o.o. za privatnu zaštitu, OIB 08404972259, Rušinac 2, 21214 Kaštel Lukšić</izvorni_sadrzaj>
    <derivirana_varijabla naziv="DomainObject.Predmet.ProtustrankaFormatedWithAdressOIB_1"> INKASO I ZAŠTITA d.o.o. za privatnu zaštitu, OIB 08404972259, Rušinac 2, 21214 Kaštel Lukšić</derivirana_varijabla>
  </DomainObject.Predmet.ProtustrankaFormatedWithAdressOIB>
  <DomainObject.Predmet.ProtustrankaWithAdress>
    <izvorni_sadrzaj>INKASO I ZAŠTITA d.o.o. za privatnu zaštitu Rušinac 2, 21214 Kaštel Lukšić</izvorni_sadrzaj>
    <derivirana_varijabla naziv="DomainObject.Predmet.ProtustrankaWithAdress_1">INKASO I ZAŠTITA d.o.o. za privatnu zaštitu Rušinac 2, 21214 Kaštel Lukšić</derivirana_varijabla>
  </DomainObject.Predmet.ProtustrankaWithAdress>
  <DomainObject.Predmet.ProtustrankaWithAdressOIB>
    <izvorni_sadrzaj>INKASO I ZAŠTITA d.o.o. za privatnu zaštitu, OIB 08404972259, Rušinac 2, 21214 Kaštel Lukšić</izvorni_sadrzaj>
    <derivirana_varijabla naziv="DomainObject.Predmet.ProtustrankaWithAdressOIB_1">INKASO I ZAŠTITA d.o.o. za privatnu zaštitu, OIB 08404972259, Rušinac 2, 21214 Kaštel Lukšić</derivirana_varijabla>
  </DomainObject.Predmet.ProtustrankaWithAdressOIB>
  <DomainObject.Predmet.ProtustrankaNazivFormated>
    <izvorni_sadrzaj>INKASO I ZAŠTITA d.o.o. za privatnu zaštitu</izvorni_sadrzaj>
    <derivirana_varijabla naziv="DomainObject.Predmet.ProtustrankaNazivFormated_1">INKASO I ZAŠTITA d.o.o. za privatnu zaštitu</derivirana_varijabla>
  </DomainObject.Predmet.ProtustrankaNazivFormated>
  <DomainObject.Predmet.ProtustrankaNazivFormatedOIB>
    <izvorni_sadrzaj>INKASO I ZAŠTITA d.o.o. za privatnu zaštitu, OIB 08404972259</izvorni_sadrzaj>
    <derivirana_varijabla naziv="DomainObject.Predmet.ProtustrankaNazivFormatedOIB_1">INKASO I ZAŠTITA d.o.o. za privatnu zaštitu, OIB 08404972259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1932.72</izvorni_sadrzaj>
    <derivirana_varijabla naziv="DomainObject.Predmet.TrenutnaVrijednost_1">1932.72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INKASO I ZAŠTITA d.o.o. za privatnu zaštitu</item>
    </izvorni_sadrzaj>
    <derivirana_varijabla naziv="DomainObject.Predmet.ProtuStrankaListFormated_1">
      <item>INKASO I ZAŠTITA d.o.o. za privatnu zaštitu</item>
    </derivirana_varijabla>
  </DomainObject.Predmet.ProtuStrankaListFormated>
  <DomainObject.Predmet.ProtuStrankaListFormatedOIB>
    <izvorni_sadrzaj>
      <item>INKASO I ZAŠTITA d.o.o. za privatnu zaštitu, OIB 08404972259</item>
    </izvorni_sadrzaj>
    <derivirana_varijabla naziv="DomainObject.Predmet.ProtuStrankaListFormatedOIB_1">
      <item>INKASO I ZAŠTITA d.o.o. za privatnu zaštitu, OIB 08404972259</item>
    </derivirana_varijabla>
  </DomainObject.Predmet.ProtuStrankaListFormatedOIB>
  <DomainObject.Predmet.ProtuStrankaListFormatedWithAdress>
    <izvorni_sadrzaj>
      <item>INKASO I ZAŠTITA d.o.o. za privatnu zaštitu, Rušinac 2, 21214 Kaštel Lukšić</item>
    </izvorni_sadrzaj>
    <derivirana_varijabla naziv="DomainObject.Predmet.ProtuStrankaListFormatedWithAdress_1">
      <item>INKASO I ZAŠTITA d.o.o. za privatnu zaštitu, Rušinac 2, 21214 Kaštel Lukšić</item>
    </derivirana_varijabla>
  </DomainObject.Predmet.ProtuStrankaListFormatedWithAdress>
  <DomainObject.Predmet.ProtuStrankaListFormatedWithAdressOIB>
    <izvorni_sadrzaj>
      <item>INKASO I ZAŠTITA d.o.o. za privatnu zaštitu, OIB 08404972259, Rušinac 2, 21214 Kaštel Lukšić</item>
    </izvorni_sadrzaj>
    <derivirana_varijabla naziv="DomainObject.Predmet.ProtuStrankaListFormatedWithAdressOIB_1">
      <item>INKASO I ZAŠTITA d.o.o. za privatnu zaštitu, OIB 08404972259, Rušinac 2, 21214 Kaštel Lukšić</item>
    </derivirana_varijabla>
  </DomainObject.Predmet.ProtuStrankaListFormatedWithAdressOIB>
  <DomainObject.Predmet.ProtuStrankaListNazivFormated>
    <izvorni_sadrzaj>
      <item>INKASO I ZAŠTITA d.o.o. za privatnu zaštitu</item>
    </izvorni_sadrzaj>
    <derivirana_varijabla naziv="DomainObject.Predmet.ProtuStrankaListNazivFormated_1">
      <item>INKASO I ZAŠTITA d.o.o. za privatnu zaštitu</item>
    </derivirana_varijabla>
  </DomainObject.Predmet.ProtuStrankaListNazivFormated>
  <DomainObject.Predmet.ProtuStrankaListNazivFormatedOIB>
    <izvorni_sadrzaj>
      <item>INKASO I ZAŠTITA d.o.o. za privatnu zaštitu, OIB 08404972259</item>
    </izvorni_sadrzaj>
    <derivirana_varijabla naziv="DomainObject.Predmet.ProtuStrankaListNazivFormatedOIB_1">
      <item>INKASO I ZAŠTITA d.o.o. za privatnu zaštitu, OIB 08404972259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INKASO I ZAŠTITA d.o.o. za privatnu zaštitu</izvorni_sadrzaj>
    <derivirana_varijabla naziv="DomainObject.Predmet.ProtustrankaIDrugi_1">INKASO I ZAŠTITA d.o.o. za privatnu zaštitu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INKASO I ZAŠTITA d.o.o. za privatnu zaštitu, OIB 08404972259, Rušinac 2, 21214 Kaštel Lukšić</izvorni_sadrzaj>
    <derivirana_varijabla naziv="DomainObject.Predmet.ProtustrankaIDrugiAdressOIB_1">INKASO I ZAŠTITA d.o.o. za privatnu zaštitu, OIB 08404972259, Rušinac 2,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INKASO I ZAŠTITA d.o.o. za privatnu zaštitu</item>
      <item>FINANCIJSKA AGENCIJA, RC SPLIT</item>
    </izvorni_sadrzaj>
    <derivirana_varijabla naziv="DomainObject.Predmet.SudioniciListNaziv_1">
      <item>INKASO I ZAŠTITA d.o.o. za privatnu zaštitu</item>
      <item>FINANCIJSKA AGENCIJA, RC SPLIT</item>
    </derivirana_varijabla>
  </DomainObject.Predmet.SudioniciListNaziv>
  <DomainObject.Predmet.SudioniciListAdressOIB>
    <izvorni_sadrzaj>
      <item>INKASO I ZAŠTITA d.o.o. za privatnu zaštitu, OIB 08404972259, Rušinac 2,21214 Kaštel Lukšić</item>
      <item>FINANCIJSKA AGENCIJA, RC SPLIT, OIB 85821130368, Mažuranićevo šetalište 24 b,21000 Split</item>
    </izvorni_sadrzaj>
    <derivirana_varijabla naziv="DomainObject.Predmet.SudioniciListAdressOIB_1">
      <item>INKASO I ZAŠTITA d.o.o. za privatnu zaštitu, OIB 08404972259, Rušinac 2,21214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08404972259</item>
      <item>, OIB 85821130368</item>
    </izvorni_sadrzaj>
    <derivirana_varijabla naziv="DomainObject.Predmet.SudioniciListNazivOIB_1">
      <item>, OIB 08404972259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72EC9-2D7D-4EEA-A134-A137A10CF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1762</properties:Characters>
  <properties:Lines>50</properties:Lines>
  <properties:Paragraphs>16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2016-02-19T13:10:00Z</cp:lastPrinted>
  <dcterms:modified xmlns:xsi="http://www.w3.org/2001/XMLSchema-instance" xsi:type="dcterms:W3CDTF">2016-02-19T13:10:00Z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