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36f25" w14:paraId="fe36f25" w:rsidRDefault="0023558C" w:rsidP="001B0559" w:rsidR="0023558C" w:rsidRPr="007C723E">
      <w:pPr>
        <w15:collapsed w:val="false"/>
      </w:pPr>
      <w:bookmarkStart w:name="_GoBack" w:id="0"/>
      <w:bookmarkEnd w:id="0"/>
    </w:p>
    <w:p w:rsidRDefault="001B0559" w:rsidP="001B0559" w:rsidR="001B0559" w:rsidRPr="007C723E">
      <w:r w:rsidRPr="007C723E">
        <w:t>REPUBLIKA HRVATSKA</w:t>
      </w:r>
    </w:p>
    <w:p w:rsidRDefault="00775237" w:rsidP="001B0559" w:rsidR="001B0559" w:rsidRPr="007C723E">
      <w:r>
        <w:t xml:space="preserve">  </w:t>
      </w:r>
      <w:r w:rsidR="001B0559" w:rsidRPr="007C723E">
        <w:t>Trgovački sud u Zagrebu</w:t>
      </w:r>
    </w:p>
    <w:p w:rsidRDefault="00775237" w:rsidP="007C723E" w:rsidR="0023558C" w:rsidRPr="007C723E">
      <w:r>
        <w:t xml:space="preserve">    </w:t>
      </w:r>
      <w:r w:rsidR="001B0559" w:rsidRPr="007C723E">
        <w:t xml:space="preserve">Zagreb, </w:t>
      </w:r>
      <w:proofErr w:type="spellStart"/>
      <w:r w:rsidR="001B0559" w:rsidRPr="007C723E">
        <w:t>Amruševa</w:t>
      </w:r>
      <w:proofErr w:type="spellEnd"/>
      <w:r w:rsidR="001B0559" w:rsidRPr="007C723E">
        <w:t xml:space="preserve"> 2/II                                                   </w:t>
      </w:r>
      <w:r w:rsidR="00E70925" w:rsidRPr="007C723E">
        <w:t xml:space="preserve">             </w:t>
      </w:r>
      <w:r w:rsidR="005C537D">
        <w:t xml:space="preserve">               </w:t>
      </w:r>
      <w:r w:rsidR="00EB446A">
        <w:t xml:space="preserve">    </w:t>
      </w:r>
      <w:r w:rsidR="005C537D">
        <w:t xml:space="preserve">  89</w:t>
      </w:r>
      <w:r w:rsidR="007E2ACB" w:rsidRPr="007C723E">
        <w:t xml:space="preserve">. </w:t>
      </w:r>
      <w:r w:rsidR="00E2685B" w:rsidRPr="007C723E">
        <w:t>St</w:t>
      </w:r>
      <w:r w:rsidR="005D5049">
        <w:t>-</w:t>
      </w:r>
      <w:r w:rsidR="0038564A">
        <w:t>1152/18</w:t>
      </w:r>
      <w:r w:rsidR="005C537D">
        <w:t>-</w:t>
      </w:r>
      <w:r w:rsidR="00AB016C">
        <w:t>7</w:t>
      </w:r>
    </w:p>
    <w:p w:rsidRDefault="003A319F" w:rsidP="008E64B2" w:rsidR="003A319F">
      <w:pPr>
        <w:jc w:val="center"/>
      </w:pPr>
    </w:p>
    <w:p w:rsidRDefault="007C723E" w:rsidP="008E64B2" w:rsidR="007C723E" w:rsidRPr="007C723E">
      <w:pPr>
        <w:jc w:val="center"/>
      </w:pPr>
      <w:r w:rsidRPr="007C723E">
        <w:t>R E P U B L I K A  H R V A T S K A</w:t>
      </w:r>
    </w:p>
    <w:p w:rsidRDefault="007C723E" w:rsidP="008E64B2" w:rsidR="007C723E" w:rsidRPr="007C723E">
      <w:pPr>
        <w:jc w:val="center"/>
      </w:pPr>
    </w:p>
    <w:p w:rsidRDefault="008E64B2" w:rsidP="008E64B2" w:rsidR="001B0559" w:rsidRPr="007C723E">
      <w:pPr>
        <w:jc w:val="center"/>
      </w:pPr>
      <w:r w:rsidRPr="007C723E">
        <w:t>R J E Š E NJ E</w:t>
      </w:r>
    </w:p>
    <w:p w:rsidRDefault="00E2685B" w:rsidP="00E2685B" w:rsidR="00E2685B" w:rsidRPr="007C723E">
      <w:pPr>
        <w:jc w:val="both"/>
        <w:rPr>
          <w:b/>
        </w:rPr>
      </w:pPr>
    </w:p>
    <w:p w:rsidRDefault="0038564A" w:rsidP="00232E11" w:rsidR="00232E11">
      <w:pPr>
        <w:ind w:firstLine="680"/>
        <w:jc w:val="both"/>
      </w:pPr>
      <w:r w:rsidRPr="0038564A">
        <w:t xml:space="preserve">Trgovački sud u Zagrebu, po sucu Nikolini Dorić Hadžisejdić, u </w:t>
      </w:r>
      <w:proofErr w:type="spellStart"/>
      <w:r w:rsidRPr="0038564A">
        <w:t>predstečajnom</w:t>
      </w:r>
      <w:proofErr w:type="spellEnd"/>
      <w:r w:rsidRPr="0038564A">
        <w:t xml:space="preserve"> postupku u povodu prijedloga dužnika  MG ADRIA UGOSTITELJSTVO d.o.o., Zagreb, </w:t>
      </w:r>
      <w:proofErr w:type="spellStart"/>
      <w:r w:rsidRPr="0038564A">
        <w:t>Zrinskogorska</w:t>
      </w:r>
      <w:proofErr w:type="spellEnd"/>
      <w:r w:rsidRPr="0038564A">
        <w:t xml:space="preserve"> </w:t>
      </w:r>
      <w:proofErr w:type="spellStart"/>
      <w:r w:rsidRPr="0038564A">
        <w:t>ukica</w:t>
      </w:r>
      <w:proofErr w:type="spellEnd"/>
      <w:r w:rsidRPr="0038564A">
        <w:t xml:space="preserve"> 5, OIB: 04899875430</w:t>
      </w:r>
      <w:r>
        <w:t>, 22</w:t>
      </w:r>
      <w:r w:rsidRPr="0038564A">
        <w:t>. svibnja 2018.,</w:t>
      </w:r>
      <w:r w:rsidR="00D92779" w:rsidRPr="0038564A">
        <w:tab/>
      </w:r>
    </w:p>
    <w:p w:rsidRDefault="00232E11" w:rsidP="00232E11" w:rsidR="00232E11" w:rsidRPr="003B2EE0">
      <w:pPr>
        <w:ind w:firstLine="680"/>
        <w:jc w:val="both"/>
      </w:pPr>
    </w:p>
    <w:p w:rsidRDefault="000D56F6" w:rsidP="00D92779" w:rsidR="008E64B2" w:rsidRPr="007C723E">
      <w:pPr>
        <w:jc w:val="both"/>
      </w:pPr>
      <w:r w:rsidRPr="007C723E">
        <w:t xml:space="preserve">          </w:t>
      </w:r>
      <w:r w:rsidR="00E70925" w:rsidRPr="007C723E">
        <w:t xml:space="preserve">                                             </w:t>
      </w:r>
    </w:p>
    <w:p w:rsidRDefault="008E64B2" w:rsidP="008E64B2" w:rsidR="008E64B2" w:rsidRPr="007C723E">
      <w:pPr>
        <w:jc w:val="center"/>
      </w:pPr>
      <w:r w:rsidRPr="007C723E">
        <w:t>r i j e š i o   j e</w:t>
      </w:r>
    </w:p>
    <w:p w:rsidRDefault="001B0559" w:rsidP="001B0559" w:rsidR="001B0559" w:rsidRPr="00D92779"/>
    <w:p w:rsidRDefault="008E64B2" w:rsidP="001B0559" w:rsidR="00AC257A" w:rsidRPr="00D92779">
      <w:pPr>
        <w:jc w:val="both"/>
      </w:pPr>
      <w:r w:rsidRPr="00D92779">
        <w:tab/>
      </w:r>
      <w:r w:rsidR="003137AE" w:rsidRPr="00D92779">
        <w:t>Is</w:t>
      </w:r>
      <w:r w:rsidR="00E70925" w:rsidRPr="00D92779">
        <w:t>pravlja se rješenje</w:t>
      </w:r>
      <w:r w:rsidR="0023558C" w:rsidRPr="00D92779">
        <w:t xml:space="preserve"> ovog suda</w:t>
      </w:r>
      <w:r w:rsidR="007E2ACB" w:rsidRPr="00D92779">
        <w:t xml:space="preserve"> poslovni broj </w:t>
      </w:r>
      <w:r w:rsidR="005D5049" w:rsidRPr="00D92779">
        <w:t>St-</w:t>
      </w:r>
      <w:r w:rsidR="0038564A">
        <w:t>1152/18</w:t>
      </w:r>
      <w:r w:rsidR="002E1717">
        <w:t>-</w:t>
      </w:r>
      <w:r w:rsidR="00232E11">
        <w:t>4</w:t>
      </w:r>
      <w:r w:rsidR="007E2ACB" w:rsidRPr="00D92779">
        <w:t xml:space="preserve"> od </w:t>
      </w:r>
      <w:r w:rsidR="0038564A">
        <w:t>14</w:t>
      </w:r>
      <w:r w:rsidR="007C723E" w:rsidRPr="00D92779">
        <w:t xml:space="preserve">. </w:t>
      </w:r>
      <w:r w:rsidR="0038564A">
        <w:t>svibnja</w:t>
      </w:r>
      <w:r w:rsidR="00232E11">
        <w:t xml:space="preserve"> </w:t>
      </w:r>
      <w:r w:rsidR="002E1717">
        <w:t>2018</w:t>
      </w:r>
      <w:r w:rsidR="007E2ACB" w:rsidRPr="00D92779">
        <w:t xml:space="preserve">. </w:t>
      </w:r>
      <w:r w:rsidR="005D5049" w:rsidRPr="00D92779">
        <w:t xml:space="preserve">u </w:t>
      </w:r>
      <w:r w:rsidR="0038564A">
        <w:t>uvodu red treći, na način da se brišu riječi „</w:t>
      </w:r>
      <w:r w:rsidR="0038564A" w:rsidRPr="0038564A">
        <w:t>kojeg zastupa punomoćnik Pavao Mrkonjić, odvjetnik u Zagrebu, Ante Topić Mimare 24</w:t>
      </w:r>
      <w:r w:rsidR="0038564A">
        <w:t>“</w:t>
      </w:r>
      <w:r w:rsidR="005C537D" w:rsidRPr="00D92779">
        <w:t>.</w:t>
      </w:r>
    </w:p>
    <w:p w:rsidRDefault="005C537D" w:rsidP="001B0559" w:rsidR="001B0559" w:rsidRPr="00D92779">
      <w:pPr>
        <w:jc w:val="both"/>
      </w:pPr>
      <w:r w:rsidRPr="00D92779">
        <w:t xml:space="preserve"> </w:t>
      </w:r>
    </w:p>
    <w:p w:rsidRDefault="001B0559" w:rsidP="001B0559" w:rsidR="001B0559" w:rsidRPr="00D92779">
      <w:pPr>
        <w:jc w:val="center"/>
      </w:pPr>
      <w:r w:rsidRPr="00D92779">
        <w:t>Obrazloženje</w:t>
      </w:r>
    </w:p>
    <w:p w:rsidRDefault="001B0559" w:rsidP="001B0559" w:rsidR="001B0559" w:rsidRPr="00D92779">
      <w:pPr>
        <w:jc w:val="center"/>
        <w:rPr>
          <w:b/>
        </w:rPr>
      </w:pPr>
    </w:p>
    <w:p w:rsidRDefault="00AC257A" w:rsidP="003A319F" w:rsidR="005D5049" w:rsidRPr="00D92779">
      <w:pPr>
        <w:ind w:firstLine="720"/>
        <w:jc w:val="both"/>
      </w:pPr>
      <w:r w:rsidRPr="00D92779">
        <w:t>U rješenju ovog suda poslovni broj St-</w:t>
      </w:r>
      <w:r w:rsidR="0038564A">
        <w:t>1152/18</w:t>
      </w:r>
      <w:r w:rsidR="002E1717">
        <w:t>-</w:t>
      </w:r>
      <w:r w:rsidR="0038564A">
        <w:t>4</w:t>
      </w:r>
      <w:r w:rsidR="002E1717" w:rsidRPr="00D92779">
        <w:t xml:space="preserve"> od </w:t>
      </w:r>
      <w:r w:rsidR="0038564A">
        <w:t>14</w:t>
      </w:r>
      <w:r w:rsidR="002E1717" w:rsidRPr="00D92779">
        <w:t xml:space="preserve">. </w:t>
      </w:r>
      <w:r w:rsidR="0038564A">
        <w:t>svibnja</w:t>
      </w:r>
      <w:r w:rsidR="002E1717">
        <w:t xml:space="preserve"> 2018.</w:t>
      </w:r>
      <w:r w:rsidRPr="00D92779">
        <w:t xml:space="preserve"> došlo je do pogreške prilikom pisanja, pa je valjalo donijeti ovo rješenje temeljem odredbe čl.</w:t>
      </w:r>
      <w:r w:rsidR="00D92779">
        <w:t xml:space="preserve"> </w:t>
      </w:r>
      <w:r w:rsidR="00D92779" w:rsidRPr="00D92779">
        <w:t xml:space="preserve">342. u svezi čl. 347. </w:t>
      </w:r>
      <w:r w:rsidRPr="00D92779">
        <w:t xml:space="preserve"> Zakona o parničnom postupku ("Narodne novine" broj 53/91, 91/92, 112/99, 88/01, 117/03, 88/05, 2/07, 84/08, 123/08, 57/11 i 25/13 – dalje: ZPP) u svezi čl. 10. Stečajnog zakona </w:t>
      </w:r>
      <w:r w:rsidR="00D92779" w:rsidRPr="00D92779">
        <w:t>(„Narodne novine“ broj 71/15,</w:t>
      </w:r>
      <w:r w:rsidR="0038564A">
        <w:t xml:space="preserve"> 104/17</w:t>
      </w:r>
      <w:r w:rsidR="00D92779" w:rsidRPr="00D92779">
        <w:t xml:space="preserve"> dalje: SZ).</w:t>
      </w:r>
      <w:r w:rsidR="005D5049" w:rsidRPr="00D92779">
        <w:t xml:space="preserve"> </w:t>
      </w:r>
    </w:p>
    <w:p w:rsidRDefault="00E2685B" w:rsidP="005D5049" w:rsidR="00E2685B" w:rsidRPr="007C723E">
      <w:pPr>
        <w:jc w:val="both"/>
      </w:pPr>
    </w:p>
    <w:p w:rsidRDefault="001B0559" w:rsidP="00D92779" w:rsidR="00D92779">
      <w:pPr>
        <w:jc w:val="center"/>
      </w:pPr>
      <w:r w:rsidRPr="007C723E">
        <w:t>U Z</w:t>
      </w:r>
      <w:r w:rsidR="002E1717">
        <w:t xml:space="preserve">agrebu </w:t>
      </w:r>
      <w:r w:rsidR="0038564A">
        <w:t>22</w:t>
      </w:r>
      <w:r w:rsidR="005D5049">
        <w:t xml:space="preserve">. </w:t>
      </w:r>
      <w:r w:rsidR="0038564A">
        <w:t>svibnja</w:t>
      </w:r>
      <w:r w:rsidR="002E1717">
        <w:t xml:space="preserve"> 2018</w:t>
      </w:r>
      <w:r w:rsidR="00D92779">
        <w:t xml:space="preserve">.                    </w:t>
      </w:r>
    </w:p>
    <w:p w:rsidRDefault="00D92779" w:rsidP="00D92779" w:rsidR="00D92779">
      <w:pPr>
        <w:jc w:val="center"/>
      </w:pPr>
    </w:p>
    <w:p w:rsidRDefault="00D92779" w:rsidP="00D92779" w:rsidR="00D92779">
      <w:pPr>
        <w:jc w:val="center"/>
      </w:pPr>
    </w:p>
    <w:p w:rsidRDefault="00D92779" w:rsidP="00D92779" w:rsidR="001B0559" w:rsidRPr="007C723E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D53FB">
        <w:t xml:space="preserve">                     </w:t>
      </w:r>
      <w:r>
        <w:t>S</w:t>
      </w:r>
      <w:r w:rsidR="001B0559" w:rsidRPr="007C723E">
        <w:t>UDAC:</w:t>
      </w:r>
    </w:p>
    <w:p w:rsidRDefault="00F618B0" w:rsidP="00D92779" w:rsidR="00476CA9" w:rsidRPr="007C723E">
      <w:pPr>
        <w:pStyle w:val="Tijeloteksta"/>
        <w:ind w:left="5760"/>
      </w:pPr>
      <w:r w:rsidRPr="007C723E">
        <w:t xml:space="preserve">     </w:t>
      </w:r>
      <w:r w:rsidR="00EC1245">
        <w:t xml:space="preserve">   </w:t>
      </w:r>
      <w:r w:rsidR="004D53FB">
        <w:t xml:space="preserve"> </w:t>
      </w:r>
      <w:r w:rsidR="00D92779">
        <w:t>Nikolina Dorić Hadžisejdić</w:t>
      </w:r>
      <w:r w:rsidR="00EC1245">
        <w:t>, v.r.</w:t>
      </w:r>
    </w:p>
    <w:p w:rsidRDefault="004D53FB" w:rsidP="001B0559" w:rsidR="004D53FB"/>
    <w:p w:rsidRDefault="001B0559" w:rsidP="001B0559" w:rsidR="001B0559" w:rsidRPr="007C723E">
      <w:r w:rsidRPr="007C723E">
        <w:t>POUKA O PRAVNOM LIJEKU:</w:t>
      </w:r>
    </w:p>
    <w:p w:rsidRDefault="00E65940" w:rsidP="007C723E" w:rsidR="00A75755" w:rsidRPr="007C723E">
      <w:pPr>
        <w:pStyle w:val="Tijeloteksta"/>
      </w:pPr>
      <w:r w:rsidRPr="007C723E">
        <w:t>Protiv rješenja nezadovoljna stranka može uložiti žalbu Visokom trgovačkom sudu Republike Hrvatske u roku od 8 dana po primitku rješenja, a ulaže se putem ovog Suda u 2 primjerka za Sud i po 1 z</w:t>
      </w:r>
      <w:r w:rsidR="0023558C" w:rsidRPr="007C723E">
        <w:t>a svaku protivniku stranku.</w:t>
      </w:r>
      <w:r w:rsidRPr="007C723E">
        <w:t xml:space="preserve"> </w:t>
      </w:r>
    </w:p>
    <w:p w:rsidRDefault="00D92779" w:rsidP="001B0559" w:rsidR="00D92779"/>
    <w:p w:rsidRDefault="00EC1245" w:rsidP="007B64C7" w:rsidR="00EC1245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EC1245" w:rsidP="007B64C7" w:rsidR="00EC1245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EC1245" w:rsidP="001B0559" w:rsidR="00EC1245" w:rsidRPr="007C723E"/>
    <w:sectPr w:rsidSect="00775237" w:rsidR="00EC1245" w:rsidRPr="007C723E">
      <w:headerReference w:type="even" r:id="rId9"/>
      <w:headerReference w:type="default" r:id="rId10"/>
      <w:headerReference w:type="firs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01D" w:rsidR="0065201D">
      <w:r>
        <w:separator/>
      </w:r>
    </w:p>
  </w:endnote>
  <w:endnote w:id="0" w:type="continuationSeparator">
    <w:p w:rsidRDefault="0065201D" w:rsidR="00652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01D" w:rsidR="0065201D">
      <w:r>
        <w:separator/>
      </w:r>
    </w:p>
  </w:footnote>
  <w:footnote w:id="0" w:type="continuationSeparator">
    <w:p w:rsidRDefault="0065201D" w:rsidR="006520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56F6" w:rsidR="000D56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124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56F6" w:rsidP="001B0559" w:rsidR="000D56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0D56F6" w:rsidR="000D56F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5237" w:rsidR="00775237">
    <w:pPr>
      <w:pStyle w:val="Zaglavlje"/>
    </w:pPr>
    <w:r>
      <w:t xml:space="preserve">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559"/>
    <w:rsid w:val="000B54AC"/>
    <w:rsid w:val="000D56F6"/>
    <w:rsid w:val="001B0559"/>
    <w:rsid w:val="002041AF"/>
    <w:rsid w:val="00230C84"/>
    <w:rsid w:val="00232E11"/>
    <w:rsid w:val="0023558C"/>
    <w:rsid w:val="002E1717"/>
    <w:rsid w:val="003137AE"/>
    <w:rsid w:val="00347BB4"/>
    <w:rsid w:val="00362D9E"/>
    <w:rsid w:val="0038564A"/>
    <w:rsid w:val="003A319F"/>
    <w:rsid w:val="003B38F4"/>
    <w:rsid w:val="003B603E"/>
    <w:rsid w:val="0046190C"/>
    <w:rsid w:val="00476CA9"/>
    <w:rsid w:val="00491D7F"/>
    <w:rsid w:val="004B7F3F"/>
    <w:rsid w:val="004D53FB"/>
    <w:rsid w:val="004E5469"/>
    <w:rsid w:val="004F022B"/>
    <w:rsid w:val="005071FA"/>
    <w:rsid w:val="005360E3"/>
    <w:rsid w:val="005A49D2"/>
    <w:rsid w:val="005C537D"/>
    <w:rsid w:val="005D5049"/>
    <w:rsid w:val="005D62C1"/>
    <w:rsid w:val="005F6C6D"/>
    <w:rsid w:val="00607062"/>
    <w:rsid w:val="0065201D"/>
    <w:rsid w:val="006E4475"/>
    <w:rsid w:val="007141AF"/>
    <w:rsid w:val="007508E7"/>
    <w:rsid w:val="00775237"/>
    <w:rsid w:val="007A6843"/>
    <w:rsid w:val="007B3F07"/>
    <w:rsid w:val="007C723E"/>
    <w:rsid w:val="007E1C33"/>
    <w:rsid w:val="007E2ACB"/>
    <w:rsid w:val="00862799"/>
    <w:rsid w:val="00874F17"/>
    <w:rsid w:val="0089775F"/>
    <w:rsid w:val="008B05F8"/>
    <w:rsid w:val="008E64B2"/>
    <w:rsid w:val="008F084B"/>
    <w:rsid w:val="00A04911"/>
    <w:rsid w:val="00A730EA"/>
    <w:rsid w:val="00A75755"/>
    <w:rsid w:val="00AB016C"/>
    <w:rsid w:val="00AC257A"/>
    <w:rsid w:val="00AD7D71"/>
    <w:rsid w:val="00B639DE"/>
    <w:rsid w:val="00C34937"/>
    <w:rsid w:val="00D7114A"/>
    <w:rsid w:val="00D92779"/>
    <w:rsid w:val="00DA4A9F"/>
    <w:rsid w:val="00DB06B8"/>
    <w:rsid w:val="00E2685B"/>
    <w:rsid w:val="00E65940"/>
    <w:rsid w:val="00E70925"/>
    <w:rsid w:val="00EA7BA9"/>
    <w:rsid w:val="00EB446A"/>
    <w:rsid w:val="00EC1245"/>
    <w:rsid w:val="00ED1ACD"/>
    <w:rsid w:val="00F00191"/>
    <w:rsid w:val="00F618B0"/>
    <w:rsid w:val="00F83457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0559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4619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190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C12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12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12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12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12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0559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4619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190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C12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12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12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12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12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1152</izvorni_sadrzaj>
    <derivirana_varijabla naziv="DomainObject.Predmet.Broj_1">1152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2018.</izvorni_sadrzaj>
    <derivirana_varijabla naziv="DomainObject.Predmet.DatumOsnivanja_1">27.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St-1152/2018</izvorni_sadrzaj>
    <derivirana_varijabla naziv="DomainObject.Predmet.OznakaBroj_1">St-1152/2018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MG ADRIA UGOSTITELJSTVO d.o.o. zastupanog po punomoćniku Milutin Džebić</izvorni_sadrzaj>
    <derivirana_varijabla naziv="DomainObject.Predmet.ProtustrankaFormated_1">  MG ADRIA UGOSTITELJSTVO d.o.o. zastupanog po punomoćniku Milutin Džebić</derivirana_varijabla>
  </DomainObject.Predmet.ProtustrankaFormated>
  <DomainObject.Predmet.ProtustrankaFormatedOIB>
    <izvorni_sadrzaj>  MG ADRIA UGOSTITELJSTVO d.o.o., OIB 04899875430 zastupanog po punomoćniku Milutin Džebić</izvorni_sadrzaj>
    <derivirana_varijabla naziv="DomainObject.Predmet.ProtustrankaFormatedOIB_1">  MG ADRIA UGOSTITELJSTVO d.o.o., OIB 04899875430 zastupanog po punomoćniku Milutin Džebić</derivirana_varijabla>
  </DomainObject.Predmet.ProtustrankaFormatedOIB>
  <DomainObject.Predmet.ProtustrankaFormatedWithAdress>
    <izvorni_sadrzaj> MG ADRIA UGOSTITELJSTVO d.o.o., Zrinskogorska ulica 5, 10000 Zagreb zastupanog po punomoćniku Milutin Džebić</izvorni_sadrzaj>
    <derivirana_varijabla naziv="DomainObject.Predmet.ProtustrankaFormatedWithAdress_1"> MG ADRIA UGOSTITELJSTVO d.o.o., Zrinskogorska ulica 5, 10000 Zagreb zastupanog po punomoćniku Milutin Džebić</derivirana_varijabla>
  </DomainObject.Predmet.ProtustrankaFormatedWithAdress>
  <DomainObject.Predmet.ProtustrankaFormatedWithAdressOIB>
    <izvorni_sadrzaj> MG ADRIA UGOSTITELJSTVO d.o.o., OIB 04899875430, Zrinskogorska ulica 5, 10000 Zagreb zastupanog po punomoćniku Milutin Džebić</izvorni_sadrzaj>
    <derivirana_varijabla naziv="DomainObject.Predmet.ProtustrankaFormatedWithAdressOIB_1"> MG ADRIA UGOSTITELJSTVO d.o.o., OIB 04899875430, Zrinskogorska ulica 5, 10000 Zagreb zastupanog po punomoćniku Milutin Džebić</derivirana_varijabla>
  </DomainObject.Predmet.ProtustrankaFormatedWithAdressOIB>
  <DomainObject.Predmet.ProtustrankaWithAdress>
    <izvorni_sadrzaj>MG ADRIA UGOSTITELJSTVO d.o.o. Zrinskogorska ulica 5, 10000 Zagreb</izvorni_sadrzaj>
    <derivirana_varijabla naziv="DomainObject.Predmet.ProtustrankaWithAdress_1">MG ADRIA UGOSTITELJSTVO d.o.o. Zrinskogorska ulica 5, 10000 Zagreb</derivirana_varijabla>
  </DomainObject.Predmet.ProtustrankaWithAdress>
  <DomainObject.Predmet.ProtustrankaWithAdressOIB>
    <izvorni_sadrzaj>MG ADRIA UGOSTITELJSTVO d.o.o., OIB 04899875430, Zrinskogorska ulica 5, 10000 Zagreb</izvorni_sadrzaj>
    <derivirana_varijabla naziv="DomainObject.Predmet.ProtustrankaWithAdressOIB_1">MG ADRIA UGOSTITELJSTVO d.o.o., OIB 04899875430, Zrinskogorska ulica 5, 10000 Zagreb</derivirana_varijabla>
  </DomainObject.Predmet.ProtustrankaWithAdressOIB>
  <DomainObject.Predmet.ProtustrankaNazivFormated>
    <izvorni_sadrzaj>MG ADRIA UGOSTITELJSTVO d.o.o.</izvorni_sadrzaj>
    <derivirana_varijabla naziv="DomainObject.Predmet.ProtustrankaNazivFormated_1">MG ADRIA UGOSTITELJSTVO d.o.o.</derivirana_varijabla>
  </DomainObject.Predmet.ProtustrankaNazivFormated>
  <DomainObject.Predmet.ProtustrankaNazivFormatedOIB>
    <izvorni_sadrzaj>MG ADRIA UGOSTITELJSTVO d.o.o., OIB 04899875430</izvorni_sadrzaj>
    <derivirana_varijabla naziv="DomainObject.Predmet.ProtustrankaNazivFormatedOIB_1">MG ADRIA UGOSTITELJSTVO d.o.o., OIB 04899875430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MG ADRIA UGOSTITELJSTVO d.o.o.; SPARTA TRGOVINA d.o.o. za trgovinu i usluge</izvorni_sadrzaj>
    <derivirana_varijabla naziv="DomainObject.Predmet.StrankaFormated_1">  MG ADRIA UGOSTITELJSTVO d.o.o.; SPARTA TRGOVINA d.o.o. za trgovinu i usluge</derivirana_varijabla>
  </DomainObject.Predmet.StrankaFormated>
  <DomainObject.Predmet.StrankaFormatedOIB>
    <izvorni_sadrzaj>  MG ADRIA UGOSTITELJSTVO d.o.o., OIB 04899875430; SPARTA TRGOVINA d.o.o. za trgovinu i usluge, OIB 24427573273</izvorni_sadrzaj>
    <derivirana_varijabla naziv="DomainObject.Predmet.StrankaFormatedOIB_1">  MG ADRIA UGOSTITELJSTVO d.o.o., OIB 04899875430; SPARTA TRGOVINA d.o.o. za trgovinu i usluge, OIB 24427573273</derivirana_varijabla>
  </DomainObject.Predmet.StrankaFormatedOIB>
  <DomainObject.Predmet.StrankaFormatedWithAdress>
    <izvorni_sadrzaj> MG ADRIA UGOSTITELJSTVO d.o.o., Zrinskogorska ulica 5, 10000 Zagreb; SPARTA TRGOVINA d.o.o. za trgovinu i usluge, Gramača 3b, 10000 Zagreb</izvorni_sadrzaj>
    <derivirana_varijabla naziv="DomainObject.Predmet.StrankaFormatedWithAdress_1"> MG ADRIA UGOSTITELJSTVO d.o.o., Zrinskogorska ulica 5, 10000 Zagreb; SPARTA TRGOVINA d.o.o. za trgovinu i usluge, Gramača 3b, 10000 Zagreb</derivirana_varijabla>
  </DomainObject.Predmet.StrankaFormatedWithAdress>
  <DomainObject.Predmet.StrankaFormatedWithAdressOIB>
    <izvorni_sadrzaj> MG ADRIA UGOSTITELJSTVO d.o.o., OIB 04899875430, Zrinskogorska ulica 5, 10000 Zagreb; SPARTA TRGOVINA d.o.o. za trgovinu i usluge, OIB 24427573273, Gramača 3b, 10000 Zagreb</izvorni_sadrzaj>
    <derivirana_varijabla naziv="DomainObject.Predmet.StrankaFormatedWithAdressOIB_1"> MG ADRIA UGOSTITELJSTVO d.o.o., OIB 04899875430, Zrinskogorska ulica 5, 10000 Zagreb; SPARTA TRGOVINA d.o.o. za trgovinu i usluge, OIB 24427573273, Gramača 3b, 10000 Zagreb</derivirana_varijabla>
  </DomainObject.Predmet.StrankaFormatedWithAdressOIB>
  <DomainObject.Predmet.StrankaWithAdress>
    <izvorni_sadrzaj>MG ADRIA UGOSTITELJSTVO d.o.o. Zrinskogorska ulica 5,10000 Zagreb,SPARTA TRGOVINA d.o.o. za trgovinu i usluge Gramača 3b,10000 Zagreb</izvorni_sadrzaj>
    <derivirana_varijabla naziv="DomainObject.Predmet.StrankaWithAdress_1">MG ADRIA UGOSTITELJSTVO d.o.o. Zrinskogorska ulica 5,10000 Zagreb,SPARTA TRGOVINA d.o.o. za trgovinu i usluge Gramača 3b,10000 Zagreb</derivirana_varijabla>
  </DomainObject.Predmet.StrankaWithAdress>
  <DomainObject.Predmet.StrankaWithAdressOIB>
    <izvorni_sadrzaj>MG ADRIA UGOSTITELJSTVO d.o.o., OIB 04899875430, Zrinskogorska ulica 5,10000 Zagreb,SPARTA TRGOVINA d.o.o. za trgovinu i usluge, OIB 24427573273, Gramača 3b,10000 Zagreb</izvorni_sadrzaj>
    <derivirana_varijabla naziv="DomainObject.Predmet.StrankaWithAdressOIB_1">MG ADRIA UGOSTITELJSTVO d.o.o., OIB 04899875430, Zrinskogorska ulica 5,10000 Zagreb,SPARTA TRGOVINA d.o.o. za trgovinu i usluge, OIB 24427573273, Gramača 3b,10000 Zagreb</derivirana_varijabla>
  </DomainObject.Predmet.StrankaWithAdressOIB>
  <DomainObject.Predmet.StrankaNazivFormated>
    <izvorni_sadrzaj>MG ADRIA UGOSTITELJSTVO d.o.o.,SPARTA TRGOVINA d.o.o. za trgovinu i usluge</izvorni_sadrzaj>
    <derivirana_varijabla naziv="DomainObject.Predmet.StrankaNazivFormated_1">MG ADRIA UGOSTITELJSTVO d.o.o.,SPARTA TRGOVINA d.o.o. za trgovinu i usluge</derivirana_varijabla>
  </DomainObject.Predmet.StrankaNazivFormated>
  <DomainObject.Predmet.StrankaNazivFormatedOIB>
    <izvorni_sadrzaj>MG ADRIA UGOSTITELJSTVO d.o.o., OIB 04899875430,SPARTA TRGOVINA d.o.o. za trgovinu i usluge, OIB 24427573273</izvorni_sadrzaj>
    <derivirana_varijabla naziv="DomainObject.Predmet.StrankaNazivFormatedOIB_1">MG ADRIA UGOSTITELJSTVO d.o.o., OIB 04899875430,SPARTA TRGOVINA d.o.o. za trgovinu i usluge, OIB 24427573273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MG ADRIA UGOSTITELJSTVO d.o.o.</item>
      <item>SPARTA TRGOVINA d.o.o. za trgovinu i usluge</item>
    </izvorni_sadrzaj>
    <derivirana_varijabla naziv="DomainObject.Predmet.StrankaListFormated_1">
      <item>MG ADRIA UGOSTITELJSTVO d.o.o.</item>
      <item>SPARTA TRGOVINA d.o.o. za trgovinu i usluge</item>
    </derivirana_varijabla>
  </DomainObject.Predmet.StrankaListFormated>
  <DomainObject.Predmet.StrankaListFormatedOIB>
    <izvorni_sadrzaj>
      <item>MG ADRIA UGOSTITELJSTVO d.o.o., OIB 04899875430</item>
      <item>SPARTA TRGOVINA d.o.o. za trgovinu i usluge, OIB 24427573273</item>
    </izvorni_sadrzaj>
    <derivirana_varijabla naziv="DomainObject.Predmet.StrankaListFormatedOIB_1">
      <item>MG ADRIA UGOSTITELJSTVO d.o.o., OIB 04899875430</item>
      <item>SPARTA TRGOVINA d.o.o. za trgovinu i usluge, OIB 24427573273</item>
    </derivirana_varijabla>
  </DomainObject.Predmet.StrankaListFormatedOIB>
  <DomainObject.Predmet.StrankaListFormatedWithAdress>
    <izvorni_sadrzaj>
      <item>MG ADRIA UGOSTITELJSTVO d.o.o., Zrinskogorska ulica 5, 10000 Zagreb</item>
      <item>SPARTA TRGOVINA d.o.o. za trgovinu i usluge, Gramača 3b, 10000 Zagreb</item>
    </izvorni_sadrzaj>
    <derivirana_varijabla naziv="DomainObject.Predmet.StrankaListFormatedWithAdress_1">
      <item>MG ADRIA UGOSTITELJSTVO d.o.o., Zrinskogorska ulica 5, 10000 Zagreb</item>
      <item>SPARTA TRGOVINA d.o.o. za trgovinu i usluge, Gramača 3b, 10000 Zagreb</item>
    </derivirana_varijabla>
  </DomainObject.Predmet.StrankaListFormatedWithAdress>
  <DomainObject.Predmet.StrankaListFormatedWithAdressOIB>
    <izvorni_sadrzaj>
      <item>MG ADRIA UGOSTITELJSTVO d.o.o., OIB 04899875430, Zrinskogorska ulica 5, 10000 Zagreb</item>
      <item>SPARTA TRGOVINA d.o.o. za trgovinu i usluge, OIB 24427573273, Gramača 3b, 10000 Zagreb</item>
    </izvorni_sadrzaj>
    <derivirana_varijabla naziv="DomainObject.Predmet.StrankaListFormatedWithAdressOIB_1">
      <item>MG ADRIA UGOSTITELJSTVO d.o.o., OIB 04899875430, Zrinskogorska ulica 5, 10000 Zagreb</item>
      <item>SPARTA TRGOVINA d.o.o. za trgovinu i usluge, OIB 24427573273, Gramača 3b, 10000 Zagreb</item>
    </derivirana_varijabla>
  </DomainObject.Predmet.StrankaListFormatedWithAdressOIB>
  <DomainObject.Predmet.StrankaListNazivFormated>
    <izvorni_sadrzaj>
      <item>MG ADRIA UGOSTITELJSTVO d.o.o.</item>
      <item>SPARTA TRGOVINA d.o.o. za trgovinu i usluge</item>
    </izvorni_sadrzaj>
    <derivirana_varijabla naziv="DomainObject.Predmet.StrankaListNazivFormated_1">
      <item>MG ADRIA UGOSTITELJSTVO d.o.o.</item>
      <item>SPARTA TRGOVINA d.o.o. za trgovinu i usluge</item>
    </derivirana_varijabla>
  </DomainObject.Predmet.StrankaListNazivFormated>
  <DomainObject.Predmet.StrankaListNazivFormatedOIB>
    <izvorni_sadrzaj>
      <item>MG ADRIA UGOSTITELJSTVO d.o.o., OIB 04899875430</item>
      <item>SPARTA TRGOVINA d.o.o. za trgovinu i usluge, OIB 24427573273</item>
    </izvorni_sadrzaj>
    <derivirana_varijabla naziv="DomainObject.Predmet.StrankaListNazivFormatedOIB_1">
      <item>MG ADRIA UGOSTITELJSTVO d.o.o., OIB 04899875430</item>
      <item>SPARTA TRGOVINA d.o.o. za trgovinu i usluge, OIB 24427573273</item>
    </derivirana_varijabla>
  </DomainObject.Predmet.StrankaListNazivFormatedOIB>
  <DomainObject.Predmet.ProtuStrankaListFormated>
    <izvorni_sadrzaj>
      <item>MG ADRIA UGOSTITELJSTVO d.o.o. zastupanog po punomoćniku Milutin Džebić</item>
    </izvorni_sadrzaj>
    <derivirana_varijabla naziv="DomainObject.Predmet.ProtuStrankaListFormated_1">
      <item>MG ADRIA UGOSTITELJSTVO d.o.o. zastupanog po punomoćniku Milutin Džebić</item>
    </derivirana_varijabla>
  </DomainObject.Predmet.ProtuStrankaListFormated>
  <DomainObject.Predmet.ProtuStrankaListFormatedOIB>
    <izvorni_sadrzaj>
      <item>MG ADRIA UGOSTITELJSTVO d.o.o., OIB 04899875430 zastupanog po punomoćniku Milutin Džebić</item>
    </izvorni_sadrzaj>
    <derivirana_varijabla naziv="DomainObject.Predmet.ProtuStrankaListFormatedOIB_1">
      <item>MG ADRIA UGOSTITELJSTVO d.o.o., OIB 04899875430 zastupanog po punomoćniku Milutin Džebić</item>
    </derivirana_varijabla>
  </DomainObject.Predmet.ProtuStrankaListFormatedOIB>
  <DomainObject.Predmet.ProtuStrankaListFormatedWithAdress>
    <izvorni_sadrzaj>
      <item>MG ADRIA UGOSTITELJSTVO d.o.o., Zrinskogorska ulica 5, 10000 Zagreb zastupanog po punomoćniku Milutin Džebić</item>
    </izvorni_sadrzaj>
    <derivirana_varijabla naziv="DomainObject.Predmet.ProtuStrankaListFormatedWithAdress_1">
      <item>MG ADRIA UGOSTITELJSTVO d.o.o., Zrinskogorska ulica 5, 10000 Zagreb zastupanog po punomoćniku Milutin Džebić</item>
    </derivirana_varijabla>
  </DomainObject.Predmet.ProtuStrankaListFormatedWithAdress>
  <DomainObject.Predmet.ProtuStrankaListFormatedWithAdressOIB>
    <izvorni_sadrzaj>
      <item>MG ADRIA UGOSTITELJSTVO d.o.o., OIB 04899875430, Zrinskogorska ulica 5, 10000 Zagreb zastupanog po punomoćniku Milutin Džebić</item>
    </izvorni_sadrzaj>
    <derivirana_varijabla naziv="DomainObject.Predmet.ProtuStrankaListFormatedWithAdressOIB_1">
      <item>MG ADRIA UGOSTITELJSTVO d.o.o., OIB 04899875430, Zrinskogorska ulica 5, 10000 Zagreb zastupanog po punomoćniku Milutin Džebić</item>
    </derivirana_varijabla>
  </DomainObject.Predmet.ProtuStrankaListFormatedWithAdressOIB>
  <DomainObject.Predmet.ProtuStrankaListNazivFormated>
    <izvorni_sadrzaj>
      <item>MG ADRIA UGOSTITELJSTVO d.o.o.</item>
    </izvorni_sadrzaj>
    <derivirana_varijabla naziv="DomainObject.Predmet.ProtuStrankaListNazivFormated_1">
      <item>MG ADRIA UGOSTITELJSTVO d.o.o.</item>
    </derivirana_varijabla>
  </DomainObject.Predmet.ProtuStrankaListNazivFormated>
  <DomainObject.Predmet.ProtuStrankaListNazivFormatedOIB>
    <izvorni_sadrzaj>
      <item>MG ADRIA UGOSTITELJSTVO d.o.o., OIB 04899875430</item>
    </izvorni_sadrzaj>
    <derivirana_varijabla naziv="DomainObject.Predmet.ProtuStrankaListNazivFormatedOIB_1">
      <item>MG ADRIA UGOSTITELJSTVO d.o.o., OIB 04899875430</item>
    </derivirana_varijabla>
  </DomainObject.Predmet.ProtuStrankaListNazivFormatedOIB>
  <DomainObject.Predmet.OstaliListFormated>
    <izvorni_sadrzaj>
      <item>Milutin Džebić punomoćnik sudionika u postupku MG ADRIA UGOSTITELJSTVO d.o.o.</item>
    </izvorni_sadrzaj>
    <derivirana_varijabla naziv="DomainObject.Predmet.OstaliListFormated_1">
      <item>Milutin Džebić punomoćnik sudionika u postupku MG ADRIA UGOSTITELJSTVO d.o.o.</item>
    </derivirana_varijabla>
  </DomainObject.Predmet.OstaliListFormated>
  <DomainObject.Predmet.OstaliListFormatedOIB>
    <izvorni_sadrzaj>
      <item>Milutin Džebić, OIB 81352612168 punomoćnik sudionika u postupku MG ADRIA UGOSTITELJSTVO d.o.o.</item>
    </izvorni_sadrzaj>
    <derivirana_varijabla naziv="DomainObject.Predmet.OstaliListFormatedOIB_1">
      <item>Milutin Džebić, OIB 81352612168 punomoćnik sudionika u postupku MG ADRIA UGOSTITELJSTVO d.o.o.</item>
    </derivirana_varijabla>
  </DomainObject.Predmet.OstaliListFormatedOIB>
  <DomainObject.Predmet.OstaliListFormatedWithAdress>
    <izvorni_sadrzaj>
      <item>Milutin Džebić, Zrinskogorska Ulica 5, 10000 Zagreb punomoćnik sudionika u postupku MG ADRIA UGOSTITELJSTVO d.o.o.</item>
    </izvorni_sadrzaj>
    <derivirana_varijabla naziv="DomainObject.Predmet.OstaliListFormatedWithAdress_1">
      <item>Milutin Džebić, Zrinskogorska Ulica 5, 10000 Zagreb punomoćnik sudionika u postupku MG ADRIA UGOSTITELJSTVO d.o.o.</item>
    </derivirana_varijabla>
  </DomainObject.Predmet.OstaliListFormatedWithAdress>
  <DomainObject.Predmet.OstaliListFormatedWithAdressOIB>
    <izvorni_sadrzaj>
      <item>Milutin Džebić, OIB 81352612168, Zrinskogorska Ulica 5, 10000 Zagreb punomoćnik sudionika u postupku MG ADRIA UGOSTITELJSTVO d.o.o.</item>
    </izvorni_sadrzaj>
    <derivirana_varijabla naziv="DomainObject.Predmet.OstaliListFormatedWithAdressOIB_1">
      <item>Milutin Džebić, OIB 81352612168, Zrinskogorska Ulica 5, 10000 Zagreb punomoćnik sudionika u postupku MG ADRIA UGOSTITELJSTVO d.o.o.</item>
    </derivirana_varijabla>
  </DomainObject.Predmet.OstaliListFormatedWithAdressOIB>
  <DomainObject.Predmet.OstaliListNazivFormated>
    <izvorni_sadrzaj>
      <item>Milutin Džebić</item>
    </izvorni_sadrzaj>
    <derivirana_varijabla naziv="DomainObject.Predmet.OstaliListNazivFormated_1">
      <item>Milutin Džebić</item>
    </derivirana_varijabla>
  </DomainObject.Predmet.OstaliListNazivFormated>
  <DomainObject.Predmet.OstaliListNazivFormatedOIB>
    <izvorni_sadrzaj>
      <item>Milutin Džebić, OIB 81352612168</item>
    </izvorni_sadrzaj>
    <derivirana_varijabla naziv="DomainObject.Predmet.OstaliListNazivFormatedOIB_1">
      <item>Milutin Džebić, OIB 81352612168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MG ADRIA UGOSTITELJSTVO d.o.o. i dr.</izvorni_sadrzaj>
    <derivirana_varijabla naziv="DomainObject.Predmet.StrankaIDrugi_1">MG ADRIA UGOSTITELJSTVO d.o.o. i dr.</derivirana_varijabla>
  </DomainObject.Predmet.StrankaIDrugi>
  <DomainObject.Predmet.ProtustrankaIDrugi>
    <izvorni_sadrzaj>MG ADRIA UGOSTITELJSTVO d.o.o.</izvorni_sadrzaj>
    <derivirana_varijabla naziv="DomainObject.Predmet.ProtustrankaIDrugi_1">MG ADRIA UGOSTITELJSTVO d.o.o.</derivirana_varijabla>
  </DomainObject.Predmet.ProtustrankaIDrugi>
  <DomainObject.Predmet.StrankaIDrugiAdressOIB>
    <izvorni_sadrzaj>MG ADRIA UGOSTITELJSTVO d.o.o., OIB 04899875430, Zrinskogorska ulica 5, 10000 Zagreb i dr.</izvorni_sadrzaj>
    <derivirana_varijabla naziv="DomainObject.Predmet.StrankaIDrugiAdressOIB_1">MG ADRIA UGOSTITELJSTVO d.o.o., OIB 04899875430, Zrinskogorska ulica 5, 10000 Zagreb i dr.</derivirana_varijabla>
  </DomainObject.Predmet.StrankaIDrugiAdressOIB>
  <DomainObject.Predmet.ProtustrankaIDrugiAdressOIB>
    <izvorni_sadrzaj>MG ADRIA UGOSTITELJSTVO d.o.o., OIB 04899875430, Zrinskogorska ulica 5, 10000 Zagreb</izvorni_sadrzaj>
    <derivirana_varijabla naziv="DomainObject.Predmet.ProtustrankaIDrugiAdressOIB_1">MG ADRIA UGOSTITELJSTVO d.o.o., OIB 04899875430, Zrinskogorska ulica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MG ADRIA UGOSTITELJSTVO d.o.o.</item>
      <item>MG ADRIA UGOSTITELJSTVO d.o.o.</item>
      <item>Milutin Džebić</item>
      <item>SPARTA TRGOVINA d.o.o. za trgovinu i usluge</item>
    </izvorni_sadrzaj>
    <derivirana_varijabla naziv="DomainObject.Predmet.SudioniciListNaziv_1">
      <item>MG ADRIA UGOSTITELJSTVO d.o.o.</item>
      <item>MG ADRIA UGOSTITELJSTVO d.o.o.</item>
      <item>Milutin Džebić</item>
      <item>SPARTA TRGOVINA d.o.o. za trgovinu i usluge</item>
    </derivirana_varijabla>
  </DomainObject.Predmet.SudioniciListNaziv>
  <DomainObject.Predmet.SudioniciListAdressOIB>
    <izvorni_sadrzaj>
      <item>MG ADRIA UGOSTITELJSTVO d.o.o., OIB 04899875430, Zrinskogorska ulica 5,10000 Zagreb</item>
      <item>MG ADRIA UGOSTITELJSTVO d.o.o., OIB 04899875430, Zrinskogorska ulica 5,10000 Zagreb</item>
      <item>Milutin Džebić, OIB 81352612168, Zrinskogorska Ulica 5,10000 Zagreb</item>
      <item>SPARTA TRGOVINA d.o.o. za trgovinu i usluge, OIB 24427573273, Gramača 3b,10000 Zagreb</item>
    </izvorni_sadrzaj>
    <derivirana_varijabla naziv="DomainObject.Predmet.SudioniciListAdressOIB_1">
      <item>MG ADRIA UGOSTITELJSTVO d.o.o., OIB 04899875430, Zrinskogorska ulica 5,10000 Zagreb</item>
      <item>MG ADRIA UGOSTITELJSTVO d.o.o., OIB 04899875430, Zrinskogorska ulica 5,10000 Zagreb</item>
      <item>Milutin Džebić, OIB 81352612168, Zrinskogorska Ulica 5,10000 Zagreb</item>
      <item>SPARTA TRGOVINA d.o.o. za trgovinu i usluge, OIB 24427573273, Gramača 3b,10000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04899875430</item>
      <item>, OIB 04899875430</item>
      <item>, OIB 81352612168</item>
      <item>, OIB 24427573273</item>
    </izvorni_sadrzaj>
    <derivirana_varijabla naziv="DomainObject.Predmet.SudioniciListNazivOIB_1">
      <item>, OIB 04899875430</item>
      <item>, OIB 04899875430</item>
      <item>, OIB 81352612168</item>
      <item>, OIB 24427573273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1141</properties:Characters>
  <properties:Lines>41</properties:Lines>
  <properties:Paragraphs>17</properties:Paragraphs>
  <properties:TotalTime>110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2016-07-21T13:01:00Z</dcterms:created>
  <dc:creator>nmarkovic</dc:creator>
  <cp:lastModifiedBy>Valentina Gabud</cp:lastModifiedBy>
  <cp:lastPrinted>2018-05-22T12:06:00Z</cp:lastPrinted>
  <dcterms:modified xmlns:xsi="http://www.w3.org/2001/XMLSchema-instance" xsi:type="dcterms:W3CDTF">2018-05-22T12:06:00Z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(2. rješenje - ispravak rješenja.docx)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