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d632b" w14:paraId="56d632b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FE0AEE" w:rsidP="00044505" w:rsidR="00FE0AEE">
      <w:pPr>
        <w:ind w:left="5040"/>
        <w:jc w:val="right"/>
      </w:pPr>
      <w:r>
        <w:t>SLAVA RUŠKO</w:t>
      </w:r>
    </w:p>
    <w:p w:rsidRDefault="00FE0AEE" w:rsidP="00044505" w:rsidR="00D17BA5">
      <w:pPr>
        <w:ind w:left="5040"/>
        <w:jc w:val="right"/>
      </w:pPr>
      <w:r>
        <w:t>Prezida X 10</w:t>
      </w:r>
    </w:p>
    <w:p w:rsidRDefault="00FE0AEE" w:rsidP="00044505" w:rsidR="00FE0AEE">
      <w:pPr>
        <w:ind w:left="5040"/>
        <w:jc w:val="right"/>
      </w:pPr>
      <w:r>
        <w:t>Vir</w:t>
      </w:r>
    </w:p>
    <w:p w:rsidRDefault="00A6683B" w:rsidP="00F2122B" w:rsidR="00A6683B">
      <w:pPr>
        <w:ind w:left="5040"/>
      </w:pPr>
    </w:p>
    <w:p w:rsidRDefault="00044505" w:rsidP="00F2122B" w:rsidR="00044505" w:rsidRPr="00B0613D">
      <w:pPr>
        <w:ind w:left="5040"/>
      </w:pPr>
    </w:p>
    <w:p w:rsidRDefault="00A82292" w:rsidP="00A6683B" w:rsidR="00A6683B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05181E">
        <w:t>76</w:t>
      </w:r>
      <w:r w:rsidR="00FE0AEE">
        <w:t>3</w:t>
      </w:r>
      <w:r>
        <w:t>/16-</w:t>
      </w:r>
      <w:r w:rsidR="0005181E">
        <w:t>4</w:t>
      </w:r>
      <w:r>
        <w:t xml:space="preserve"> od </w:t>
      </w:r>
      <w:r w:rsidR="0005181E">
        <w:t>17</w:t>
      </w:r>
      <w:r w:rsidR="00A71E12">
        <w:t>. svibnja</w:t>
      </w:r>
      <w:r>
        <w:t xml:space="preserve"> 2016. pokrenut je prethodni postupak radi utvrđivanja uvjeta za otvaranje stečajnog postupka nad stečajnim dužnikom </w:t>
      </w:r>
      <w:r w:rsidR="00FE0AEE">
        <w:t>EX RUŠKO j.d.o.o., Vir, Prezida VIII 22, OIB: 35474427668</w:t>
      </w:r>
      <w:r w:rsidR="00A6683B">
        <w:t>.</w:t>
      </w:r>
    </w:p>
    <w:p w:rsidRDefault="00A6683B" w:rsidP="00A6683B" w:rsidR="00A6683B">
      <w:pPr>
        <w:ind w:firstLine="360"/>
        <w:jc w:val="both"/>
      </w:pPr>
    </w:p>
    <w:p w:rsidRDefault="00A82292" w:rsidP="00A6683B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05181E">
        <w:t>16. lipnja</w:t>
      </w:r>
      <w:r w:rsidR="007C0F7F">
        <w:t xml:space="preserve"> 2016. u</w:t>
      </w:r>
      <w:r w:rsidR="007C0F7F" w:rsidRPr="00F60CD9">
        <w:t xml:space="preserve"> </w:t>
      </w:r>
      <w:r w:rsidR="0005181E">
        <w:t>08</w:t>
      </w:r>
      <w:r w:rsidR="008C71F3">
        <w:t>,</w:t>
      </w:r>
      <w:r w:rsidR="00FE0AEE">
        <w:t>45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05181E">
        <w:t>16. lipnja</w:t>
      </w:r>
      <w:r w:rsidR="007C0F7F">
        <w:t xml:space="preserve"> </w:t>
      </w:r>
      <w:r>
        <w:t xml:space="preserve">2016. u </w:t>
      </w:r>
      <w:r w:rsidR="0005181E">
        <w:t>08</w:t>
      </w:r>
      <w:r w:rsidR="008C71F3">
        <w:t>,</w:t>
      </w:r>
      <w:r w:rsidR="00FE0AEE">
        <w:t>47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05181E">
        <w:t>17</w:t>
      </w:r>
      <w:r w:rsidR="00A71E12">
        <w:t>. svibnja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8056A8" w:rsidP="00B0613D" w:rsidR="00D55EFA" w:rsidRPr="008B1A21">
      <w:r>
        <w:t>Martina Kalmeta</w:t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8FD" w:rsidR="00AC38FD">
      <w:r>
        <w:separator/>
      </w:r>
    </w:p>
  </w:endnote>
  <w:endnote w:id="0" w:type="continuationSeparator">
    <w:p w:rsidRDefault="00AC38FD" w:rsidR="00AC3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8FD" w:rsidR="00AC38FD">
      <w:r>
        <w:separator/>
      </w:r>
    </w:p>
  </w:footnote>
  <w:footnote w:id="0" w:type="continuationSeparator">
    <w:p w:rsidRDefault="00AC38FD" w:rsidR="00AC38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38FD" w:rsidR="00AC38FD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5162387" DrawAspect="Content" ShapeID="_x0000_i1025" ProgID="Word.Picture.8" Type="Embed"/>
      </w:objec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                              1 St-</w:t>
    </w:r>
    <w:r w:rsidR="00A724D6">
      <w:rPr>
        <w:b/>
        <w:bCs/>
        <w:sz w:val="28"/>
      </w:rPr>
      <w:t>76</w:t>
    </w:r>
    <w:r w:rsidR="00FE0AEE">
      <w:rPr>
        <w:b/>
        <w:bCs/>
        <w:sz w:val="28"/>
      </w:rPr>
      <w:t>3</w:t>
    </w:r>
    <w:r>
      <w:rPr>
        <w:b/>
        <w:bCs/>
        <w:sz w:val="28"/>
      </w:rPr>
      <w:t>/16-</w:t>
    </w:r>
    <w:r w:rsidR="0005181E">
      <w:rPr>
        <w:b/>
        <w:bCs/>
        <w:sz w:val="28"/>
      </w:rPr>
      <w:t>5</w:t>
    </w:r>
  </w:p>
  <w:p w:rsidRDefault="00AC38FD" w:rsidR="00AC38FD">
    <w:pPr>
      <w:pStyle w:val="Zaglavlje"/>
      <w:rPr>
        <w:b/>
        <w:bCs/>
        <w:sz w:val="28"/>
      </w:rPr>
    </w:pPr>
  </w:p>
  <w:p w:rsidRDefault="00AC38FD" w:rsidR="00AC38FD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589B0CB1"/>
    <w:multiLevelType w:val="hybridMultilevel"/>
    <w:tmpl w:val="703418A2"/>
    <w:lvl w:tplc="B7060920" w:ilvl="0">
      <w:start w:val="1"/>
      <w:numFmt w:val="upp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44505"/>
    <w:rsid w:val="0005181E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67404"/>
    <w:rsid w:val="001933A7"/>
    <w:rsid w:val="001A5889"/>
    <w:rsid w:val="001A7D41"/>
    <w:rsid w:val="001C637E"/>
    <w:rsid w:val="001D39D6"/>
    <w:rsid w:val="001D4440"/>
    <w:rsid w:val="002160D8"/>
    <w:rsid w:val="0022389F"/>
    <w:rsid w:val="00240260"/>
    <w:rsid w:val="002459B5"/>
    <w:rsid w:val="002658DA"/>
    <w:rsid w:val="00266C70"/>
    <w:rsid w:val="0027090A"/>
    <w:rsid w:val="00285D7C"/>
    <w:rsid w:val="002930C9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13BA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5DC9"/>
    <w:rsid w:val="004A7CD9"/>
    <w:rsid w:val="004B24FA"/>
    <w:rsid w:val="004B5B73"/>
    <w:rsid w:val="004B6535"/>
    <w:rsid w:val="004B7050"/>
    <w:rsid w:val="004F1F42"/>
    <w:rsid w:val="004F2C84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5F73F6"/>
    <w:rsid w:val="005F7418"/>
    <w:rsid w:val="00603D3A"/>
    <w:rsid w:val="006118A3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7E6210"/>
    <w:rsid w:val="0080429C"/>
    <w:rsid w:val="008056A8"/>
    <w:rsid w:val="0084577B"/>
    <w:rsid w:val="00847E11"/>
    <w:rsid w:val="00852EB8"/>
    <w:rsid w:val="00857A06"/>
    <w:rsid w:val="00881FB3"/>
    <w:rsid w:val="00885AD5"/>
    <w:rsid w:val="0089281D"/>
    <w:rsid w:val="0089294B"/>
    <w:rsid w:val="008B1A21"/>
    <w:rsid w:val="008C6A8E"/>
    <w:rsid w:val="008C71F3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83B"/>
    <w:rsid w:val="00A66D04"/>
    <w:rsid w:val="00A71E12"/>
    <w:rsid w:val="00A724D6"/>
    <w:rsid w:val="00A75CA0"/>
    <w:rsid w:val="00A82235"/>
    <w:rsid w:val="00A82292"/>
    <w:rsid w:val="00AC38FD"/>
    <w:rsid w:val="00AD1E5B"/>
    <w:rsid w:val="00AE5BDA"/>
    <w:rsid w:val="00B041A0"/>
    <w:rsid w:val="00B0613D"/>
    <w:rsid w:val="00B0620F"/>
    <w:rsid w:val="00B10DAD"/>
    <w:rsid w:val="00B20701"/>
    <w:rsid w:val="00B24A22"/>
    <w:rsid w:val="00B331F5"/>
    <w:rsid w:val="00B44332"/>
    <w:rsid w:val="00B549C0"/>
    <w:rsid w:val="00B9388D"/>
    <w:rsid w:val="00BB1A7F"/>
    <w:rsid w:val="00BB4731"/>
    <w:rsid w:val="00C04271"/>
    <w:rsid w:val="00C11C35"/>
    <w:rsid w:val="00C11E12"/>
    <w:rsid w:val="00C3783E"/>
    <w:rsid w:val="00C47314"/>
    <w:rsid w:val="00C55BC5"/>
    <w:rsid w:val="00C57528"/>
    <w:rsid w:val="00C6342D"/>
    <w:rsid w:val="00C675F5"/>
    <w:rsid w:val="00CA1C1B"/>
    <w:rsid w:val="00CE1849"/>
    <w:rsid w:val="00CE37FF"/>
    <w:rsid w:val="00CE4C79"/>
    <w:rsid w:val="00CE7CEC"/>
    <w:rsid w:val="00CF1024"/>
    <w:rsid w:val="00CF6BB6"/>
    <w:rsid w:val="00D0055F"/>
    <w:rsid w:val="00D02B37"/>
    <w:rsid w:val="00D17BA5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E2F7A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EF46AC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0AEE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2C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2C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2C84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2C84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2C84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2C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2C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2C84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2C84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2C84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</izvorni_sadrzaj>
    <derivirana_varijabla naziv="DomainObject.Predmet.Broj_1">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St-763/2016</izvorni_sadrzaj>
    <derivirana_varijabla naziv="DomainObject.Predmet.OznakaBroj_1">St-763/2016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 RUŠKO j.d.o.o. za ugostiteljstvo i usluge</izvorni_sadrzaj>
    <derivirana_varijabla naziv="DomainObject.Predmet.ProtustrankaFormated_1">  EX RUŠKO j.d.o.o. za ugostiteljstvo i usluge</derivirana_varijabla>
  </DomainObject.Predmet.ProtustrankaFormated>
  <DomainObject.Predmet.ProtustrankaFormatedOIB>
    <izvorni_sadrzaj>  EX RUŠKO j.d.o.o. za ugostiteljstvo i usluge, OIB 35474427668</izvorni_sadrzaj>
    <derivirana_varijabla naziv="DomainObject.Predmet.ProtustrankaFormatedOIB_1">  EX RUŠKO j.d.o.o. za ugostiteljstvo i usluge, OIB 35474427668</derivirana_varijabla>
  </DomainObject.Predmet.ProtustrankaFormatedOIB>
  <DomainObject.Predmet.ProtustrankaFormatedWithAdress>
    <izvorni_sadrzaj> EX RUŠKO j.d.o.o. za ugostiteljstvo i usluge, Prezida VIII 22, 23234 Vir</izvorni_sadrzaj>
    <derivirana_varijabla naziv="DomainObject.Predmet.ProtustrankaFormatedWithAdress_1"> EX RUŠKO j.d.o.o. za ugostiteljstvo i usluge, Prezida VIII 22, 23234 Vir</derivirana_varijabla>
  </DomainObject.Predmet.ProtustrankaFormatedWithAdress>
  <DomainObject.Predmet.ProtustrankaFormatedWithAdressOIB>
    <izvorni_sadrzaj> EX RUŠKO j.d.o.o. za ugostiteljstvo i usluge, OIB 35474427668, Prezida VIII 22, 23234 Vir</izvorni_sadrzaj>
    <derivirana_varijabla naziv="DomainObject.Predmet.ProtustrankaFormatedWithAdressOIB_1"> EX RUŠKO j.d.o.o. za ugostiteljstvo i usluge, OIB 35474427668, Prezida VIII 22, 23234 Vir</derivirana_varijabla>
  </DomainObject.Predmet.ProtustrankaFormatedWithAdressOIB>
  <DomainObject.Predmet.ProtustrankaWithAdress>
    <izvorni_sadrzaj>EX RUŠKO j.d.o.o. za ugostiteljstvo i usluge Prezida VIII 22, 23234 Vir</izvorni_sadrzaj>
    <derivirana_varijabla naziv="DomainObject.Predmet.ProtustrankaWithAdress_1">EX RUŠKO j.d.o.o. za ugostiteljstvo i usluge Prezida VIII 22, 23234 Vir</derivirana_varijabla>
  </DomainObject.Predmet.ProtustrankaWithAdress>
  <DomainObject.Predmet.ProtustrankaWithAdressOIB>
    <izvorni_sadrzaj>EX RUŠKO j.d.o.o. za ugostiteljstvo i usluge, OIB 35474427668, Prezida VIII 22, 23234 Vir</izvorni_sadrzaj>
    <derivirana_varijabla naziv="DomainObject.Predmet.ProtustrankaWithAdressOIB_1">EX RUŠKO j.d.o.o. za ugostiteljstvo i usluge, OIB 35474427668, Prezida VIII 22, 23234 Vir</derivirana_varijabla>
  </DomainObject.Predmet.ProtustrankaWithAdressOIB>
  <DomainObject.Predmet.ProtustrankaNazivFormated>
    <izvorni_sadrzaj>EX RUŠKO j.d.o.o. za ugostiteljstvo i usluge</izvorni_sadrzaj>
    <derivirana_varijabla naziv="DomainObject.Predmet.ProtustrankaNazivFormated_1">EX RUŠKO j.d.o.o. za ugostiteljstvo i usluge</derivirana_varijabla>
  </DomainObject.Predmet.ProtustrankaNazivFormated>
  <DomainObject.Predmet.ProtustrankaNazivFormatedOIB>
    <izvorni_sadrzaj>EX RUŠKO j.d.o.o. za ugostiteljstvo i usluge, OIB 35474427668</izvorni_sadrzaj>
    <derivirana_varijabla naziv="DomainObject.Predmet.ProtustrankaNazivFormatedOIB_1">EX RUŠKO j.d.o.o. za ugostiteljstvo i usluge, OIB 35474427668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25325.00</izvorni_sadrzaj>
    <derivirana_varijabla naziv="DomainObject.Predmet.TrenutnaVrijednost_1">25325.00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EX RUŠKO j.d.o.o. za ugostiteljstvo i usluge</item>
    </izvorni_sadrzaj>
    <derivirana_varijabla naziv="DomainObject.Predmet.ProtuStrankaListFormated_1">
      <item>EX RUŠKO j.d.o.o. za ugostiteljstvo i usluge</item>
    </derivirana_varijabla>
  </DomainObject.Predmet.ProtuStrankaListFormated>
  <DomainObject.Predmet.ProtuStrankaListFormatedOIB>
    <izvorni_sadrzaj>
      <item>EX RUŠKO j.d.o.o. za ugostiteljstvo i usluge, OIB 35474427668</item>
    </izvorni_sadrzaj>
    <derivirana_varijabla naziv="DomainObject.Predmet.ProtuStrankaListFormatedOIB_1">
      <item>EX RUŠKO j.d.o.o. za ugostiteljstvo i usluge, OIB 35474427668</item>
    </derivirana_varijabla>
  </DomainObject.Predmet.ProtuStrankaListFormatedOIB>
  <DomainObject.Predmet.ProtuStrankaListFormatedWithAdress>
    <izvorni_sadrzaj>
      <item>EX RUŠKO j.d.o.o. za ugostiteljstvo i usluge, Prezida VIII 22, 23234 Vir</item>
    </izvorni_sadrzaj>
    <derivirana_varijabla naziv="DomainObject.Predmet.ProtuStrankaListFormatedWithAdress_1">
      <item>EX RUŠKO j.d.o.o. za ugostiteljstvo i usluge, Prezida VIII 22, 23234 Vir</item>
    </derivirana_varijabla>
  </DomainObject.Predmet.ProtuStrankaListFormatedWithAdress>
  <DomainObject.Predmet.ProtuStrankaListFormatedWithAdressOIB>
    <izvorni_sadrzaj>
      <item>EX RUŠKO j.d.o.o. za ugostiteljstvo i usluge, OIB 35474427668, Prezida VIII 22, 23234 Vir</item>
    </izvorni_sadrzaj>
    <derivirana_varijabla naziv="DomainObject.Predmet.ProtuStrankaListFormatedWithAdressOIB_1">
      <item>EX RUŠKO j.d.o.o. za ugostiteljstvo i usluge, OIB 35474427668, Prezida VIII 22, 23234 Vir</item>
    </derivirana_varijabla>
  </DomainObject.Predmet.ProtuStrankaListFormatedWithAdressOIB>
  <DomainObject.Predmet.ProtuStrankaListNazivFormated>
    <izvorni_sadrzaj>
      <item>EX RUŠKO j.d.o.o. za ugostiteljstvo i usluge</item>
    </izvorni_sadrzaj>
    <derivirana_varijabla naziv="DomainObject.Predmet.ProtuStrankaListNazivFormated_1">
      <item>EX RUŠKO j.d.o.o. za ugostiteljstvo i usluge</item>
    </derivirana_varijabla>
  </DomainObject.Predmet.ProtuStrankaListNazivFormated>
  <DomainObject.Predmet.ProtuStrankaListNazivFormatedOIB>
    <izvorni_sadrzaj>
      <item>EX RUŠKO j.d.o.o. za ugostiteljstvo i usluge, OIB 35474427668</item>
    </izvorni_sadrzaj>
    <derivirana_varijabla naziv="DomainObject.Predmet.ProtuStrankaListNazivFormatedOIB_1">
      <item>EX RUŠKO j.d.o.o. za ugostiteljstvo i usluge, OIB 35474427668</item>
    </derivirana_varijabla>
  </DomainObject.Predmet.ProtuStrankaListNazivFormatedOIB>
  <DomainObject.Predmet.OstaliListFormated>
    <izvorni_sadrzaj>
      <item>Slava Ruško</item>
    </izvorni_sadrzaj>
    <derivirana_varijabla naziv="DomainObject.Predmet.OstaliListFormated_1">
      <item>Slava Ruško</item>
    </derivirana_varijabla>
  </DomainObject.Predmet.OstaliListFormated>
  <DomainObject.Predmet.OstaliListFormatedOIB>
    <izvorni_sadrzaj>
      <item>Slava Ruško, OIB 57273740761</item>
    </izvorni_sadrzaj>
    <derivirana_varijabla naziv="DomainObject.Predmet.OstaliListFormatedOIB_1">
      <item>Slava Ruško, OIB 57273740761</item>
    </derivirana_varijabla>
  </DomainObject.Predmet.OstaliListFormatedOIB>
  <DomainObject.Predmet.OstaliListFormatedWithAdress>
    <izvorni_sadrzaj>
      <item>Slava Ruško, Prezida X 10, 23234 Vir</item>
    </izvorni_sadrzaj>
    <derivirana_varijabla naziv="DomainObject.Predmet.OstaliListFormatedWithAdress_1">
      <item>Slava Ruško, Prezida X 10, 23234 Vir</item>
    </derivirana_varijabla>
  </DomainObject.Predmet.OstaliListFormatedWithAdress>
  <DomainObject.Predmet.OstaliListFormatedWithAdressOIB>
    <izvorni_sadrzaj>
      <item>Slava Ruško, OIB 57273740761, Prezida X 10, 23234 Vir</item>
    </izvorni_sadrzaj>
    <derivirana_varijabla naziv="DomainObject.Predmet.OstaliListFormatedWithAdressOIB_1">
      <item>Slava Ruško, OIB 57273740761, Prezida X 10, 23234 Vir</item>
    </derivirana_varijabla>
  </DomainObject.Predmet.OstaliListFormatedWithAdressOIB>
  <DomainObject.Predmet.OstaliListNazivFormated>
    <izvorni_sadrzaj>
      <item>Slava Ruško</item>
    </izvorni_sadrzaj>
    <derivirana_varijabla naziv="DomainObject.Predmet.OstaliListNazivFormated_1">
      <item>Slava Ruško</item>
    </derivirana_varijabla>
  </DomainObject.Predmet.OstaliListNazivFormated>
  <DomainObject.Predmet.OstaliListNazivFormatedOIB>
    <izvorni_sadrzaj>
      <item>Slava Ruško, OIB 57273740761</item>
    </izvorni_sadrzaj>
    <derivirana_varijabla naziv="DomainObject.Predmet.OstaliListNazivFormatedOIB_1">
      <item>Slava Ruško, OIB 57273740761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EX RUŠKO j.d.o.o. za ugostiteljstvo i usluge</izvorni_sadrzaj>
    <derivirana_varijabla naziv="DomainObject.Predmet.ProtustrankaIDrugi_1">EX RUŠKO j.d.o.o. za ugostiteljstvo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EX RUŠKO j.d.o.o. za ugostiteljstvo i usluge, OIB 35474427668, Prezida VIII 22, 23234 Vir</izvorni_sadrzaj>
    <derivirana_varijabla naziv="DomainObject.Predmet.ProtustrankaIDrugiAdressOIB_1">EX RUŠKO j.d.o.o. za ugostiteljstvo i usluge, OIB 35474427668, Prezida VIII 22,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EX RUŠKO j.d.o.o. za ugostiteljstvo i usluge</item>
      <item>Slava Ruško</item>
    </izvorni_sadrzaj>
    <derivirana_varijabla naziv="DomainObject.Predmet.SudioniciListNaziv_1">
      <item>Financijska agencija</item>
      <item>EX RUŠKO j.d.o.o. za ugostiteljstvo i usluge</item>
      <item>Slava Ruško</item>
    </derivirana_varijabla>
  </DomainObject.Predmet.SudioniciListNaziv>
  <DomainObject.Predmet.SudioniciListAdressOIB>
    <izvorni_sadrzaj>
      <item>Financijska agencija, OIB 85821130368, Ivana Danila 4,23000 Zadar</item>
      <item>EX RUŠKO j.d.o.o. za ugostiteljstvo i usluge, OIB 35474427668, Prezida VIII 22,23234 Vir</item>
      <item>Slava Ruško, OIB 57273740761, Prezida X 10,23234 Vir</item>
    </izvorni_sadrzaj>
    <derivirana_varijabla naziv="DomainObject.Predmet.SudioniciListAdressOIB_1">
      <item>Financijska agencija, OIB 85821130368, Ivana Danila 4,23000 Zadar</item>
      <item>EX RUŠKO j.d.o.o. za ugostiteljstvo i usluge, OIB 35474427668, Prezida VIII 22,23234 Vir</item>
      <item>Slava Ruško, OIB 57273740761, Prezida X 10,23234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35474427668</item>
      <item>, OIB 57273740761</item>
    </izvorni_sadrzaj>
    <derivirana_varijabla naziv="DomainObject.Predmet.SudioniciListNazivOIB_1">
      <item>, OIB 85821130368</item>
      <item>, OIB 35474427668</item>
      <item>, OIB 57273740761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E72C93-9D0E-4311-8861-FF0C20DBCE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156</properties:Words>
  <properties:Characters>848</properties:Characters>
  <properties:Lines>33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2016-05-17T07:22:00Z</dcterms:created>
  <dc:creator>Ardena Bajlo</dc:creator>
  <cp:lastModifiedBy>Martina Kalmeta</cp:lastModifiedBy>
  <cp:lastPrinted>2016-05-19T09:20:00Z</cp:lastPrinted>
  <dcterms:modified xmlns:xsi="http://www.w3.org/2001/XMLSchema-instance" xsi:type="dcterms:W3CDTF">2016-05-19T09:27:00Z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