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42348" w14:paraId="f94234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E20AFE">
        <w:rPr>
          <w:b/>
          <w:sz w:val="22"/>
          <w:szCs w:val="22"/>
        </w:rPr>
        <w:t>747</w:t>
      </w:r>
      <w:r w:rsidR="00D40B0E">
        <w:rPr>
          <w:b/>
          <w:sz w:val="22"/>
          <w:szCs w:val="22"/>
        </w:rPr>
        <w:t>/2017</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0F1B9F" w:rsidR="001362B3">
      <w:pPr>
        <w:ind w:firstLine="708"/>
        <w:jc w:val="both"/>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1F21A3">
        <w:rPr>
          <w:sz w:val="22"/>
          <w:szCs w:val="22"/>
        </w:rPr>
        <w:t xml:space="preserve"> </w:t>
      </w:r>
      <w:r w:rsidR="00B976B7">
        <w:rPr>
          <w:sz w:val="22"/>
          <w:szCs w:val="22"/>
        </w:rPr>
        <w:t xml:space="preserve"> </w:t>
      </w:r>
      <w:r w:rsidR="0078267A">
        <w:rPr>
          <w:sz w:val="22"/>
          <w:szCs w:val="22"/>
        </w:rPr>
        <w:t xml:space="preserve"> </w:t>
      </w:r>
      <w:r w:rsidR="00E20AFE" w:rsidRPr="00E20AFE">
        <w:t>RAGUSA AUTO d.o.o., Obala Ivana Pavla II 2, 20000 Dubrovnik, OIB: 53368983869.</w:t>
      </w:r>
      <w:r w:rsidR="00DA3F7D">
        <w:t xml:space="preserve">, </w:t>
      </w:r>
      <w:r w:rsidR="00DA3F7D">
        <w:rPr>
          <w:sz w:val="22"/>
          <w:szCs w:val="22"/>
        </w:rPr>
        <w:t xml:space="preserve"> dana </w:t>
      </w:r>
      <w:r w:rsidR="00E20AFE">
        <w:rPr>
          <w:sz w:val="22"/>
          <w:szCs w:val="22"/>
        </w:rPr>
        <w:t>21</w:t>
      </w:r>
      <w:r w:rsidR="00DA3F7D">
        <w:rPr>
          <w:sz w:val="22"/>
          <w:szCs w:val="22"/>
        </w:rPr>
        <w:t>. srpnja 2017</w:t>
      </w:r>
      <w:r w:rsidRPr="00DF6116">
        <w:rPr>
          <w:sz w:val="22"/>
          <w:szCs w:val="22"/>
        </w:rPr>
        <w:t>. godine objavljuje</w:t>
      </w:r>
    </w:p>
    <w:p w:rsidRDefault="000F1B9F" w:rsidP="000F1B9F" w:rsidR="000F1B9F" w:rsidRPr="000F1B9F">
      <w:pPr>
        <w:ind w:firstLine="708"/>
        <w:jc w:val="both"/>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0F1B9F" w:rsidP="00CA6417" w:rsidR="001362B3" w:rsidRPr="00CA6417">
      <w:pPr>
        <w:jc w:val="both"/>
        <w:rPr>
          <w:sz w:val="22"/>
          <w:szCs w:val="22"/>
        </w:rPr>
      </w:pPr>
      <w:r w:rsidRPr="000F1B9F">
        <w:rPr>
          <w:b/>
          <w:sz w:val="22"/>
          <w:szCs w:val="22"/>
        </w:rPr>
        <w:t>I.</w:t>
      </w:r>
      <w:r w:rsidR="001E3442">
        <w:rPr>
          <w:b/>
          <w:sz w:val="22"/>
          <w:szCs w:val="22"/>
        </w:rPr>
        <w:t xml:space="preserve"> </w:t>
      </w:r>
      <w:r w:rsidR="001362B3" w:rsidRPr="00CA6417">
        <w:rPr>
          <w:sz w:val="22"/>
          <w:szCs w:val="22"/>
        </w:rPr>
        <w:t>Pozivaju se osobe ovlaštene za zastupanje</w:t>
      </w:r>
      <w:r w:rsidR="00340C5D" w:rsidRPr="00CA6417">
        <w:rPr>
          <w:sz w:val="22"/>
          <w:szCs w:val="22"/>
        </w:rPr>
        <w:t xml:space="preserve"> </w:t>
      </w:r>
      <w:r w:rsidR="00E20AFE" w:rsidRPr="00E20AFE">
        <w:t>RAGUSA AUTO d.o.o., Obala Ivana Pavla II 2, 20</w:t>
      </w:r>
      <w:r w:rsidR="00E20AFE">
        <w:t xml:space="preserve">000 Dubrovnik, OIB: 53368983869 </w:t>
      </w:r>
      <w:r w:rsidR="00CA6417">
        <w:t xml:space="preserve"> </w:t>
      </w:r>
      <w:r w:rsidR="001362B3" w:rsidRPr="00CA6417">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0F1B9F" w:rsidP="00AF3D96" w:rsidR="001362B3" w:rsidRPr="00DF6116">
      <w:pPr>
        <w:jc w:val="both"/>
        <w:rPr>
          <w:sz w:val="22"/>
          <w:szCs w:val="22"/>
        </w:rPr>
      </w:pPr>
      <w:r w:rsidRPr="000F1B9F">
        <w:rPr>
          <w:b/>
          <w:sz w:val="22"/>
          <w:szCs w:val="22"/>
        </w:rPr>
        <w:t>II.</w:t>
      </w:r>
      <w:r w:rsidR="001362B3" w:rsidRPr="00DF6116">
        <w:rPr>
          <w:sz w:val="22"/>
          <w:szCs w:val="22"/>
        </w:rPr>
        <w:t>Pozivaju se vjerovnici dužnika</w:t>
      </w:r>
      <w:r w:rsidR="00CA6417" w:rsidRPr="00CA6417">
        <w:t xml:space="preserve"> </w:t>
      </w:r>
      <w:r w:rsidR="00E20AFE" w:rsidRPr="00E20AFE">
        <w:t>RAGUSA AUTO d.o.o., Obala Ivana Pavla II 2, 20000 Dubrovnik, OIB: 53368983869.</w:t>
      </w:r>
      <w:r w:rsidR="001362B3"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CA6417" w:rsidR="001362B3" w:rsidRPr="00DF6116">
      <w:pPr>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843761">
        <w:rPr>
          <w:sz w:val="22"/>
          <w:szCs w:val="22"/>
        </w:rPr>
        <w:t xml:space="preserve">u ukupnom iznosu od </w:t>
      </w:r>
      <w:r w:rsidR="00E20AFE">
        <w:rPr>
          <w:sz w:val="22"/>
          <w:szCs w:val="22"/>
        </w:rPr>
        <w:t>24</w:t>
      </w:r>
      <w:r w:rsidR="00843761">
        <w:rPr>
          <w:sz w:val="22"/>
          <w:szCs w:val="22"/>
        </w:rPr>
        <w:t>.</w:t>
      </w:r>
      <w:r w:rsidR="00E20AFE">
        <w:rPr>
          <w:sz w:val="22"/>
          <w:szCs w:val="22"/>
        </w:rPr>
        <w:t>089</w:t>
      </w:r>
      <w:r w:rsidR="00843761">
        <w:rPr>
          <w:sz w:val="22"/>
          <w:szCs w:val="22"/>
        </w:rPr>
        <w:t>,</w:t>
      </w:r>
      <w:r w:rsidR="00E20AFE">
        <w:rPr>
          <w:sz w:val="22"/>
          <w:szCs w:val="22"/>
        </w:rPr>
        <w:t>72</w:t>
      </w:r>
      <w:r w:rsidR="007168F8">
        <w:rPr>
          <w:sz w:val="22"/>
          <w:szCs w:val="22"/>
        </w:rPr>
        <w:t xml:space="preserve"> kuna</w:t>
      </w:r>
      <w:r w:rsidRPr="00DF6116">
        <w:rPr>
          <w:sz w:val="22"/>
          <w:szCs w:val="22"/>
        </w:rPr>
        <w:t xml:space="preserve"> </w:t>
      </w:r>
      <w:r w:rsidR="00B267C3">
        <w:rPr>
          <w:sz w:val="22"/>
          <w:szCs w:val="22"/>
        </w:rPr>
        <w:t>u neprekinutom razdob</w:t>
      </w:r>
      <w:r w:rsidR="00843761">
        <w:rPr>
          <w:sz w:val="22"/>
          <w:szCs w:val="22"/>
        </w:rPr>
        <w:t>lju od 120</w:t>
      </w:r>
      <w:r w:rsidRPr="00DF6116">
        <w:rPr>
          <w:sz w:val="22"/>
          <w:szCs w:val="22"/>
        </w:rPr>
        <w:t xml:space="preserve"> dana.</w:t>
      </w:r>
    </w:p>
    <w:p w:rsidRDefault="001362B3" w:rsidP="001362B3" w:rsidR="001362B3" w:rsidRPr="00DF6116">
      <w:pPr>
        <w:jc w:val="both"/>
        <w:rPr>
          <w:sz w:val="22"/>
          <w:szCs w:val="22"/>
        </w:rPr>
      </w:pPr>
    </w:p>
    <w:p w:rsidRDefault="001362B3" w:rsidP="00843761" w:rsidR="001362B3" w:rsidRPr="00DF6116">
      <w:pPr>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843761" w:rsidR="001362B3" w:rsidRPr="00DF6116">
      <w:pPr>
        <w:overflowPunct w:val="false"/>
        <w:autoSpaceDE w:val="false"/>
        <w:autoSpaceDN w:val="false"/>
        <w:adjustRightInd w:val="false"/>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843761" w:rsidR="001362B3" w:rsidRPr="00DF6116">
      <w:pPr>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43761" w:rsidP="001362B3" w:rsidR="00843761"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E20AFE">
        <w:rPr>
          <w:b/>
          <w:sz w:val="22"/>
          <w:szCs w:val="22"/>
        </w:rPr>
        <w:t>21</w:t>
      </w:r>
      <w:r w:rsidR="00DA3F7D">
        <w:rPr>
          <w:b/>
          <w:sz w:val="22"/>
          <w:szCs w:val="22"/>
        </w:rPr>
        <w:t>. srpnja 2017</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4641B00"/>
    <w:multiLevelType w:val="hybridMultilevel"/>
    <w:tmpl w:val="682845D8"/>
    <w:lvl w:tplc="BA4CA90A"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1B9F"/>
    <w:rsid w:val="000F6F98"/>
    <w:rsid w:val="001131FA"/>
    <w:rsid w:val="0013009D"/>
    <w:rsid w:val="001362B3"/>
    <w:rsid w:val="001471BD"/>
    <w:rsid w:val="0015373C"/>
    <w:rsid w:val="00162D94"/>
    <w:rsid w:val="00174AE1"/>
    <w:rsid w:val="00194D69"/>
    <w:rsid w:val="001A2072"/>
    <w:rsid w:val="001B1CEA"/>
    <w:rsid w:val="001C3141"/>
    <w:rsid w:val="001D06BC"/>
    <w:rsid w:val="001D3698"/>
    <w:rsid w:val="001E3442"/>
    <w:rsid w:val="001E62AD"/>
    <w:rsid w:val="001F21A3"/>
    <w:rsid w:val="001F7512"/>
    <w:rsid w:val="00221732"/>
    <w:rsid w:val="00237AD7"/>
    <w:rsid w:val="00260DC0"/>
    <w:rsid w:val="002A4715"/>
    <w:rsid w:val="002A6BAD"/>
    <w:rsid w:val="002B522F"/>
    <w:rsid w:val="0031687B"/>
    <w:rsid w:val="0032775E"/>
    <w:rsid w:val="00340C5D"/>
    <w:rsid w:val="00344938"/>
    <w:rsid w:val="00346E3E"/>
    <w:rsid w:val="00355497"/>
    <w:rsid w:val="00357C73"/>
    <w:rsid w:val="003763E7"/>
    <w:rsid w:val="00377494"/>
    <w:rsid w:val="003B19EA"/>
    <w:rsid w:val="003B2238"/>
    <w:rsid w:val="003B7474"/>
    <w:rsid w:val="003D7E0E"/>
    <w:rsid w:val="00400A5C"/>
    <w:rsid w:val="00421EC9"/>
    <w:rsid w:val="00422968"/>
    <w:rsid w:val="00453D23"/>
    <w:rsid w:val="0046333F"/>
    <w:rsid w:val="00464256"/>
    <w:rsid w:val="00477CAA"/>
    <w:rsid w:val="004800D6"/>
    <w:rsid w:val="0048403E"/>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72339"/>
    <w:rsid w:val="0078267A"/>
    <w:rsid w:val="0079581A"/>
    <w:rsid w:val="007A0343"/>
    <w:rsid w:val="007A4D41"/>
    <w:rsid w:val="007E175F"/>
    <w:rsid w:val="008056D4"/>
    <w:rsid w:val="00815F51"/>
    <w:rsid w:val="00817BCB"/>
    <w:rsid w:val="008243A2"/>
    <w:rsid w:val="00824B6D"/>
    <w:rsid w:val="008321AD"/>
    <w:rsid w:val="00843761"/>
    <w:rsid w:val="0085311A"/>
    <w:rsid w:val="008C25E8"/>
    <w:rsid w:val="008E45F5"/>
    <w:rsid w:val="008E5ED6"/>
    <w:rsid w:val="00925841"/>
    <w:rsid w:val="00927F4D"/>
    <w:rsid w:val="00943105"/>
    <w:rsid w:val="009433F8"/>
    <w:rsid w:val="00956FDF"/>
    <w:rsid w:val="009746C6"/>
    <w:rsid w:val="00981546"/>
    <w:rsid w:val="009B32FD"/>
    <w:rsid w:val="009B415E"/>
    <w:rsid w:val="009C6EAF"/>
    <w:rsid w:val="009E2F41"/>
    <w:rsid w:val="009F5C94"/>
    <w:rsid w:val="009F79A7"/>
    <w:rsid w:val="00A026C2"/>
    <w:rsid w:val="00A5263D"/>
    <w:rsid w:val="00A72666"/>
    <w:rsid w:val="00A85944"/>
    <w:rsid w:val="00A96D04"/>
    <w:rsid w:val="00AA1951"/>
    <w:rsid w:val="00AA1F15"/>
    <w:rsid w:val="00AB482B"/>
    <w:rsid w:val="00AC2F12"/>
    <w:rsid w:val="00AD6E6E"/>
    <w:rsid w:val="00AE6F92"/>
    <w:rsid w:val="00AF1CE0"/>
    <w:rsid w:val="00AF3D96"/>
    <w:rsid w:val="00B267C3"/>
    <w:rsid w:val="00B3080B"/>
    <w:rsid w:val="00B33097"/>
    <w:rsid w:val="00B454BB"/>
    <w:rsid w:val="00B45D29"/>
    <w:rsid w:val="00B4708C"/>
    <w:rsid w:val="00B47F32"/>
    <w:rsid w:val="00B5678B"/>
    <w:rsid w:val="00B976B7"/>
    <w:rsid w:val="00BC334E"/>
    <w:rsid w:val="00BD2DD5"/>
    <w:rsid w:val="00BE1237"/>
    <w:rsid w:val="00BE2D73"/>
    <w:rsid w:val="00C02F8E"/>
    <w:rsid w:val="00C05018"/>
    <w:rsid w:val="00C13E5B"/>
    <w:rsid w:val="00CA6417"/>
    <w:rsid w:val="00CA6E55"/>
    <w:rsid w:val="00CB5A2A"/>
    <w:rsid w:val="00CC1F60"/>
    <w:rsid w:val="00CC4D58"/>
    <w:rsid w:val="00CD23C1"/>
    <w:rsid w:val="00CD5905"/>
    <w:rsid w:val="00D15174"/>
    <w:rsid w:val="00D40B0E"/>
    <w:rsid w:val="00D431CA"/>
    <w:rsid w:val="00D50744"/>
    <w:rsid w:val="00D544F9"/>
    <w:rsid w:val="00D6079B"/>
    <w:rsid w:val="00D933F6"/>
    <w:rsid w:val="00DA23AC"/>
    <w:rsid w:val="00DA3F7D"/>
    <w:rsid w:val="00DC5DE9"/>
    <w:rsid w:val="00DE70C0"/>
    <w:rsid w:val="00DF6116"/>
    <w:rsid w:val="00E05907"/>
    <w:rsid w:val="00E20AFE"/>
    <w:rsid w:val="00E417C4"/>
    <w:rsid w:val="00E56C5E"/>
    <w:rsid w:val="00E61896"/>
    <w:rsid w:val="00E6209D"/>
    <w:rsid w:val="00E6626A"/>
    <w:rsid w:val="00E92CFB"/>
    <w:rsid w:val="00EB0809"/>
    <w:rsid w:val="00EB70BB"/>
    <w:rsid w:val="00EE41F9"/>
    <w:rsid w:val="00F0249C"/>
    <w:rsid w:val="00F32DC4"/>
    <w:rsid w:val="00F61FF7"/>
    <w:rsid w:val="00F72C4E"/>
    <w:rsid w:val="00F80B23"/>
    <w:rsid w:val="00F93291"/>
    <w:rsid w:val="00FB3FF5"/>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747</izvorni_sadrzaj>
    <derivirana_varijabla naziv="DomainObject.Predmet.Broj_1">747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St-747/2017</izvorni_sadrzaj>
    <derivirana_varijabla naziv="DomainObject.Predmet.OznakaBroj_1">St-747/2017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RAGUSA AUTO d.o.o. za trgovinu i turizam</izvorni_sadrzaj>
    <derivirana_varijabla naziv="DomainObject.Predmet.ProtustrankaFormated_1">  RAGUSA AUTO d.o.o. za trgovinu i turizam</derivirana_varijabla>
  </DomainObject.Predmet.ProtustrankaFormated>
  <DomainObject.Predmet.ProtustrankaFormatedOIB>
    <izvorni_sadrzaj>  RAGUSA AUTO d.o.o. za trgovinu i turizam, OIB 53368983869</izvorni_sadrzaj>
    <derivirana_varijabla naziv="DomainObject.Predmet.ProtustrankaFormatedOIB_1">  RAGUSA AUTO d.o.o. za trgovinu i turizam, OIB 53368983869</derivirana_varijabla>
  </DomainObject.Predmet.ProtustrankaFormatedOIB>
  <DomainObject.Predmet.ProtustrankaFormatedWithAdress>
    <izvorni_sadrzaj> RAGUSA AUTO d.o.o. za trgovinu i turizam, Obala Ivana Pavla II 2, 20000 Dubrovnik</izvorni_sadrzaj>
    <derivirana_varijabla naziv="DomainObject.Predmet.ProtustrankaFormatedWithAdress_1"> RAGUSA AUTO d.o.o. za trgovinu i turizam, Obala Ivana Pavla II 2, 20000 Dubrovnik</derivirana_varijabla>
  </DomainObject.Predmet.ProtustrankaFormatedWithAdress>
  <DomainObject.Predmet.ProtustrankaFormatedWithAdressOIB>
    <izvorni_sadrzaj> RAGUSA AUTO d.o.o. za trgovinu i turizam, OIB 53368983869, Obala Ivana Pavla II 2, 20000 Dubrovnik</izvorni_sadrzaj>
    <derivirana_varijabla naziv="DomainObject.Predmet.ProtustrankaFormatedWithAdressOIB_1"> RAGUSA AUTO d.o.o. za trgovinu i turizam, OIB 53368983869, Obala Ivana Pavla II 2, 20000 Dubrovnik</derivirana_varijabla>
  </DomainObject.Predmet.ProtustrankaFormatedWithAdressOIB>
  <DomainObject.Predmet.ProtustrankaWithAdress>
    <izvorni_sadrzaj>RAGUSA AUTO d.o.o. za trgovinu i turizam Obala Ivana Pavla II 2, 20000 Dubrovnik</izvorni_sadrzaj>
    <derivirana_varijabla naziv="DomainObject.Predmet.ProtustrankaWithAdress_1">RAGUSA AUTO d.o.o. za trgovinu i turizam Obala Ivana Pavla II 2, 20000 Dubrovnik</derivirana_varijabla>
  </DomainObject.Predmet.ProtustrankaWithAdress>
  <DomainObject.Predmet.ProtustrankaWithAdressOIB>
    <izvorni_sadrzaj>RAGUSA AUTO d.o.o. za trgovinu i turizam, OIB 53368983869, Obala Ivana Pavla II 2, 20000 Dubrovnik</izvorni_sadrzaj>
    <derivirana_varijabla naziv="DomainObject.Predmet.ProtustrankaWithAdressOIB_1">RAGUSA AUTO d.o.o. za trgovinu i turizam, OIB 53368983869, Obala Ivana Pavla II 2, 20000 Dubrovnik</derivirana_varijabla>
  </DomainObject.Predmet.ProtustrankaWithAdressOIB>
  <DomainObject.Predmet.ProtustrankaNazivFormated>
    <izvorni_sadrzaj>RAGUSA AUTO d.o.o. za trgovinu i turizam</izvorni_sadrzaj>
    <derivirana_varijabla naziv="DomainObject.Predmet.ProtustrankaNazivFormated_1">RAGUSA AUTO d.o.o. za trgovinu i turizam</derivirana_varijabla>
  </DomainObject.Predmet.ProtustrankaNazivFormated>
  <DomainObject.Predmet.ProtustrankaNazivFormatedOIB>
    <izvorni_sadrzaj>RAGUSA AUTO d.o.o. za trgovinu i turizam, OIB 53368983869</izvorni_sadrzaj>
    <derivirana_varijabla naziv="DomainObject.Predmet.ProtustrankaNazivFormatedOIB_1">RAGUSA AUTO d.o.o. za trgovinu i turizam, OIB 53368983869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24089.72</izvorni_sadrzaj>
    <derivirana_varijabla naziv="DomainObject.Predmet.TrenutnaVrijednost_1">24089.72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RAGUSA AUTO d.o.o. za trgovinu i turizam</item>
    </izvorni_sadrzaj>
    <derivirana_varijabla naziv="DomainObject.Predmet.ProtuStrankaListFormated_1">
      <item>RAGUSA AUTO d.o.o. za trgovinu i turizam</item>
    </derivirana_varijabla>
  </DomainObject.Predmet.ProtuStrankaListFormated>
  <DomainObject.Predmet.ProtuStrankaListFormatedOIB>
    <izvorni_sadrzaj>
      <item>RAGUSA AUTO d.o.o. za trgovinu i turizam, OIB 53368983869</item>
    </izvorni_sadrzaj>
    <derivirana_varijabla naziv="DomainObject.Predmet.ProtuStrankaListFormatedOIB_1">
      <item>RAGUSA AUTO d.o.o. za trgovinu i turizam, OIB 53368983869</item>
    </derivirana_varijabla>
  </DomainObject.Predmet.ProtuStrankaListFormatedOIB>
  <DomainObject.Predmet.ProtuStrankaListFormatedWithAdress>
    <izvorni_sadrzaj>
      <item>RAGUSA AUTO d.o.o. za trgovinu i turizam, Obala Ivana Pavla II 2, 20000 Dubrovnik</item>
    </izvorni_sadrzaj>
    <derivirana_varijabla naziv="DomainObject.Predmet.ProtuStrankaListFormatedWithAdress_1">
      <item>RAGUSA AUTO d.o.o. za trgovinu i turizam, Obala Ivana Pavla II 2, 20000 Dubrovnik</item>
    </derivirana_varijabla>
  </DomainObject.Predmet.ProtuStrankaListFormatedWithAdress>
  <DomainObject.Predmet.ProtuStrankaListFormatedWithAdressOIB>
    <izvorni_sadrzaj>
      <item>RAGUSA AUTO d.o.o. za trgovinu i turizam, OIB 53368983869, Obala Ivana Pavla II 2, 20000 Dubrovnik</item>
    </izvorni_sadrzaj>
    <derivirana_varijabla naziv="DomainObject.Predmet.ProtuStrankaListFormatedWithAdressOIB_1">
      <item>RAGUSA AUTO d.o.o. za trgovinu i turizam, OIB 53368983869, Obala Ivana Pavla II 2, 20000 Dubrovnik</item>
    </derivirana_varijabla>
  </DomainObject.Predmet.ProtuStrankaListFormatedWithAdressOIB>
  <DomainObject.Predmet.ProtuStrankaListNazivFormated>
    <izvorni_sadrzaj>
      <item>RAGUSA AUTO d.o.o. za trgovinu i turizam</item>
    </izvorni_sadrzaj>
    <derivirana_varijabla naziv="DomainObject.Predmet.ProtuStrankaListNazivFormated_1">
      <item>RAGUSA AUTO d.o.o. za trgovinu i turizam</item>
    </derivirana_varijabla>
  </DomainObject.Predmet.ProtuStrankaListNazivFormated>
  <DomainObject.Predmet.ProtuStrankaListNazivFormatedOIB>
    <izvorni_sadrzaj>
      <item>RAGUSA AUTO d.o.o. za trgovinu i turizam, OIB 53368983869</item>
    </izvorni_sadrzaj>
    <derivirana_varijabla naziv="DomainObject.Predmet.ProtuStrankaListNazivFormatedOIB_1">
      <item>RAGUSA AUTO d.o.o. za trgovinu i turizam, OIB 53368983869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RAGUSA AUTO d.o.o. za trgovinu i turizam</izvorni_sadrzaj>
    <derivirana_varijabla naziv="DomainObject.Predmet.ProtustrankaIDrugi_1">RAGUSA AUTO d.o.o. za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RAGUSA AUTO d.o.o. za trgovinu i turizam, OIB 53368983869, Obala Ivana Pavla II 2, 20000 Dubrovnik</izvorni_sadrzaj>
    <derivirana_varijabla naziv="DomainObject.Predmet.ProtustrankaIDrugiAdressOIB_1">RAGUSA AUTO d.o.o. za trgovinu i turizam, OIB 53368983869, Obala Ivana Pavla II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RAGUSA AUTO d.o.o. za trgovinu i turizam</item>
    </izvorni_sadrzaj>
    <derivirana_varijabla naziv="DomainObject.Predmet.SudioniciListNaziv_1">
      <item>FINA, RC Split, Podružnica Dubrovnik</item>
      <item>RAGUSA AUTO d.o.o. za trgovinu i turizam</item>
    </derivirana_varijabla>
  </DomainObject.Predmet.SudioniciListNaziv>
  <DomainObject.Predmet.SudioniciListAdressOIB>
    <izvorni_sadrzaj>
      <item>FINA, RC Split, Podružnica Dubrovnik, OIB 85821130368, Vukovarska 2,20000 Dubrovnik</item>
      <item>RAGUSA AUTO d.o.o. za trgovinu i turizam, OIB 53368983869, Obala Ivana Pavla II 2,20000 Dubrovnik</item>
    </izvorni_sadrzaj>
    <derivirana_varijabla naziv="DomainObject.Predmet.SudioniciListAdressOIB_1">
      <item>FINA, RC Split, Podružnica Dubrovnik, OIB 85821130368, Vukovarska 2,20000 Dubrovnik</item>
      <item>RAGUSA AUTO d.o.o. za trgovinu i turizam, OIB 53368983869, Obala Ivana Pavla II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53368983869</item>
    </izvorni_sadrzaj>
    <derivirana_varijabla naziv="DomainObject.Predmet.SudioniciListNazivOIB_1">
      <item>, OIB 85821130368</item>
      <item>, OIB 53368983869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359</properties:Words>
  <properties:Characters>2027</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2017-07-21T06:25:00Z</dcterms:created>
  <dc:creator>Joško Livaković</dc:creator>
  <cp:lastModifiedBy>Anka Muhoberac</cp:lastModifiedBy>
  <cp:lastPrinted>2017-07-20T08:25:00Z</cp:lastPrinted>
  <dcterms:modified xmlns:xsi="http://www.w3.org/2001/XMLSchema-instance" xsi:type="dcterms:W3CDTF">2017-07-21T06:32:00Z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