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4ee6" w14:paraId="af14ee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843543" w:rsidR="00843543">
      <w:pPr>
        <w:jc w:val="both"/>
      </w:pPr>
      <w:r>
        <w:tab/>
      </w:r>
      <w:r w:rsidR="00843543">
        <w:t xml:space="preserve">Trgovački sud u Osijeku, po stečajnoj sutkinji Jadranki Pajur Vranješ, </w:t>
      </w:r>
      <w:r w:rsidR="00843543" w:rsidRPr="00EC103F">
        <w:t xml:space="preserve">u stečajnom predmetu </w:t>
      </w:r>
      <w:r w:rsidR="00843543">
        <w:t>nad dužnikom: Green Gold Club d.o.o. Zagreb, Radnička cesta 52, OIB: 83176448596, MBS: 080987477, 15. listopada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843543">
        <w:t>Green Gold Club d.o.o. Zagreb, Radnička cesta 52, OIB: 83176448596, MBS: 080987477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843543">
        <w:t>49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43543">
        <w:t>25.970,00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843543">
        <w:t xml:space="preserve">Podružnica Zagreb,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2035">
        <w:t>1</w:t>
      </w:r>
      <w:r w:rsidR="00266D0E">
        <w:t>7</w:t>
      </w:r>
      <w:r w:rsidR="00932035">
        <w:t>. srpnja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843543">
        <w:t>Green Gold Club d.o.o. Zagreb, Radnička cesta 52, OIB: 83176448596, MBS: 080987477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843543">
        <w:t>og</w:t>
      </w:r>
      <w:r>
        <w:t xml:space="preserve"> stečajn</w:t>
      </w:r>
      <w:r w:rsidR="00843543">
        <w:t>og</w:t>
      </w:r>
      <w:r>
        <w:t xml:space="preserve"> upravitelj</w:t>
      </w:r>
      <w:r w:rsidR="00843543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843543">
        <w:t>49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</w:t>
      </w:r>
      <w:r w:rsidR="00C25D8F">
        <w:t xml:space="preserve">., od </w:t>
      </w:r>
      <w:r w:rsidR="00BF2889">
        <w:t xml:space="preserve"> 2. listopada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F2889">
        <w:t>25.970,00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BF2889">
        <w:t>, što čini otvaranje i zatvaranje računa u banci 300,00 kn, izrada pečata 170,00 kn, usluge knjigovodstvenog servisa  6 mjeseci 6.000,00 kn, nagrada stečajnom upravitelju 15.000,00 kn, ostali troškovi 1.000,00 kn i nagrada privremenom stečajnom upravitelju 3.500,00 kn.</w:t>
      </w: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BF2889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DA41F1">
        <w:t xml:space="preserve">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DA41F1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DA41F1" w:rsidP="00DA41F1" w:rsidR="00DA41F1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DA41F1" w:rsidP="004F707E" w:rsidR="00DA41F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72E" w:rsidR="00C8272E">
      <w:r>
        <w:separator/>
      </w:r>
    </w:p>
  </w:endnote>
  <w:endnote w:id="0" w:type="continuationSeparator">
    <w:p w:rsidRDefault="00C8272E" w:rsidR="00C82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72E" w:rsidR="00C8272E">
      <w:r>
        <w:separator/>
      </w:r>
    </w:p>
  </w:footnote>
  <w:footnote w:id="0" w:type="continuationSeparator">
    <w:p w:rsidRDefault="00C8272E" w:rsidR="00C82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272E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1C18D0">
      <w:t>64</w:t>
    </w:r>
    <w:r w:rsidR="00523E07">
      <w:t>9/18-8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844AA"/>
    <w:rsid w:val="00490F82"/>
    <w:rsid w:val="00497410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23E07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3543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2889"/>
    <w:rsid w:val="00BF7940"/>
    <w:rsid w:val="00C15361"/>
    <w:rsid w:val="00C2340C"/>
    <w:rsid w:val="00C25D8F"/>
    <w:rsid w:val="00C26291"/>
    <w:rsid w:val="00C353EB"/>
    <w:rsid w:val="00C3548B"/>
    <w:rsid w:val="00C43FA3"/>
    <w:rsid w:val="00C65F73"/>
    <w:rsid w:val="00C7086C"/>
    <w:rsid w:val="00C74FFE"/>
    <w:rsid w:val="00C8272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41F1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4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44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44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4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4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4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44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44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4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4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Green Gold Club d.o.o.</izvorni_sadrzaj>
    <derivirana_varijabla naziv="DomainObject.Predmet.ProtustrankaFormated_1">  Green Gold Club d.o.o.</derivirana_varijabla>
  </DomainObject.Predmet.ProtustrankaFormated>
  <DomainObject.Predmet.ProtustrankaFormatedOIB>
    <izvorni_sadrzaj>  Green Gold Club d.o.o., OIB 83176448596</izvorni_sadrzaj>
    <derivirana_varijabla naziv="DomainObject.Predmet.ProtustrankaFormatedOIB_1">  Green Gold Club d.o.o., OIB 83176448596</derivirana_varijabla>
  </DomainObject.Predmet.ProtustrankaFormatedOIB>
  <DomainObject.Predmet.ProtustrankaFormatedWithAdress>
    <izvorni_sadrzaj> Green Gold Club d.o.o., Radnička cesta 52, 10000 Zagreb</izvorni_sadrzaj>
    <derivirana_varijabla naziv="DomainObject.Predmet.ProtustrankaFormatedWithAdress_1"> Green Gold Club d.o.o., Radnička cesta 52, 10000 Zagreb</derivirana_varijabla>
  </DomainObject.Predmet.ProtustrankaFormatedWithAdress>
  <DomainObject.Predmet.ProtustrankaFormatedWithAdressOIB>
    <izvorni_sadrzaj> Green Gold Club d.o.o., OIB 83176448596, Radnička cesta 52, 10000 Zagreb</izvorni_sadrzaj>
    <derivirana_varijabla naziv="DomainObject.Predmet.ProtustrankaFormatedWithAdressOIB_1"> Green Gold Club d.o.o., OIB 83176448596, Radnička cesta 52, 10000 Zagreb</derivirana_varijabla>
  </DomainObject.Predmet.ProtustrankaFormatedWithAdressOIB>
  <DomainObject.Predmet.ProtustrankaWithAdress>
    <izvorni_sadrzaj>Green Gold Club d.o.o. Radnička cesta 52, 10000 Zagreb</izvorni_sadrzaj>
    <derivirana_varijabla naziv="DomainObject.Predmet.ProtustrankaWithAdress_1">Green Gold Club d.o.o. Radnička cesta 52, 10000 Zagreb</derivirana_varijabla>
  </DomainObject.Predmet.ProtustrankaWithAdress>
  <DomainObject.Predmet.ProtustrankaWithAdressOIB>
    <izvorni_sadrzaj>Green Gold Club d.o.o., OIB 83176448596, Radnička cesta 52, 10000 Zagreb</izvorni_sadrzaj>
    <derivirana_varijabla naziv="DomainObject.Predmet.ProtustrankaWithAdressOIB_1">Green Gold Club d.o.o., OIB 83176448596, Radnička cesta 52, 10000 Zagreb</derivirana_varijabla>
  </DomainObject.Predmet.ProtustrankaWithAdressOIB>
  <DomainObject.Predmet.ProtustrankaNazivFormated>
    <izvorni_sadrzaj>Green Gold Club d.o.o.</izvorni_sadrzaj>
    <derivirana_varijabla naziv="DomainObject.Predmet.ProtustrankaNazivFormated_1">Green Gold Club d.o.o.</derivirana_varijabla>
  </DomainObject.Predmet.ProtustrankaNazivFormated>
  <DomainObject.Predmet.ProtustrankaNazivFormatedOIB>
    <izvorni_sadrzaj>Green Gold Club d.o.o., OIB 83176448596</izvorni_sadrzaj>
    <derivirana_varijabla naziv="DomainObject.Predmet.ProtustrankaNazivFormatedOIB_1">Green Gold Club d.o.o., OIB 83176448596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Gold Club d.o.o.</item>
    </izvorni_sadrzaj>
    <derivirana_varijabla naziv="DomainObject.Predmet.ProtuStrankaListFormated_1">
      <item>Green Gold Club d.o.o.</item>
    </derivirana_varijabla>
  </DomainObject.Predmet.ProtuStrankaListFormated>
  <DomainObject.Predmet.ProtuStrankaListFormatedOIB>
    <izvorni_sadrzaj>
      <item>Green Gold Club d.o.o., OIB 83176448596</item>
    </izvorni_sadrzaj>
    <derivirana_varijabla naziv="DomainObject.Predmet.ProtuStrankaListFormatedOIB_1">
      <item>Green Gold Club d.o.o., OIB 83176448596</item>
    </derivirana_varijabla>
  </DomainObject.Predmet.ProtuStrankaListFormatedOIB>
  <DomainObject.Predmet.ProtuStrankaListFormatedWithAdress>
    <izvorni_sadrzaj>
      <item>Green Gold Club d.o.o., Radnička cesta 52, 10000 Zagreb</item>
    </izvorni_sadrzaj>
    <derivirana_varijabla naziv="DomainObject.Predmet.ProtuStrankaListFormatedWithAdress_1">
      <item>Green Gold Club d.o.o., Radnička cesta 52, 10000 Zagreb</item>
    </derivirana_varijabla>
  </DomainObject.Predmet.ProtuStrankaListFormatedWithAdress>
  <DomainObject.Predmet.ProtuStrankaListFormatedWithAdressOIB>
    <izvorni_sadrzaj>
      <item>Green Gold Club d.o.o., OIB 83176448596, Radnička cesta 52, 10000 Zagreb</item>
    </izvorni_sadrzaj>
    <derivirana_varijabla naziv="DomainObject.Predmet.ProtuStrankaListFormatedWithAdressOIB_1">
      <item>Green Gold Club d.o.o., OIB 83176448596, Radnička cesta 52, 10000 Zagreb</item>
    </derivirana_varijabla>
  </DomainObject.Predmet.ProtuStrankaListFormatedWithAdressOIB>
  <DomainObject.Predmet.ProtuStrankaListNazivFormated>
    <izvorni_sadrzaj>
      <item>Green Gold Club d.o.o.</item>
    </izvorni_sadrzaj>
    <derivirana_varijabla naziv="DomainObject.Predmet.ProtuStrankaListNazivFormated_1">
      <item>Green Gold Club d.o.o.</item>
    </derivirana_varijabla>
  </DomainObject.Predmet.ProtuStrankaListNazivFormated>
  <DomainObject.Predmet.ProtuStrankaListNazivFormatedOIB>
    <izvorni_sadrzaj>
      <item>Green Gold Club d.o.o., OIB 83176448596</item>
    </izvorni_sadrzaj>
    <derivirana_varijabla naziv="DomainObject.Predmet.ProtuStrankaListNazivFormatedOIB_1">
      <item>Green Gold Club d.o.o., OIB 83176448596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Gold Club d.o.o.</izvorni_sadrzaj>
    <derivirana_varijabla naziv="DomainObject.Predmet.ProtustrankaIDrugi_1">Green Gold Club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Green Gold Club d.o.o., OIB 83176448596, Radnička cesta 52, 10000 Zagreb</izvorni_sadrzaj>
    <derivirana_varijabla naziv="DomainObject.Predmet.ProtustrankaIDrugiAdressOIB_1">Green Gold Club d.o.o., OIB 83176448596,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Gold Club d.o.o.</item>
      <item>FINA Regionalni centar Zagreb</item>
    </izvorni_sadrzaj>
    <derivirana_varijabla naziv="DomainObject.Predmet.SudioniciListNaziv_1">
      <item>Green Gold Club d.o.o.</item>
      <item>FINA Regionalni centar Zagreb</item>
    </derivirana_varijabla>
  </DomainObject.Predmet.SudioniciListNaziv>
  <DomainObject.Predmet.SudioniciListAdressOIB>
    <izvorni_sadrzaj>
      <item>Green Gold Club d.o.o., OIB 83176448596, Radnička cesta 52,10000 Zagreb</item>
      <item>FINA Regionalni centar Zagreb, OIB 85821130368, Trg svibanjskih žrtava 1995. br. 1,10000 Zagreb</item>
    </izvorni_sadrzaj>
    <derivirana_varijabla naziv="DomainObject.Predmet.SudioniciListAdressOIB_1">
      <item>Green Gold Club d.o.o., OIB 83176448596, Radnička cesta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83176448596</item>
      <item>, OIB 85821130368</item>
    </izvorni_sadrzaj>
    <derivirana_varijabla naziv="DomainObject.Predmet.SudioniciListNazivOIB_1">
      <item>, OIB 83176448596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89698-4D10-47C3-8909-90CC25E6F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2518</properties:Characters>
  <properties:Lines>91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2018-10-15T09:21:00Z</dcterms:created>
  <dc:creator>hermanj</dc:creator>
  <cp:lastModifiedBy>Zvjezdana Kovačić</cp:lastModifiedBy>
  <cp:lastPrinted>2018-10-15T09:26:00Z</cp:lastPrinted>
  <dcterms:modified xmlns:xsi="http://www.w3.org/2001/XMLSchema-instance" xsi:type="dcterms:W3CDTF">2018-10-15T09:26:00Z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(St-649-18 -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