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b48a" w14:paraId="479b48a" w:rsidRDefault="00272916" w:rsidP="00272916" w:rsidR="00272916" w:rsidRPr="001D58C0">
      <w:pPr>
        <w:jc w:val="right"/>
        <w15:collapsed w:val="false"/>
      </w:pPr>
      <w:bookmarkStart w:name="_GoBack" w:id="0"/>
      <w:bookmarkEnd w:id="0"/>
      <w:r w:rsidRPr="001D58C0">
        <w:t>Posl. br.: 1 St-</w:t>
      </w:r>
      <w:r w:rsidR="001B533B">
        <w:t>143</w:t>
      </w:r>
      <w:r w:rsidR="000A52DE">
        <w:t>/</w:t>
      </w:r>
      <w:r w:rsidR="007F1B4C">
        <w:t>20</w:t>
      </w:r>
      <w:r w:rsidR="00684CC3">
        <w:t>17</w:t>
      </w:r>
      <w:r w:rsidRPr="001D58C0">
        <w:t>-</w:t>
      </w:r>
      <w:r w:rsidR="000C31CF">
        <w:t>16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1B533B">
        <w:t>LUNGA KORNATI</w:t>
      </w:r>
      <w:r w:rsidR="00ED679C">
        <w:t xml:space="preserve"> j.d.o.o., </w:t>
      </w:r>
      <w:r w:rsidR="001B533B">
        <w:t>Murter</w:t>
      </w:r>
      <w:r w:rsidR="00ED679C">
        <w:t xml:space="preserve">, </w:t>
      </w:r>
      <w:r w:rsidR="001B533B">
        <w:t>Rudina 15</w:t>
      </w:r>
      <w:r w:rsidR="00ED679C">
        <w:t xml:space="preserve">, OIB: </w:t>
      </w:r>
      <w:r w:rsidR="001B533B">
        <w:t>139988</w:t>
      </w:r>
      <w:r w:rsidR="00991CDE">
        <w:t>05719</w:t>
      </w:r>
      <w:r w:rsidR="00FA20A3" w:rsidRPr="00006969">
        <w:t>,</w:t>
      </w:r>
      <w:r w:rsidRPr="001D58C0">
        <w:t xml:space="preserve"> dana </w:t>
      </w:r>
      <w:r w:rsidR="000647E0">
        <w:t>20.</w:t>
      </w:r>
      <w:r w:rsidR="00FA20A3">
        <w:t xml:space="preserve"> </w:t>
      </w:r>
      <w:r w:rsidR="00991CDE">
        <w:t>listopada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 xml:space="preserve">Nalaže se Financijskoj agenciji </w:t>
      </w:r>
      <w:r w:rsidR="00684CC3">
        <w:rPr>
          <w:szCs w:val="24"/>
        </w:rPr>
        <w:t xml:space="preserve">da prisilno naplati iznos od 1.000,00 kuna na temelju rješenja ovog suda </w:t>
      </w:r>
      <w:r w:rsidRPr="001D58C0">
        <w:rPr>
          <w:szCs w:val="24"/>
        </w:rPr>
        <w:t>pod posl.br. St</w:t>
      </w:r>
      <w:r w:rsidR="005844DD">
        <w:rPr>
          <w:szCs w:val="24"/>
        </w:rPr>
        <w:t>-</w:t>
      </w:r>
      <w:r w:rsidR="00991CDE">
        <w:rPr>
          <w:szCs w:val="24"/>
        </w:rPr>
        <w:t>143</w:t>
      </w:r>
      <w:r w:rsidR="000A52DE">
        <w:rPr>
          <w:szCs w:val="24"/>
        </w:rPr>
        <w:t>/</w:t>
      </w:r>
      <w:r w:rsidR="007F1B4C">
        <w:rPr>
          <w:szCs w:val="24"/>
        </w:rPr>
        <w:t>20</w:t>
      </w:r>
      <w:r w:rsidR="00684CC3">
        <w:rPr>
          <w:szCs w:val="24"/>
        </w:rPr>
        <w:t>17</w:t>
      </w:r>
      <w:r w:rsidR="00FA20A3">
        <w:rPr>
          <w:szCs w:val="24"/>
        </w:rPr>
        <w:t>-</w:t>
      </w:r>
      <w:r w:rsidR="00991CDE">
        <w:rPr>
          <w:szCs w:val="24"/>
        </w:rPr>
        <w:t>5</w:t>
      </w:r>
      <w:r w:rsidRPr="001D58C0">
        <w:rPr>
          <w:szCs w:val="24"/>
        </w:rPr>
        <w:t xml:space="preserve"> od </w:t>
      </w:r>
      <w:r w:rsidR="00991CDE">
        <w:rPr>
          <w:szCs w:val="24"/>
        </w:rPr>
        <w:t>22</w:t>
      </w:r>
      <w:r w:rsidR="00ED679C">
        <w:rPr>
          <w:szCs w:val="24"/>
        </w:rPr>
        <w:t xml:space="preserve">. </w:t>
      </w:r>
      <w:r w:rsidR="00991CDE">
        <w:rPr>
          <w:szCs w:val="24"/>
        </w:rPr>
        <w:t>kolovoza</w:t>
      </w:r>
      <w:r w:rsidR="00FA20A3">
        <w:rPr>
          <w:szCs w:val="24"/>
        </w:rPr>
        <w:t xml:space="preserve"> </w:t>
      </w:r>
      <w:r w:rsidR="000A52DE">
        <w:rPr>
          <w:szCs w:val="24"/>
        </w:rPr>
        <w:t>2017.</w:t>
      </w:r>
    </w:p>
    <w:p w:rsidRDefault="001D58C0" w:rsidP="001D58C0" w:rsidR="001D58C0" w:rsidRPr="001D58C0"/>
    <w:p w:rsidRDefault="001D58C0" w:rsidP="001D58C0" w:rsidR="001D58C0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3B0CC0" w:rsidP="003B0CC0" w:rsidR="003B0CC0" w:rsidRPr="003B0CC0"/>
    <w:p w:rsidRDefault="00473311" w:rsidP="00473311" w:rsidR="00684CC3">
      <w:pPr>
        <w:ind w:firstLine="708"/>
        <w:jc w:val="both"/>
      </w:pPr>
      <w:r w:rsidRPr="001D58C0">
        <w:t xml:space="preserve">Rješenjem ovog Trgovačkog suda u </w:t>
      </w:r>
      <w:r>
        <w:t>Zadru</w:t>
      </w:r>
      <w:r w:rsidRPr="001D58C0">
        <w:t xml:space="preserve"> posl.br. St</w:t>
      </w:r>
      <w:r>
        <w:t>-</w:t>
      </w:r>
      <w:r w:rsidR="000C31CF">
        <w:t>143</w:t>
      </w:r>
      <w:r>
        <w:t>/201</w:t>
      </w:r>
      <w:r w:rsidR="00684CC3">
        <w:t>7</w:t>
      </w:r>
      <w:r>
        <w:t>-</w:t>
      </w:r>
      <w:r w:rsidR="000C31CF">
        <w:t>5</w:t>
      </w:r>
      <w:r w:rsidRPr="001D58C0">
        <w:t xml:space="preserve"> od </w:t>
      </w:r>
      <w:r w:rsidR="000C31CF">
        <w:t>22.</w:t>
      </w:r>
      <w:r w:rsidR="00684CC3">
        <w:t xml:space="preserve"> </w:t>
      </w:r>
      <w:r w:rsidR="000C31CF">
        <w:t>kolovoza</w:t>
      </w:r>
      <w:r>
        <w:t xml:space="preserve"> 2017.</w:t>
      </w:r>
      <w:r w:rsidRPr="001D58C0">
        <w:t xml:space="preserve"> </w:t>
      </w:r>
      <w:r w:rsidR="00684CC3">
        <w:t xml:space="preserve">naloženo je </w:t>
      </w:r>
      <w:r w:rsidR="000C31CF">
        <w:t>Nensi Lukin</w:t>
      </w:r>
      <w:r w:rsidR="00684CC3">
        <w:t xml:space="preserve"> </w:t>
      </w:r>
      <w:r w:rsidR="000C31CF">
        <w:t>sa</w:t>
      </w:r>
      <w:r w:rsidR="00684CC3">
        <w:t xml:space="preserve"> </w:t>
      </w:r>
      <w:r w:rsidR="000C31CF">
        <w:t>Murtera</w:t>
      </w:r>
      <w:r w:rsidR="00684CC3">
        <w:t xml:space="preserve"> da u roku od 8 dana plati iznos od 1.000,00 kuna i dodatni</w:t>
      </w:r>
      <w:r w:rsidR="000C31CF">
        <w:t xml:space="preserve"> predujam u daljnjem iznosu od 2</w:t>
      </w:r>
      <w:r w:rsidR="00684CC3">
        <w:t xml:space="preserve">.000,00 kuna. </w:t>
      </w:r>
    </w:p>
    <w:p w:rsidRDefault="00684CC3" w:rsidP="00473311" w:rsidR="00684CC3">
      <w:pPr>
        <w:ind w:firstLine="708"/>
        <w:jc w:val="both"/>
      </w:pPr>
      <w:r>
        <w:t xml:space="preserve">U međuvremenu je stečajni postupak nad </w:t>
      </w:r>
      <w:r w:rsidR="000C31CF" w:rsidRPr="000C31CF">
        <w:t>LUNGA KORNATI j.d.o.o., Murter</w:t>
      </w:r>
      <w:r w:rsidR="00ED679C">
        <w:t xml:space="preserve"> </w:t>
      </w:r>
      <w:r>
        <w:t>obustavljen zbog čega više nema osnova za prisilnu naplatu dodatnog predujma u iznosu od 6.000,00 kuna jer je otpao razlog iz čl. 114. st. 1. Stečajnog zakona (Narodne novine 71/15) pa stoga dodatni iznos pr</w:t>
      </w:r>
      <w:r w:rsidR="000647E0">
        <w:t>edujma nije potrebno naplatiti.</w:t>
      </w:r>
    </w:p>
    <w:p w:rsidRDefault="00684CC3" w:rsidP="00473311" w:rsidR="00684CC3">
      <w:pPr>
        <w:ind w:firstLine="708"/>
        <w:jc w:val="both"/>
      </w:pPr>
      <w:r>
        <w:t xml:space="preserve">Stoga je odlučeno kao i u izreci. </w:t>
      </w:r>
    </w:p>
    <w:p w:rsidRDefault="00473311" w:rsidP="00473311" w:rsidR="00473311">
      <w:pPr>
        <w:pStyle w:val="Tijeloteksta"/>
      </w:pPr>
    </w:p>
    <w:p w:rsidRDefault="00F369FC" w:rsidP="00F369FC" w:rsidR="00F369FC" w:rsidRPr="001D58C0">
      <w:pPr>
        <w:jc w:val="both"/>
      </w:pPr>
    </w:p>
    <w:p w:rsidRDefault="00F369FC" w:rsidP="00F369FC" w:rsidR="00F369FC" w:rsidRPr="007E0EE0">
      <w:pPr>
        <w:jc w:val="center"/>
      </w:pPr>
      <w:r w:rsidRPr="007E0EE0">
        <w:t xml:space="preserve">U </w:t>
      </w:r>
      <w:r w:rsidR="00473311">
        <w:t xml:space="preserve">Zadru, </w:t>
      </w:r>
      <w:r w:rsidR="000647E0">
        <w:t>20.</w:t>
      </w:r>
      <w:r w:rsidR="00473311">
        <w:t xml:space="preserve"> </w:t>
      </w:r>
      <w:r w:rsidR="000C31CF">
        <w:t>listopada</w:t>
      </w:r>
      <w:r w:rsidR="00473311">
        <w:t xml:space="preserve"> </w:t>
      </w:r>
      <w:r>
        <w:t>2017.</w:t>
      </w:r>
    </w:p>
    <w:p w:rsidRDefault="00F369FC" w:rsidP="00F369FC" w:rsidR="00F369FC" w:rsidRPr="001D58C0"/>
    <w:p w:rsidRDefault="00F369FC" w:rsidP="00F369FC" w:rsidR="00F369FC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>
        <w:t>Sutkinja:</w:t>
      </w:r>
    </w:p>
    <w:p w:rsidRDefault="00F369FC" w:rsidP="00F369FC" w:rsidR="00F369FC" w:rsidRPr="007E0EE0">
      <w:pPr>
        <w:jc w:val="right"/>
      </w:pPr>
      <w:r>
        <w:t>Ardena Bajlo</w:t>
      </w: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POUKA O PRAVNOM LIJEKU</w:t>
      </w:r>
    </w:p>
    <w:p w:rsidRDefault="00F369FC" w:rsidP="00F369FC" w:rsidR="00F369FC" w:rsidRPr="00F436CF">
      <w:r w:rsidRPr="00F436CF">
        <w:t xml:space="preserve">Protiv ovog zaključka nije dopušteno je izjaviti žalbu. </w:t>
      </w: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DNA:</w:t>
      </w:r>
    </w:p>
    <w:p w:rsidRDefault="00F369FC" w:rsidP="003B0CC0" w:rsidR="001E203A" w:rsidRPr="00F436CF">
      <w:r w:rsidRPr="00F436CF">
        <w:t>- Financijska agencija R</w:t>
      </w:r>
      <w:r w:rsidR="00684CC3">
        <w:t xml:space="preserve">C Split,  </w:t>
      </w:r>
      <w:r w:rsidR="00ED679C">
        <w:t xml:space="preserve">uz rješenje od </w:t>
      </w:r>
      <w:r w:rsidR="000C31CF">
        <w:t>22. kolovoza</w:t>
      </w:r>
      <w:r w:rsidR="00ED679C">
        <w:t xml:space="preserve"> 2017.</w:t>
      </w:r>
      <w:r w:rsidR="00684CC3">
        <w:t>,</w:t>
      </w:r>
      <w:r w:rsidR="00ED679C">
        <w:t xml:space="preserve"> i na e-oglasnu ploču</w:t>
      </w:r>
    </w:p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647E0"/>
    <w:rsid w:val="000A52DE"/>
    <w:rsid w:val="000C31CF"/>
    <w:rsid w:val="000D1175"/>
    <w:rsid w:val="001B533B"/>
    <w:rsid w:val="001D58C0"/>
    <w:rsid w:val="001E203A"/>
    <w:rsid w:val="002275DA"/>
    <w:rsid w:val="002661F6"/>
    <w:rsid w:val="00272916"/>
    <w:rsid w:val="003B0CC0"/>
    <w:rsid w:val="00473311"/>
    <w:rsid w:val="005844DD"/>
    <w:rsid w:val="00591E71"/>
    <w:rsid w:val="00684CC3"/>
    <w:rsid w:val="006B4A1A"/>
    <w:rsid w:val="006F72AB"/>
    <w:rsid w:val="007D567C"/>
    <w:rsid w:val="007E0EE0"/>
    <w:rsid w:val="007F1B4C"/>
    <w:rsid w:val="00890016"/>
    <w:rsid w:val="008C564C"/>
    <w:rsid w:val="008F580E"/>
    <w:rsid w:val="00916C33"/>
    <w:rsid w:val="00991CDE"/>
    <w:rsid w:val="009D180C"/>
    <w:rsid w:val="00A33A37"/>
    <w:rsid w:val="00A5774F"/>
    <w:rsid w:val="00BC6BF7"/>
    <w:rsid w:val="00C8063F"/>
    <w:rsid w:val="00D57315"/>
    <w:rsid w:val="00E80F20"/>
    <w:rsid w:val="00E838F4"/>
    <w:rsid w:val="00ED679C"/>
    <w:rsid w:val="00F369FC"/>
    <w:rsid w:val="00F436CF"/>
    <w:rsid w:val="00FA20A3"/>
    <w:rsid w:val="00FC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E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E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E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E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E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E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E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E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St-143/2017</izvorni_sadrzaj>
    <derivirana_varijabla naziv="DomainObject.Predmet.OznakaBroj_1">St-143/2017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LUNGA KORNATI j.d.o.o. za ugostiteljstvo</izvorni_sadrzaj>
    <derivirana_varijabla naziv="DomainObject.Predmet.ProtustrankaFormated_1">  LUNGA KORNATI j.d.o.o. za ugostiteljstvo</derivirana_varijabla>
  </DomainObject.Predmet.ProtustrankaFormated>
  <DomainObject.Predmet.ProtustrankaFormatedOIB>
    <izvorni_sadrzaj>  LUNGA KORNATI j.d.o.o. za ugostiteljstvo, OIB 13998805719</izvorni_sadrzaj>
    <derivirana_varijabla naziv="DomainObject.Predmet.ProtustrankaFormatedOIB_1">  LUNGA KORNATI j.d.o.o. za ugostiteljstvo, OIB 13998805719</derivirana_varijabla>
  </DomainObject.Predmet.ProtustrankaFormatedOIB>
  <DomainObject.Predmet.ProtustrankaFormatedWithAdress>
    <izvorni_sadrzaj> LUNGA KORNATI j.d.o.o. za ugostiteljstvo, Rudina 15, 22243 Murter</izvorni_sadrzaj>
    <derivirana_varijabla naziv="DomainObject.Predmet.ProtustrankaFormatedWithAdress_1"> LUNGA KORNATI j.d.o.o. za ugostiteljstvo, Rudina 15, 22243 Murter</derivirana_varijabla>
  </DomainObject.Predmet.ProtustrankaFormatedWithAdress>
  <DomainObject.Predmet.ProtustrankaFormatedWithAdressOIB>
    <izvorni_sadrzaj> LUNGA KORNATI j.d.o.o. za ugostiteljstvo, OIB 13998805719, Rudina 15, 22243 Murter</izvorni_sadrzaj>
    <derivirana_varijabla naziv="DomainObject.Predmet.ProtustrankaFormatedWithAdressOIB_1"> LUNGA KORNATI j.d.o.o. za ugostiteljstvo, OIB 13998805719, Rudina 15, 22243 Murter</derivirana_varijabla>
  </DomainObject.Predmet.ProtustrankaFormatedWithAdressOIB>
  <DomainObject.Predmet.ProtustrankaWithAdress>
    <izvorni_sadrzaj>LUNGA KORNATI j.d.o.o. za ugostiteljstvo Rudina 15, 22243 Murter</izvorni_sadrzaj>
    <derivirana_varijabla naziv="DomainObject.Predmet.ProtustrankaWithAdress_1">LUNGA KORNATI j.d.o.o. za ugostiteljstvo Rudina 15, 22243 Murter</derivirana_varijabla>
  </DomainObject.Predmet.ProtustrankaWithAdress>
  <DomainObject.Predmet.ProtustrankaWithAdressOIB>
    <izvorni_sadrzaj>LUNGA KORNATI j.d.o.o. za ugostiteljstvo, OIB 13998805719, Rudina 15, 22243 Murter</izvorni_sadrzaj>
    <derivirana_varijabla naziv="DomainObject.Predmet.ProtustrankaWithAdressOIB_1">LUNGA KORNATI j.d.o.o. za ugostiteljstvo, OIB 13998805719, Rudina 15, 22243 Murter</derivirana_varijabla>
  </DomainObject.Predmet.ProtustrankaWithAdressOIB>
  <DomainObject.Predmet.ProtustrankaNazivFormated>
    <izvorni_sadrzaj>LUNGA KORNATI j.d.o.o. za ugostiteljstvo</izvorni_sadrzaj>
    <derivirana_varijabla naziv="DomainObject.Predmet.ProtustrankaNazivFormated_1">LUNGA KORNATI j.d.o.o. za ugostiteljstvo</derivirana_varijabla>
  </DomainObject.Predmet.ProtustrankaNazivFormated>
  <DomainObject.Predmet.ProtustrankaNazivFormatedOIB>
    <izvorni_sadrzaj>LUNGA KORNATI j.d.o.o. za ugostiteljstvo, OIB 13998805719</izvorni_sadrzaj>
    <derivirana_varijabla naziv="DomainObject.Predmet.ProtustrankaNazivFormatedOIB_1">LUNGA KORNATI j.d.o.o. za ugostiteljstvo, OIB 13998805719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LUNGA KORNATI j.d.o.o. za ugostiteljstvo</item>
    </izvorni_sadrzaj>
    <derivirana_varijabla naziv="DomainObject.Predmet.ProtuStrankaListFormated_1">
      <item>LUNGA KORNATI j.d.o.o. za ugostiteljstvo</item>
    </derivirana_varijabla>
  </DomainObject.Predmet.ProtuStrankaListFormated>
  <DomainObject.Predmet.ProtuStrankaListFormatedOIB>
    <izvorni_sadrzaj>
      <item>LUNGA KORNATI j.d.o.o. za ugostiteljstvo, OIB 13998805719</item>
    </izvorni_sadrzaj>
    <derivirana_varijabla naziv="DomainObject.Predmet.ProtuStrankaListFormatedOIB_1">
      <item>LUNGA KORNATI j.d.o.o. za ugostiteljstvo, OIB 13998805719</item>
    </derivirana_varijabla>
  </DomainObject.Predmet.ProtuStrankaListFormatedOIB>
  <DomainObject.Predmet.ProtuStrankaListFormatedWithAdress>
    <izvorni_sadrzaj>
      <item>LUNGA KORNATI j.d.o.o. za ugostiteljstvo, Rudina 15, 22243 Murter</item>
    </izvorni_sadrzaj>
    <derivirana_varijabla naziv="DomainObject.Predmet.ProtuStrankaListFormatedWithAdress_1">
      <item>LUNGA KORNATI j.d.o.o. za ugostiteljstvo, Rudina 15, 22243 Murter</item>
    </derivirana_varijabla>
  </DomainObject.Predmet.ProtuStrankaListFormatedWithAdress>
  <DomainObject.Predmet.ProtuStrankaListFormatedWithAdressOIB>
    <izvorni_sadrzaj>
      <item>LUNGA KORNATI j.d.o.o. za ugostiteljstvo, OIB 13998805719, Rudina 15, 22243 Murter</item>
    </izvorni_sadrzaj>
    <derivirana_varijabla naziv="DomainObject.Predmet.ProtuStrankaListFormatedWithAdressOIB_1">
      <item>LUNGA KORNATI j.d.o.o. za ugostiteljstvo, OIB 13998805719, Rudina 15, 22243 Murter</item>
    </derivirana_varijabla>
  </DomainObject.Predmet.ProtuStrankaListFormatedWithAdressOIB>
  <DomainObject.Predmet.ProtuStrankaListNazivFormated>
    <izvorni_sadrzaj>
      <item>LUNGA KORNATI j.d.o.o. za ugostiteljstvo</item>
    </izvorni_sadrzaj>
    <derivirana_varijabla naziv="DomainObject.Predmet.ProtuStrankaListNazivFormated_1">
      <item>LUNGA KORNATI j.d.o.o. za ugostiteljstvo</item>
    </derivirana_varijabla>
  </DomainObject.Predmet.ProtuStrankaListNazivFormated>
  <DomainObject.Predmet.ProtuStrankaListNazivFormatedOIB>
    <izvorni_sadrzaj>
      <item>LUNGA KORNATI j.d.o.o. za ugostiteljstvo, OIB 13998805719</item>
    </izvorni_sadrzaj>
    <derivirana_varijabla naziv="DomainObject.Predmet.ProtuStrankaListNazivFormatedOIB_1">
      <item>LUNGA KORNATI j.d.o.o. za ugostiteljstvo, OIB 13998805719</item>
    </derivirana_varijabla>
  </DomainObject.Predmet.ProtuStrankaListNazivFormatedOIB>
  <DomainObject.Predmet.OstaliListFormated>
    <izvorni_sadrzaj>
      <item>Nensi Lukin</item>
    </izvorni_sadrzaj>
    <derivirana_varijabla naziv="DomainObject.Predmet.OstaliListFormated_1">
      <item>Nensi Lukin</item>
    </derivirana_varijabla>
  </DomainObject.Predmet.OstaliListFormated>
  <DomainObject.Predmet.OstaliListFormatedOIB>
    <izvorni_sadrzaj>
      <item>Nensi Lukin, OIB 82635913521</item>
    </izvorni_sadrzaj>
    <derivirana_varijabla naziv="DomainObject.Predmet.OstaliListFormatedOIB_1">
      <item>Nensi Lukin, OIB 82635913521</item>
    </derivirana_varijabla>
  </DomainObject.Predmet.OstaliListFormatedOIB>
  <DomainObject.Predmet.OstaliListFormatedWithAdress>
    <izvorni_sadrzaj>
      <item>Nensi Lukin, Ul.put Jersan 9, 22243 Murter</item>
    </izvorni_sadrzaj>
    <derivirana_varijabla naziv="DomainObject.Predmet.OstaliListFormatedWithAdress_1">
      <item>Nensi Lukin, Ul.put Jersan 9, 22243 Murter</item>
    </derivirana_varijabla>
  </DomainObject.Predmet.OstaliListFormatedWithAdress>
  <DomainObject.Predmet.OstaliListFormatedWithAdressOIB>
    <izvorni_sadrzaj>
      <item>Nensi Lukin, OIB 82635913521, Ul.put Jersan 9, 22243 Murter</item>
    </izvorni_sadrzaj>
    <derivirana_varijabla naziv="DomainObject.Predmet.OstaliListFormatedWithAdressOIB_1">
      <item>Nensi Lukin, OIB 82635913521, Ul.put Jersan 9, 22243 Murter</item>
    </derivirana_varijabla>
  </DomainObject.Predmet.OstaliListFormatedWithAdressOIB>
  <DomainObject.Predmet.OstaliListNazivFormated>
    <izvorni_sadrzaj>
      <item>Nensi Lukin</item>
    </izvorni_sadrzaj>
    <derivirana_varijabla naziv="DomainObject.Predmet.OstaliListNazivFormated_1">
      <item>Nensi Lukin</item>
    </derivirana_varijabla>
  </DomainObject.Predmet.OstaliListNazivFormated>
  <DomainObject.Predmet.OstaliListNazivFormatedOIB>
    <izvorni_sadrzaj>
      <item>Nensi Lukin, OIB 82635913521</item>
    </izvorni_sadrzaj>
    <derivirana_varijabla naziv="DomainObject.Predmet.OstaliListNazivFormatedOIB_1">
      <item>Nensi Lukin, OIB 82635913521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LUNGA KORNATI j.d.o.o. za ugostiteljstvo</izvorni_sadrzaj>
    <derivirana_varijabla naziv="DomainObject.Predmet.ProtustrankaIDrugi_1">LUNGA KORNATI j.d.o.o. za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LUNGA KORNATI j.d.o.o. za ugostiteljstvo, OIB 13998805719, Rudina 15, 22243 Murter</izvorni_sadrzaj>
    <derivirana_varijabla naziv="DomainObject.Predmet.ProtustrankaIDrugiAdressOIB_1">LUNGA KORNATI j.d.o.o. za ugostiteljstvo, OIB 13998805719, Rudina 15,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LUNGA KORNATI j.d.o.o. za ugostiteljstvo</item>
      <item>Nensi Lukin</item>
    </izvorni_sadrzaj>
    <derivirana_varijabla naziv="DomainObject.Predmet.SudioniciListNaziv_1">
      <item>Financijska agencija</item>
      <item>LUNGA KORNATI j.d.o.o. za ugostiteljstvo</item>
      <item>Nensi Lukin</item>
    </derivirana_varijabla>
  </DomainObject.Predmet.SudioniciListNaziv>
  <DomainObject.Predmet.SudioniciListAdressOIB>
    <izvorni_sadrzaj>
      <item>Financijska agencija, OIB 85821130368, Perivoj L.Marune 1,22000 Šibenik</item>
      <item>LUNGA KORNATI j.d.o.o. za ugostiteljstvo, OIB 13998805719, Rudina 15,22243 Murter</item>
      <item>Nensi Lukin, OIB 82635913521, Ul.put Jersan 9,22243 Murter</item>
    </izvorni_sadrzaj>
    <derivirana_varijabla naziv="DomainObject.Predmet.SudioniciListAdressOIB_1">
      <item>Financijska agencija, OIB 85821130368, Perivoj L.Marune 1,22000 Šibenik</item>
      <item>LUNGA KORNATI j.d.o.o. za ugostiteljstvo, OIB 13998805719, Rudina 15,22243 Murter</item>
      <item>Nensi Lukin, OIB 82635913521, Ul.put Jersan 9,22243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13998805719</item>
      <item>, OIB 82635913521</item>
    </izvorni_sadrzaj>
    <derivirana_varijabla naziv="DomainObject.Predmet.SudioniciListNazivOIB_1">
      <item>, OIB 85821130368</item>
      <item>, OIB 13998805719</item>
      <item>, OIB 82635913521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1118</properties:Characters>
  <properties:Lines>49</properties:Lines>
  <properties:Paragraphs>20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2017-10-20T06:05:00Z</dcterms:created>
  <dc:creator>Martina Kalmeta</dc:creator>
  <cp:lastModifiedBy>Martina Kalmeta</cp:lastModifiedBy>
  <cp:lastPrinted>2017-08-30T09:37:00Z</cp:lastPrinted>
  <dcterms:modified xmlns:xsi="http://www.w3.org/2001/XMLSchema-instance" xsi:type="dcterms:W3CDTF">2017-10-20T12:29:00Z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