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3fba" w14:paraId="f973fba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CC78BD">
        <w:t>1</w:t>
      </w:r>
      <w:r w:rsidR="00E0562E">
        <w:t>39</w:t>
      </w:r>
      <w:r w:rsidR="00CC78BD">
        <w:t>/2018</w:t>
      </w:r>
      <w:r w:rsidR="00946625">
        <w:t>-</w:t>
      </w:r>
      <w:r w:rsidR="00E0562E">
        <w:t>22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E0562E">
        <w:t>LIPA TURIZAM j.d.o.o. za djelatnost turističke agencije i trgovinu</w:t>
      </w:r>
      <w:r w:rsidR="00E0562E" w:rsidRPr="000539FB">
        <w:t xml:space="preserve">, </w:t>
      </w:r>
      <w:r w:rsidR="00E0562E">
        <w:t>Zadar</w:t>
      </w:r>
      <w:r w:rsidR="00E0562E" w:rsidRPr="000539FB">
        <w:t xml:space="preserve">, </w:t>
      </w:r>
      <w:r w:rsidR="00E0562E">
        <w:t>Zrinsko Frankopanska 5</w:t>
      </w:r>
      <w:r w:rsidR="00E0562E" w:rsidRPr="000539FB">
        <w:t xml:space="preserve">, OIB: </w:t>
      </w:r>
      <w:r w:rsidR="00E0562E">
        <w:t>92613247154</w:t>
      </w:r>
      <w:r w:rsidR="00CE0D2C">
        <w:t xml:space="preserve">, </w:t>
      </w:r>
      <w:r w:rsidR="00BF45B7">
        <w:t>17</w:t>
      </w:r>
      <w:r w:rsidR="00CC5885">
        <w:t xml:space="preserve">. </w:t>
      </w:r>
      <w:r w:rsidR="002C1019">
        <w:t>prosinca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BF45B7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BF45B7">
        <w:t>Berislav Maksimović iz Varaždina</w:t>
      </w:r>
      <w:r w:rsidR="00F456F6" w:rsidRPr="00BF45B7">
        <w:t xml:space="preserve">, </w:t>
      </w:r>
      <w:r w:rsidRPr="00BF45B7">
        <w:t>Braće Radića 1, Hrašćica</w:t>
      </w:r>
      <w:r w:rsidR="00F456F6" w:rsidRPr="00BF45B7">
        <w:t xml:space="preserve">, OIB: </w:t>
      </w:r>
      <w:r w:rsidRPr="00BF45B7">
        <w:t>57300759557</w:t>
      </w:r>
      <w:r w:rsidR="00BB7CB3" w:rsidRPr="00BF45B7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E0562E">
        <w:t>LIPA TURIZAM j.d.o.o. za djelatnost turističke agencije i trgovinu</w:t>
      </w:r>
      <w:r w:rsidR="00E0562E" w:rsidRPr="000539FB">
        <w:t xml:space="preserve">, </w:t>
      </w:r>
      <w:r w:rsidR="00E0562E">
        <w:t>Zadar</w:t>
      </w:r>
      <w:r w:rsidR="00E0562E" w:rsidRPr="000539FB">
        <w:t xml:space="preserve">, </w:t>
      </w:r>
      <w:r w:rsidR="00E0562E">
        <w:t>Zrinsko Frankopanska 5</w:t>
      </w:r>
      <w:r w:rsidR="00E0562E" w:rsidRPr="000539FB">
        <w:t xml:space="preserve">, OIB: </w:t>
      </w:r>
      <w:r w:rsidR="00E0562E">
        <w:t>92613247154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E0562E">
        <w:t>LIPA TURIZAM j.d.o.o. za djelatnost turističke agencije i trgovinu</w:t>
      </w:r>
      <w:r w:rsidR="00E0562E" w:rsidRPr="000539FB">
        <w:t xml:space="preserve">, </w:t>
      </w:r>
      <w:r w:rsidR="00E0562E">
        <w:t>Zadar</w:t>
      </w:r>
      <w:r>
        <w:t>.</w:t>
      </w:r>
    </w:p>
    <w:p w:rsidRDefault="009E2C85" w:rsidP="009E2C85" w:rsidR="009E2C85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    </w:t>
      </w:r>
    </w:p>
    <w:p w:rsidRDefault="000956D4" w:rsidP="000956D4" w:rsidR="000956D4" w:rsidRPr="003039D7">
      <w:pPr>
        <w:ind w:firstLine="708"/>
        <w:jc w:val="both"/>
      </w:pPr>
      <w:r>
        <w:t>Zastupnica po zakonu</w:t>
      </w:r>
      <w:r w:rsidRPr="003F2345">
        <w:t xml:space="preserve"> stečajnog dužnika</w:t>
      </w:r>
      <w:r>
        <w:t xml:space="preserve"> nije se odazivala pozivu suda radi davanja potrebnih obavijesti o imovini i drugim okolnostima za donošenje odluke u ovom predmetu. Kako dakle zastupnica po zakonu stečajnog dužnika nije pristupila na ročište, valjalo je imenovati privremenog stečajnog upravitelja </w:t>
      </w:r>
      <w:r w:rsidRPr="003039D7">
        <w:t>koj</w:t>
      </w:r>
      <w:r>
        <w:t>i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9E2C85" w:rsidP="009E2C85" w:rsidR="009E2C85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9E2C85" w:rsidP="009E2C85" w:rsidR="009E2C85" w:rsidRPr="00EF7C9A">
      <w:pPr>
        <w:ind w:firstLine="708"/>
        <w:jc w:val="both"/>
      </w:pPr>
      <w:r>
        <w:t>Privremeni stečajni</w:t>
      </w:r>
      <w:r w:rsidRPr="00EF7C9A">
        <w:t xml:space="preserve"> upravitelj dužan je svoje izvješće dostaviti sudu u roku od </w:t>
      </w:r>
      <w:r>
        <w:t>30</w:t>
      </w:r>
      <w:r w:rsidRPr="00EF7C9A">
        <w:t xml:space="preserve"> dana.</w:t>
      </w:r>
    </w:p>
    <w:p w:rsidRDefault="009E2C85" w:rsidP="009E2C85" w:rsidR="009E2C85">
      <w:pPr>
        <w:ind w:firstLine="708"/>
        <w:jc w:val="both"/>
      </w:pPr>
      <w:r>
        <w:t xml:space="preserve">Stoga je odlučeno kao u izreci. </w:t>
      </w:r>
    </w:p>
    <w:p w:rsidRDefault="006A6847" w:rsidP="009E2C85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BF45B7">
        <w:t>17</w:t>
      </w:r>
      <w:r w:rsidR="00CC5885">
        <w:t xml:space="preserve">. </w:t>
      </w:r>
      <w:r w:rsidR="000956D4">
        <w:t>prosinca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64AD8" w:rsidP="00064AD8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064AD8" w:rsidP="00064AD8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AD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CF72E5">
          <w:t>15</w:t>
        </w:r>
        <w:r w:rsidR="000956D4">
          <w:t>6</w:t>
        </w:r>
        <w:r w:rsidR="00D26084">
          <w:t>/</w:t>
        </w:r>
        <w:r w:rsidR="00CC78BD">
          <w:t>2018</w:t>
        </w:r>
        <w:r w:rsidR="00CC5885">
          <w:t>-</w:t>
        </w:r>
        <w:r w:rsidR="000956D4">
          <w:t>18</w:t>
        </w:r>
      </w:p>
      <w:p w:rsidRDefault="00E12FEA" w:rsidP="009C0FF2" w:rsidR="00E12FEA" w:rsidRPr="00EF7C9A">
        <w:pPr>
          <w:jc w:val="right"/>
        </w:pPr>
      </w:p>
      <w:p w:rsidRDefault="00064AD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3DF68B82"/>
    <w:lvl w:tplc="7BE81440" w:ilvl="0">
      <w:start w:val="1"/>
      <w:numFmt w:val="decimal"/>
      <w:lvlText w:val="%1."/>
      <w:lvlJc w:val="left"/>
      <w:pPr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4AD8"/>
    <w:rsid w:val="0006623B"/>
    <w:rsid w:val="00077BD9"/>
    <w:rsid w:val="0008053D"/>
    <w:rsid w:val="000956D4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B23E5"/>
    <w:rsid w:val="002C1019"/>
    <w:rsid w:val="002C2C42"/>
    <w:rsid w:val="002D4148"/>
    <w:rsid w:val="002D4165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72568"/>
    <w:rsid w:val="005A29BC"/>
    <w:rsid w:val="005A2E2A"/>
    <w:rsid w:val="005B70D6"/>
    <w:rsid w:val="005D284B"/>
    <w:rsid w:val="00662940"/>
    <w:rsid w:val="00665069"/>
    <w:rsid w:val="006A6847"/>
    <w:rsid w:val="006D1468"/>
    <w:rsid w:val="006D5CBE"/>
    <w:rsid w:val="006F2006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D53D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E2C85"/>
    <w:rsid w:val="009F62F2"/>
    <w:rsid w:val="00A23214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BF45B7"/>
    <w:rsid w:val="00C02FA1"/>
    <w:rsid w:val="00C14EBF"/>
    <w:rsid w:val="00C34253"/>
    <w:rsid w:val="00C354D2"/>
    <w:rsid w:val="00C75ACF"/>
    <w:rsid w:val="00C7697C"/>
    <w:rsid w:val="00C85781"/>
    <w:rsid w:val="00C9120F"/>
    <w:rsid w:val="00CC5885"/>
    <w:rsid w:val="00CC78BD"/>
    <w:rsid w:val="00CE0D2C"/>
    <w:rsid w:val="00CF72E5"/>
    <w:rsid w:val="00D12CD2"/>
    <w:rsid w:val="00D26084"/>
    <w:rsid w:val="00D87172"/>
    <w:rsid w:val="00DC1F8D"/>
    <w:rsid w:val="00DF0026"/>
    <w:rsid w:val="00E0562E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4110"/>
    <w:rsid w:val="00F456F6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4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4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TURIZAM j.d.o.o. za djelatnost turističke agencije i trgovinu</izvorni_sadrzaj>
    <derivirana_varijabla naziv="DomainObject.Predmet.ProtustrankaFormated_1">  LIPA TURIZAM j.d.o.o. za djelatnost turističke agencije i trgovinu</derivirana_varijabla>
  </DomainObject.Predmet.ProtustrankaFormated>
  <DomainObject.Predmet.ProtustrankaFormatedOIB>
    <izvorni_sadrzaj>  LIPA TURIZAM j.d.o.o. za djelatnost turističke agencije i trgovinu, OIB 92613247154</izvorni_sadrzaj>
    <derivirana_varijabla naziv="DomainObject.Predmet.ProtustrankaFormatedOIB_1">  LIPA TURIZAM j.d.o.o. za djelatnost turističke agencije i trgovinu, OIB 92613247154</derivirana_varijabla>
  </DomainObject.Predmet.ProtustrankaFormatedOIB>
  <DomainObject.Predmet.ProtustrankaFormatedWithAdress>
    <izvorni_sadrzaj> LIPA TURIZAM j.d.o.o. za djelatnost turističke agencije i trgovinu, Zrinsko Frankopanska 5, 23000 Zadar</izvorni_sadrzaj>
    <derivirana_varijabla naziv="DomainObject.Predmet.ProtustrankaFormatedWithAdress_1"> LIPA TURIZAM j.d.o.o. za djelatnost turističke agencije i trgovinu, Zrinsko Frankopanska 5, 23000 Zadar</derivirana_varijabla>
  </DomainObject.Predmet.ProtustrankaFormatedWithAdress>
  <DomainObject.Predmet.ProtustrankaFormatedWithAdressOIB>
    <izvorni_sadrzaj> LIPA TURIZAM j.d.o.o. za djelatnost turističke agencije i trgovinu, OIB 92613247154, Zrinsko Frankopanska 5, 23000 Zadar</izvorni_sadrzaj>
    <derivirana_varijabla naziv="DomainObject.Predmet.ProtustrankaFormatedWithAdressOIB_1"> LIPA TURIZAM j.d.o.o. za djelatnost turističke agencije i trgovinu, OIB 92613247154, Zrinsko Frankopanska 5, 23000 Zadar</derivirana_varijabla>
  </DomainObject.Predmet.ProtustrankaFormatedWithAdressOIB>
  <DomainObject.Predmet.ProtustrankaWithAdress>
    <izvorni_sadrzaj>LIPA TURIZAM j.d.o.o. za djelatnost turističke agencije i trgovinu Zrinsko Frankopanska 5, 23000 Zadar</izvorni_sadrzaj>
    <derivirana_varijabla naziv="DomainObject.Predmet.ProtustrankaWithAdress_1">LIPA TURIZAM j.d.o.o. za djelatnost turističke agencije i trgovinu Zrinsko Frankopanska 5, 23000 Zadar</derivirana_varijabla>
  </DomainObject.Predmet.ProtustrankaWithAdress>
  <DomainObject.Predmet.ProtustrankaWithAdressOIB>
    <izvorni_sadrzaj>LIPA TURIZAM j.d.o.o. za djelatnost turističke agencije i trgovinu, OIB 92613247154, Zrinsko Frankopanska 5, 23000 Zadar</izvorni_sadrzaj>
    <derivirana_varijabla naziv="DomainObject.Predmet.ProtustrankaWithAdressOIB_1">LIPA TURIZAM j.d.o.o. za djelatnost turističke agencije i trgovinu, OIB 92613247154, Zrinsko Frankopanska 5, 23000 Zadar</derivirana_varijabla>
  </DomainObject.Predmet.ProtustrankaWithAdressOIB>
  <DomainObject.Predmet.ProtustrankaNazivFormated>
    <izvorni_sadrzaj>LIPA TURIZAM j.d.o.o. za djelatnost turističke agencije i trgovinu</izvorni_sadrzaj>
    <derivirana_varijabla naziv="DomainObject.Predmet.ProtustrankaNazivFormated_1">LIPA TURIZAM j.d.o.o. za djelatnost turističke agencije i trgovinu</derivirana_varijabla>
  </DomainObject.Predmet.ProtustrankaNazivFormated>
  <DomainObject.Predmet.ProtustrankaNazivFormatedOIB>
    <izvorni_sadrzaj>LIPA TURIZAM j.d.o.o. za djelatnost turističke agencije i trgovinu, OIB 92613247154</izvorni_sadrzaj>
    <derivirana_varijabla naziv="DomainObject.Predmet.ProtustrankaNazivFormatedOIB_1">LIPA TURIZAM j.d.o.o. za djelatnost turističke agencije i trgovinu, OIB 92613247154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53634.30</izvorni_sadrzaj>
    <derivirana_varijabla naziv="DomainObject.Predmet.TrenutnaVrijednost_1">53634.30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LIPA TURIZAM j.d.o.o. za djelatnost turističke agencije i trgovinu</item>
    </izvorni_sadrzaj>
    <derivirana_varijabla naziv="DomainObject.Predmet.ProtuStrankaListFormated_1">
      <item>LIPA TURIZAM j.d.o.o. za djelatnost turističke agencije i trgovinu</item>
    </derivirana_varijabla>
  </DomainObject.Predmet.ProtuStrankaListFormated>
  <DomainObject.Predmet.ProtuStrankaListFormatedOIB>
    <izvorni_sadrzaj>
      <item>LIPA TURIZAM j.d.o.o. za djelatnost turističke agencije i trgovinu, OIB 92613247154</item>
    </izvorni_sadrzaj>
    <derivirana_varijabla naziv="DomainObject.Predmet.ProtuStrankaListFormatedOIB_1">
      <item>LIPA TURIZAM j.d.o.o. za djelatnost turističke agencije i trgovinu, OIB 92613247154</item>
    </derivirana_varijabla>
  </DomainObject.Predmet.ProtuStrankaListFormatedOIB>
  <DomainObject.Predmet.ProtuStrankaListFormatedWithAdress>
    <izvorni_sadrzaj>
      <item>LIPA TURIZAM j.d.o.o. za djelatnost turističke agencije i trgovinu, Zrinsko Frankopanska 5, 23000 Zadar</item>
    </izvorni_sadrzaj>
    <derivirana_varijabla naziv="DomainObject.Predmet.ProtuStrankaListFormatedWithAdress_1">
      <item>LIPA TURIZAM j.d.o.o. za djelatnost turističke agencije i trgovinu, Zrinsko Frankopanska 5, 23000 Zadar</item>
    </derivirana_varijabla>
  </DomainObject.Predmet.ProtuStrankaListFormatedWithAdress>
  <DomainObject.Predmet.ProtuStrankaListFormatedWithAdressOIB>
    <izvorni_sadrzaj>
      <item>LIPA TURIZAM j.d.o.o. za djelatnost turističke agencije i trgovinu, OIB 92613247154, Zrinsko Frankopanska 5, 23000 Zadar</item>
    </izvorni_sadrzaj>
    <derivirana_varijabla naziv="DomainObject.Predmet.ProtuStrankaListFormatedWithAdressOIB_1">
      <item>LIPA TURIZAM j.d.o.o. za djelatnost turističke agencije i trgovinu, OIB 92613247154, Zrinsko Frankopanska 5, 23000 Zadar</item>
    </derivirana_varijabla>
  </DomainObject.Predmet.ProtuStrankaListFormatedWithAdressOIB>
  <DomainObject.Predmet.ProtuStrankaListNazivFormated>
    <izvorni_sadrzaj>
      <item>LIPA TURIZAM j.d.o.o. za djelatnost turističke agencije i trgovinu</item>
    </izvorni_sadrzaj>
    <derivirana_varijabla naziv="DomainObject.Predmet.ProtuStrankaListNazivFormated_1">
      <item>LIPA TURIZAM j.d.o.o. za djelatnost turističke agencije i trgovinu</item>
    </derivirana_varijabla>
  </DomainObject.Predmet.ProtuStrankaListNazivFormated>
  <DomainObject.Predmet.ProtuStrankaListNazivFormatedOIB>
    <izvorni_sadrzaj>
      <item>LIPA TURIZAM j.d.o.o. za djelatnost turističke agencije i trgovinu, OIB 92613247154</item>
    </izvorni_sadrzaj>
    <derivirana_varijabla naziv="DomainObject.Predmet.ProtuStrankaListNazivFormatedOIB_1">
      <item>LIPA TURIZAM j.d.o.o. za djelatnost turističke agencije i trgovinu, OIB 92613247154</item>
    </derivirana_varijabla>
  </DomainObject.Predmet.ProtuStrankaListNazivFormatedOIB>
  <DomainObject.Predmet.OstaliListFormated>
    <izvorni_sadrzaj>
      <item>Ivana Dragun</item>
    </izvorni_sadrzaj>
    <derivirana_varijabla naziv="DomainObject.Predmet.OstaliListFormated_1">
      <item>Ivana Dragun</item>
    </derivirana_varijabla>
  </DomainObject.Predmet.OstaliListFormated>
  <DomainObject.Predmet.OstaliListFormatedOIB>
    <izvorni_sadrzaj>
      <item>Ivana Dragun, OIB 94311934717</item>
    </izvorni_sadrzaj>
    <derivirana_varijabla naziv="DomainObject.Predmet.OstaliListFormatedOIB_1">
      <item>Ivana Dragun, OIB 94311934717</item>
    </derivirana_varijabla>
  </DomainObject.Predmet.OstaliListFormatedOIB>
  <DomainObject.Predmet.OstaliListFormatedWithAdress>
    <izvorni_sadrzaj>
      <item>Ivana Dragun, Put Stanova 80, 23000 Zadar</item>
    </izvorni_sadrzaj>
    <derivirana_varijabla naziv="DomainObject.Predmet.OstaliListFormatedWithAdress_1">
      <item>Ivana Dragun, Put Stanova 80, 23000 Zadar</item>
    </derivirana_varijabla>
  </DomainObject.Predmet.OstaliListFormatedWithAdress>
  <DomainObject.Predmet.OstaliListFormatedWithAdressOIB>
    <izvorni_sadrzaj>
      <item>Ivana Dragun, OIB 94311934717, Put Stanova 80, 23000 Zadar</item>
    </izvorni_sadrzaj>
    <derivirana_varijabla naziv="DomainObject.Predmet.OstaliListFormatedWithAdressOIB_1">
      <item>Ivana Dragun, OIB 94311934717, Put Stanova 80, 23000 Zadar</item>
    </derivirana_varijabla>
  </DomainObject.Predmet.OstaliListFormatedWithAdressOIB>
  <DomainObject.Predmet.OstaliListNazivFormated>
    <izvorni_sadrzaj>
      <item>Ivana Dragun</item>
    </izvorni_sadrzaj>
    <derivirana_varijabla naziv="DomainObject.Predmet.OstaliListNazivFormated_1">
      <item>Ivana Dragun</item>
    </derivirana_varijabla>
  </DomainObject.Predmet.OstaliListNazivFormated>
  <DomainObject.Predmet.OstaliListNazivFormatedOIB>
    <izvorni_sadrzaj>
      <item>Ivana Dragun, OIB 94311934717</item>
    </izvorni_sadrzaj>
    <derivirana_varijabla naziv="DomainObject.Predmet.OstaliListNazivFormatedOIB_1">
      <item>Ivana Dragun, OIB 94311934717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LIPA TURIZAM j.d.o.o. za djelatnost turističke agencije i trgovinu</izvorni_sadrzaj>
    <derivirana_varijabla naziv="DomainObject.Predmet.ProtustrankaIDrugi_1">LIPA TURIZAM j.d.o.o. za djelatnost turističke agencije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LIPA TURIZAM j.d.o.o. za djelatnost turističke agencije i trgovinu, OIB 92613247154, Zrinsko Frankopanska 5, 23000 Zadar</izvorni_sadrzaj>
    <derivirana_varijabla naziv="DomainObject.Predmet.ProtustrankaIDrugiAdressOIB_1">LIPA TURIZAM j.d.o.o. za djelatnost turističke agencije i trgovinu, OIB 92613247154, Zrinsko Frankopanska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LIPA TURIZAM j.d.o.o. za djelatnost turističke agencije i trgovinu</item>
      <item>Ivana Dragun</item>
    </izvorni_sadrzaj>
    <derivirana_varijabla naziv="DomainObject.Predmet.SudioniciListNaziv_1">
      <item>Financijska agencija, Podružnica Zadar</item>
      <item>LIPA TURIZAM j.d.o.o. za djelatnost turističke agencije i trgovinu</item>
      <item>Ivana Dragun</item>
    </derivirana_varijabla>
  </DomainObject.Predmet.SudioniciListNaziv>
  <DomainObject.Predmet.SudioniciListAdressOIB>
    <izvorni_sadrzaj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izvorni_sadrzaj>
    <derivirana_varijabla naziv="DomainObject.Predmet.SudioniciListAdressOIB_1"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92613247154</item>
      <item>, OIB 94311934717</item>
    </izvorni_sadrzaj>
    <derivirana_varijabla naziv="DomainObject.Predmet.SudioniciListNazivOIB_1">
      <item>, OIB 85821130368</item>
      <item>, OIB 92613247154</item>
      <item>, OIB 94311934717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St-139/2018-13</izvorni_sadrzaj>
    <derivirana_varijabla naziv="DomainObject.PredzadnjaOdlukaIzPredmeta.Oznaka_1">St-139/2018-13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1976</properties:Characters>
  <properties:Lines>63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2018-12-17T06:59:00Z</dcterms:created>
  <dc:creator>Ardena Bajlo</dc:creator>
  <cp:lastModifiedBy>Ante Rubelj</cp:lastModifiedBy>
  <cp:lastPrinted>2016-12-16T08:42:00Z</cp:lastPrinted>
  <dcterms:modified xmlns:xsi="http://www.w3.org/2001/XMLSchema-instance" xsi:type="dcterms:W3CDTF">2018-12-19T09:00:00Z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St-139-18-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