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c73f" w14:paraId="6e3c73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8F4D66">
        <w:t>6015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8F4D66">
        <w:t>6015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380E32" w:rsidR="00380E32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8F4D66">
        <w:t>DANIELA KOBOVAC j.d.o.o.</w:t>
      </w:r>
      <w:r w:rsidR="008F4D66" w:rsidRPr="00EF6988">
        <w:t>, OIB:</w:t>
      </w:r>
      <w:r w:rsidR="008F4D66">
        <w:t xml:space="preserve"> 16852879296, Zagreb, Božidara </w:t>
      </w:r>
      <w:proofErr w:type="spellStart"/>
      <w:r w:rsidR="008F4D66">
        <w:t>Magovca</w:t>
      </w:r>
      <w:proofErr w:type="spellEnd"/>
      <w:r w:rsidR="008F4D66">
        <w:t xml:space="preserve"> 63.</w:t>
      </w:r>
    </w:p>
    <w:p w:rsidRDefault="008F4D66" w:rsidP="008F4D66" w:rsidR="008F4D66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8F4D66">
        <w:t xml:space="preserve"> 18.408,50</w:t>
      </w:r>
      <w:r w:rsidR="00897B49">
        <w:t xml:space="preserve"> </w:t>
      </w:r>
      <w:r w:rsidR="0077391F">
        <w:t>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313" w:rsidR="00BA0313">
      <w:r>
        <w:separator/>
      </w:r>
    </w:p>
  </w:endnote>
  <w:endnote w:id="0" w:type="continuationSeparator">
    <w:p w:rsidRDefault="00BA0313" w:rsidR="00BA0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313" w:rsidR="00BA0313">
      <w:r>
        <w:separator/>
      </w:r>
    </w:p>
  </w:footnote>
  <w:footnote w:id="0" w:type="continuationSeparator">
    <w:p w:rsidRDefault="00BA0313" w:rsidR="00BA0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94441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0E32"/>
    <w:rsid w:val="0038246E"/>
    <w:rsid w:val="003B3D20"/>
    <w:rsid w:val="003D35F9"/>
    <w:rsid w:val="003E3A15"/>
    <w:rsid w:val="00413F4C"/>
    <w:rsid w:val="004A1D16"/>
    <w:rsid w:val="004B337A"/>
    <w:rsid w:val="004B6ABF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A6ECA"/>
    <w:rsid w:val="007B5AFD"/>
    <w:rsid w:val="007D5A5D"/>
    <w:rsid w:val="008155EE"/>
    <w:rsid w:val="0083172A"/>
    <w:rsid w:val="00835D21"/>
    <w:rsid w:val="00853FE2"/>
    <w:rsid w:val="008613BD"/>
    <w:rsid w:val="00862B47"/>
    <w:rsid w:val="00863025"/>
    <w:rsid w:val="0086424A"/>
    <w:rsid w:val="00871027"/>
    <w:rsid w:val="008718B4"/>
    <w:rsid w:val="00871F01"/>
    <w:rsid w:val="00897B49"/>
    <w:rsid w:val="008C7703"/>
    <w:rsid w:val="008F4D66"/>
    <w:rsid w:val="00920CA0"/>
    <w:rsid w:val="009419D8"/>
    <w:rsid w:val="00990534"/>
    <w:rsid w:val="00992675"/>
    <w:rsid w:val="009B3906"/>
    <w:rsid w:val="00A13D7F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BA0313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8310C"/>
    <w:rsid w:val="00FB501F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1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6015</izvorni_sadrzaj>
    <derivirana_varijabla naziv="DomainObject.Predmet.Broj_1">6015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St-6015/2015</izvorni_sadrzaj>
    <derivirana_varijabla naziv="DomainObject.Predmet.OznakaBroj_1">St-6015/2015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DANIELA KOBOVAC j.d.o.o. zastupanog po punomoćniku Daniela Kobovac</izvorni_sadrzaj>
    <derivirana_varijabla naziv="DomainObject.Predmet.ProtustrankaFormated_1">  DANIELA KOBOVAC j.d.o.o. zastupanog po punomoćniku Daniela Kobovac</derivirana_varijabla>
  </DomainObject.Predmet.ProtustrankaFormated>
  <DomainObject.Predmet.ProtustrankaFormatedOIB>
    <izvorni_sadrzaj>  DANIELA KOBOVAC j.d.o.o., OIB 16852879296 zastupanog po punomoćniku Daniela Kobovac</izvorni_sadrzaj>
    <derivirana_varijabla naziv="DomainObject.Predmet.ProtustrankaFormatedOIB_1">  DANIELA KOBOVAC j.d.o.o., OIB 16852879296 zastupanog po punomoćniku Daniela Kobovac</derivirana_varijabla>
  </DomainObject.Predmet.ProtustrankaFormatedOIB>
  <DomainObject.Predmet.ProtustrankaFormatedWithAdress>
    <izvorni_sadrzaj> DANIELA KOBOVAC j.d.o.o., Božidara Magovca 63, 10000 Zagreb zastupanog po punomoćniku Daniela Kobovac</izvorni_sadrzaj>
    <derivirana_varijabla naziv="DomainObject.Predmet.ProtustrankaFormatedWithAdress_1"> DANIELA KOBOVAC j.d.o.o., Božidara Magovca 63, 10000 Zagreb zastupanog po punomoćniku Daniela Kobovac</derivirana_varijabla>
  </DomainObject.Predmet.ProtustrankaFormatedWithAdress>
  <DomainObject.Predmet.ProtustrankaFormatedWithAdressOIB>
    <izvorni_sadrzaj> DANIELA KOBOVAC j.d.o.o., OIB 16852879296, Božidara Magovca 63, 10000 Zagreb zastupanog po punomoćniku Daniela Kobovac</izvorni_sadrzaj>
    <derivirana_varijabla naziv="DomainObject.Predmet.ProtustrankaFormatedWithAdressOIB_1"> DANIELA KOBOVAC j.d.o.o., OIB 16852879296, Božidara Magovca 63, 10000 Zagreb zastupanog po punomoćniku Daniela Kobovac</derivirana_varijabla>
  </DomainObject.Predmet.ProtustrankaFormatedWithAdressOIB>
  <DomainObject.Predmet.ProtustrankaWithAdress>
    <izvorni_sadrzaj>DANIELA KOBOVAC j.d.o.o. Božidara Magovca 63, 10000 Zagreb</izvorni_sadrzaj>
    <derivirana_varijabla naziv="DomainObject.Predmet.ProtustrankaWithAdress_1">DANIELA KOBOVAC j.d.o.o. Božidara Magovca 63, 10000 Zagreb</derivirana_varijabla>
  </DomainObject.Predmet.ProtustrankaWithAdress>
  <DomainObject.Predmet.ProtustrankaWithAdressOIB>
    <izvorni_sadrzaj>DANIELA KOBOVAC j.d.o.o., OIB 16852879296, Božidara Magovca 63, 10000 Zagreb</izvorni_sadrzaj>
    <derivirana_varijabla naziv="DomainObject.Predmet.ProtustrankaWithAdressOIB_1">DANIELA KOBOVAC j.d.o.o., OIB 16852879296, Božidara Magovca 63, 10000 Zagreb</derivirana_varijabla>
  </DomainObject.Predmet.ProtustrankaWithAdressOIB>
  <DomainObject.Predmet.ProtustrankaNazivFormated>
    <izvorni_sadrzaj>DANIELA KOBOVAC j.d.o.o.</izvorni_sadrzaj>
    <derivirana_varijabla naziv="DomainObject.Predmet.ProtustrankaNazivFormated_1">DANIELA KOBOVAC j.d.o.o.</derivirana_varijabla>
  </DomainObject.Predmet.ProtustrankaNazivFormated>
  <DomainObject.Predmet.ProtustrankaNazivFormatedOIB>
    <izvorni_sadrzaj>DANIELA KOBOVAC j.d.o.o., OIB 16852879296</izvorni_sadrzaj>
    <derivirana_varijabla naziv="DomainObject.Predmet.ProtustrankaNazivFormatedOIB_1">DANIELA KOBOVAC j.d.o.o., OIB 16852879296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DANIELA KOBOVAC j.d.o.o. zastupanog po punomoćniku Daniela Kobovac</item>
    </izvorni_sadrzaj>
    <derivirana_varijabla naziv="DomainObject.Predmet.ProtuStrankaListFormated_1">
      <item>DANIELA KOBOVAC j.d.o.o. zastupanog po punomoćniku Daniela Kobovac</item>
    </derivirana_varijabla>
  </DomainObject.Predmet.ProtuStrankaListFormated>
  <DomainObject.Predmet.ProtuStrankaListFormatedOIB>
    <izvorni_sadrzaj>
      <item>DANIELA KOBOVAC j.d.o.o., OIB 16852879296 zastupanog po punomoćniku Daniela Kobovac</item>
    </izvorni_sadrzaj>
    <derivirana_varijabla naziv="DomainObject.Predmet.ProtuStrankaListFormatedOIB_1">
      <item>DANIELA KOBOVAC j.d.o.o., OIB 16852879296 zastupanog po punomoćniku Daniela Kobovac</item>
    </derivirana_varijabla>
  </DomainObject.Predmet.ProtuStrankaListFormatedOIB>
  <DomainObject.Predmet.ProtuStrankaListFormatedWithAdress>
    <izvorni_sadrzaj>
      <item>DANIELA KOBOVAC j.d.o.o., Božidara Magovca 63, 10000 Zagreb zastupanog po punomoćniku Daniela Kobovac</item>
    </izvorni_sadrzaj>
    <derivirana_varijabla naziv="DomainObject.Predmet.ProtuStrankaListFormatedWithAdress_1">
      <item>DANIELA KOBOVAC j.d.o.o., Božidara Magovca 63, 10000 Zagreb zastupanog po punomoćniku Daniela Kobovac</item>
    </derivirana_varijabla>
  </DomainObject.Predmet.ProtuStrankaListFormatedWithAdress>
  <DomainObject.Predmet.ProtuStrankaListFormatedWithAdressOIB>
    <izvorni_sadrzaj>
      <item>DANIELA KOBOVAC j.d.o.o., OIB 16852879296, Božidara Magovca 63, 10000 Zagreb zastupanog po punomoćniku Daniela Kobovac</item>
    </izvorni_sadrzaj>
    <derivirana_varijabla naziv="DomainObject.Predmet.ProtuStrankaListFormatedWithAdressOIB_1">
      <item>DANIELA KOBOVAC j.d.o.o., OIB 16852879296, Božidara Magovca 63, 10000 Zagreb zastupanog po punomoćniku Daniela Kobovac</item>
    </derivirana_varijabla>
  </DomainObject.Predmet.ProtuStrankaListFormatedWithAdressOIB>
  <DomainObject.Predmet.ProtuStrankaListNazivFormated>
    <izvorni_sadrzaj>
      <item>DANIELA KOBOVAC j.d.o.o.</item>
    </izvorni_sadrzaj>
    <derivirana_varijabla naziv="DomainObject.Predmet.ProtuStrankaListNazivFormated_1">
      <item>DANIELA KOBOVAC j.d.o.o.</item>
    </derivirana_varijabla>
  </DomainObject.Predmet.ProtuStrankaListNazivFormated>
  <DomainObject.Predmet.ProtuStrankaListNazivFormatedOIB>
    <izvorni_sadrzaj>
      <item>DANIELA KOBOVAC j.d.o.o., OIB 16852879296</item>
    </izvorni_sadrzaj>
    <derivirana_varijabla naziv="DomainObject.Predmet.ProtuStrankaListNazivFormatedOIB_1">
      <item>DANIELA KOBOVAC j.d.o.o., OIB 16852879296</item>
    </derivirana_varijabla>
  </DomainObject.Predmet.ProtuStrankaListNazivFormatedOIB>
  <DomainObject.Predmet.OstaliListFormated>
    <izvorni_sadrzaj>
      <item>Daniela Kobovac punomoćnik sudionika u postupku DANIELA KOBOVAC j.d.o.o.</item>
    </izvorni_sadrzaj>
    <derivirana_varijabla naziv="DomainObject.Predmet.OstaliListFormated_1">
      <item>Daniela Kobovac punomoćnik sudionika u postupku DANIELA KOBOVAC j.d.o.o.</item>
    </derivirana_varijabla>
  </DomainObject.Predmet.OstaliListFormated>
  <DomainObject.Predmet.OstaliListFormatedOIB>
    <izvorni_sadrzaj>
      <item>Daniela Kobovac, OIB 32148721799 punomoćnik sudionika u postupku DANIELA KOBOVAC j.d.o.o.</item>
    </izvorni_sadrzaj>
    <derivirana_varijabla naziv="DomainObject.Predmet.OstaliListFormatedOIB_1">
      <item>Daniela Kobovac, OIB 32148721799 punomoćnik sudionika u postupku DANIELA KOBOVAC j.d.o.o.</item>
    </derivirana_varijabla>
  </DomainObject.Predmet.OstaliListFormatedOIB>
  <DomainObject.Predmet.OstaliListFormatedWithAdress>
    <izvorni_sadrzaj>
      <item>Daniela Kobovac, Božidara Magovca 63, 10000 Zagreb punomoćnik sudionika u postupku DANIELA KOBOVAC j.d.o.o.</item>
    </izvorni_sadrzaj>
    <derivirana_varijabla naziv="DomainObject.Predmet.OstaliListFormatedWithAdress_1">
      <item>Daniela Kobovac, Božidara Magovca 63, 10000 Zagreb punomoćnik sudionika u postupku DANIELA KOBOVAC j.d.o.o.</item>
    </derivirana_varijabla>
  </DomainObject.Predmet.OstaliListFormatedWithAdress>
  <DomainObject.Predmet.OstaliListFormatedWithAdressOIB>
    <izvorni_sadrzaj>
      <item>Daniela Kobovac, OIB 32148721799, Božidara Magovca 63, 10000 Zagreb punomoćnik sudionika u postupku DANIELA KOBOVAC j.d.o.o.</item>
    </izvorni_sadrzaj>
    <derivirana_varijabla naziv="DomainObject.Predmet.OstaliListFormatedWithAdressOIB_1">
      <item>Daniela Kobovac, OIB 32148721799, Božidara Magovca 63, 10000 Zagreb punomoćnik sudionika u postupku DANIELA KOBOVAC j.d.o.o.</item>
    </derivirana_varijabla>
  </DomainObject.Predmet.OstaliListFormatedWithAdressOIB>
  <DomainObject.Predmet.OstaliListNazivFormated>
    <izvorni_sadrzaj>
      <item>Daniela Kobovac</item>
    </izvorni_sadrzaj>
    <derivirana_varijabla naziv="DomainObject.Predmet.OstaliListNazivFormated_1">
      <item>Daniela Kobovac</item>
    </derivirana_varijabla>
  </DomainObject.Predmet.OstaliListNazivFormated>
  <DomainObject.Predmet.OstaliListNazivFormatedOIB>
    <izvorni_sadrzaj>
      <item>Daniela Kobovac, OIB 32148721799</item>
    </izvorni_sadrzaj>
    <derivirana_varijabla naziv="DomainObject.Predmet.OstaliListNazivFormatedOIB_1">
      <item>Daniela Kobovac, OIB 32148721799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DANIELA KOBOVAC j.d.o.o.</izvorni_sadrzaj>
    <derivirana_varijabla naziv="DomainObject.Predmet.ProtustrankaIDrugi_1">DANIELA KOBOVAC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DANIELA KOBOVAC j.d.o.o., OIB 16852879296, Božidara Magovca 63, 10000 Zagreb</izvorni_sadrzaj>
    <derivirana_varijabla naziv="DomainObject.Predmet.ProtustrankaIDrugiAdressOIB_1">DANIELA KOBOVAC j.d.o.o., OIB 16852879296,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DANIELA KOBOVAC j.d.o.o.</item>
      <item>FINA Regionalni centar Zagreb</item>
      <item>Daniela Kobovac</item>
    </izvorni_sadrzaj>
    <derivirana_varijabla naziv="DomainObject.Predmet.SudioniciListNaziv_1">
      <item>DANIELA KOBOVAC j.d.o.o.</item>
      <item>FINA Regionalni centar Zagreb</item>
      <item>Daniela Kobovac</item>
    </derivirana_varijabla>
  </DomainObject.Predmet.SudioniciListNaziv>
  <DomainObject.Predmet.SudioniciListAdressOIB>
    <izvorni_sadrzaj>
      <item>DANIELA KOBOVAC j.d.o.o., OIB 16852879296, Božidara Magovca 63,10000 Zagreb</item>
      <item>FINA Regionalni centar Zagreb, OIB 85821130368, Trg svibanjskih žrtava 1995. 1,10000 Zagreb</item>
      <item>Daniela Kobovac, OIB 32148721799, Božidara Magovca 63,10000 Zagreb</item>
    </izvorni_sadrzaj>
    <derivirana_varijabla naziv="DomainObject.Predmet.SudioniciListAdressOIB_1">
      <item>DANIELA KOBOVAC j.d.o.o., OIB 16852879296, Božidara Magovca 63,10000 Zagreb</item>
      <item>FINA Regionalni centar Zagreb, OIB 85821130368, Trg svibanjskih žrtava 1995. 1,10000 Zagreb</item>
      <item>Daniela Kobovac, OIB 32148721799, Božidara Magovca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16852879296</item>
      <item>, OIB 85821130368</item>
      <item>, OIB 32148721799</item>
    </izvorni_sadrzaj>
    <derivirana_varijabla naziv="DomainObject.Predmet.SudioniciListNazivOIB_1">
      <item>, OIB 16852879296</item>
      <item>, OIB 85821130368</item>
      <item>, OIB 32148721799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1288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2016-01-18T14:18:00Z</dcterms:created>
  <dc:creator>ilukac</dc:creator>
  <cp:lastModifiedBy>dvorana100</cp:lastModifiedBy>
  <cp:lastPrinted>2016-01-11T14:16:00Z</cp:lastPrinted>
  <dcterms:modified xmlns:xsi="http://www.w3.org/2001/XMLSchema-instance" xsi:type="dcterms:W3CDTF">2016-02-09T07:10:00Z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