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770a" w14:paraId="990770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F179B">
        <w:rPr>
          <w:rStyle w:val="Naglaeno"/>
          <w:b w:val="false"/>
        </w:rPr>
        <w:t>4</w:t>
      </w:r>
      <w:r w:rsidR="00FE6710">
        <w:rPr>
          <w:rStyle w:val="Naglaeno"/>
          <w:b w:val="false"/>
        </w:rPr>
        <w:t>4</w:t>
      </w:r>
      <w:r w:rsidR="008F179B">
        <w:rPr>
          <w:rStyle w:val="Naglaeno"/>
          <w:b w:val="false"/>
        </w:rPr>
        <w:t>2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8F179B" w:rsidRPr="008F179B">
        <w:t>SANUS LACTE jednostavno društvo s ograničenom odgovornošću za proizvodnju i usluge, Beketinci, Čepinska 171, MBS 030132319, OIB: 06120501256</w:t>
      </w:r>
      <w:r w:rsidR="0033522A">
        <w:t>,</w:t>
      </w:r>
      <w:r>
        <w:t xml:space="preserve"> dana </w:t>
      </w:r>
      <w:r w:rsidR="00100153">
        <w:t>2</w:t>
      </w:r>
      <w:r w:rsidR="008F179B">
        <w:t>6</w:t>
      </w:r>
      <w:r>
        <w:t xml:space="preserve">. </w:t>
      </w:r>
      <w:r w:rsidR="008F179B">
        <w:t>svib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8F179B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8F179B" w:rsidRPr="008F179B">
        <w:t>SANUS LACTE jednostavno društvo s ograničenom odgovornošću za proizvodnju i usluge, Beketinci, Čepinska 171, MBS 030132319, OIB: 06120501256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B349CC">
        <w:t>Bojanić Nikola, Osijek, Bračka 179</w:t>
      </w:r>
      <w:r w:rsidR="00C13047" w:rsidRPr="00C13047">
        <w:t xml:space="preserve">, OIB </w:t>
      </w:r>
      <w:r w:rsidR="00B349CC">
        <w:t>32886956915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8F179B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8F179B" w:rsidRPr="008F179B">
        <w:t>SANUS LACTE jednostavno društvo s ograničenom odgovornošću za proizvodnju i usluge, Beketinci, Čepinska 171, MBS 030132319, OIB: 06120501256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6C35E8">
        <w:t>28</w:t>
      </w:r>
      <w:r>
        <w:t>.</w:t>
      </w:r>
      <w:r w:rsidR="0071699D">
        <w:t>0</w:t>
      </w:r>
      <w:r w:rsidR="006C35E8">
        <w:t>3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6C35E8" w:rsidRPr="006C35E8">
        <w:t>SANUS LACTE jednostavno društvo s ograničenom odgovornošću za proizvodnju i usluge, Beketinci, Čepinska 171, MBS 030132319, OIB: 06120501256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A72C1">
        <w:t>2</w:t>
      </w:r>
      <w:r w:rsidR="006C35E8">
        <w:t>9</w:t>
      </w:r>
      <w:r>
        <w:t>.</w:t>
      </w:r>
      <w:r w:rsidR="009A2AC3">
        <w:t>0</w:t>
      </w:r>
      <w:r w:rsidR="006C35E8">
        <w:t>3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6C35E8">
        <w:t>4</w:t>
      </w:r>
      <w:r w:rsidR="00FF253A">
        <w:t>4</w:t>
      </w:r>
      <w:r w:rsidR="006C35E8">
        <w:t>2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FF253A">
        <w:t>2</w:t>
      </w:r>
      <w:r w:rsidR="006C35E8">
        <w:t>6</w:t>
      </w:r>
      <w:r>
        <w:t xml:space="preserve">. </w:t>
      </w:r>
      <w:r w:rsidR="006C35E8">
        <w:t>svib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6C35E8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2A7A07">
        <w:t>Z</w:t>
      </w:r>
      <w:r w:rsidR="006C35E8" w:rsidRPr="006C35E8">
        <w:t>denko Zdravčević, Beketinci, Čepinska 36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5F643C">
        <w:t>2</w:t>
      </w:r>
      <w:r w:rsidR="001B58A9">
        <w:t>0</w:t>
      </w:r>
      <w:r>
        <w:t>.</w:t>
      </w:r>
      <w:r w:rsidR="001B58A9">
        <w:t>7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08F1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St-442/17-4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08F1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A08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08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8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8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A08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08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8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8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SANUS LACTE jednostavno društvo s ograničenom odgovornošću za proizvodnju  i usluge</izvorni_sadrzaj>
    <derivirana_varijabla naziv="DomainObject.Predmet.ProtustrankaFormated_1">  SANUS LACTE jednostavno društvo s ograničenom odgovornošću za proizvodnju  i usluge</derivirana_varijabla>
  </DomainObject.Predmet.ProtustrankaFormated>
  <DomainObject.Predmet.ProtustrankaFormatedOIB>
    <izvorni_sadrzaj>  SANUS LACTE jednostavno društvo s ograničenom odgovornošću za proizvodnju  i usluge, OIB 06120501256</izvorni_sadrzaj>
    <derivirana_varijabla naziv="DomainObject.Predmet.ProtustrankaFormatedOIB_1">  SANUS LACTE jednostavno društvo s ograničenom odgovornošću za proizvodnju  i usluge, OIB 06120501256</derivirana_varijabla>
  </DomainObject.Predmet.ProtustrankaFormatedOIB>
  <DomainObject.Predmet.ProtustrankaFormatedWithAdress>
    <izvorni_sadrzaj> SANUS LACTE jednostavno društvo s ograničenom odgovornošću za proizvodnju  i usluge, Čepinska 171, 31403 Beketinci</izvorni_sadrzaj>
    <derivirana_varijabla naziv="DomainObject.Predmet.ProtustrankaFormatedWithAdress_1"> SANUS LACTE jednostavno društvo s ograničenom odgovornošću za proizvodnju  i usluge, Čepinska 171, 31403 Beketinci</derivirana_varijabla>
  </DomainObject.Predmet.ProtustrankaFormatedWithAdress>
  <DomainObject.Predmet.ProtustrankaFormatedWithAdressOIB>
    <izvorni_sadrzaj> SANUS LACTE jednostavno društvo s ograničenom odgovornošću za proizvodnju  i usluge, OIB 06120501256, Čepinska 171, 31403 Beketinci</izvorni_sadrzaj>
    <derivirana_varijabla naziv="DomainObject.Predmet.ProtustrankaFormatedWithAdressOIB_1"> SANUS LACTE jednostavno društvo s ograničenom odgovornošću za proizvodnju  i usluge, OIB 06120501256, Čepinska 171, 31403 Beketinci</derivirana_varijabla>
  </DomainObject.Predmet.ProtustrankaFormatedWithAdressOIB>
  <DomainObject.Predmet.ProtustrankaWithAdress>
    <izvorni_sadrzaj>SANUS LACTE jednostavno društvo s ograničenom odgovornošću za proizvodnju  i usluge Čepinska 171, 31403 Beketinci</izvorni_sadrzaj>
    <derivirana_varijabla naziv="DomainObject.Predmet.ProtustrankaWithAdress_1">SANUS LACTE jednostavno društvo s ograničenom odgovornošću za proizvodnju  i usluge Čepinska 171, 31403 Beketinci</derivirana_varijabla>
  </DomainObject.Predmet.ProtustrankaWithAdress>
  <DomainObject.Predmet.ProtustrankaWithAdressOIB>
    <izvorni_sadrzaj>SANUS LACTE jednostavno društvo s ograničenom odgovornošću za proizvodnju  i usluge, OIB 06120501256, Čepinska 171, 31403 Beketinci</izvorni_sadrzaj>
    <derivirana_varijabla naziv="DomainObject.Predmet.ProtustrankaWithAdressOIB_1">SANUS LACTE jednostavno društvo s ograničenom odgovornošću za proizvodnju  i usluge, OIB 06120501256, Čepinska 171, 31403 Beketinci</derivirana_varijabla>
  </DomainObject.Predmet.ProtustrankaWithAdressOIB>
  <DomainObject.Predmet.ProtustrankaNazivFormated>
    <izvorni_sadrzaj>SANUS LACTE jednostavno društvo s ograničenom odgovornošću za proizvodnju  i usluge</izvorni_sadrzaj>
    <derivirana_varijabla naziv="DomainObject.Predmet.ProtustrankaNazivFormated_1">SANUS LACTE jednostavno društvo s ograničenom odgovornošću za proizvodnju  i usluge</derivirana_varijabla>
  </DomainObject.Predmet.ProtustrankaNazivFormated>
  <DomainObject.Predmet.ProtustrankaNazivFormatedOIB>
    <izvorni_sadrzaj>SANUS LACTE jednostavno društvo s ograničenom odgovornošću za proizvodnju  i usluge, OIB 06120501256</izvorni_sadrzaj>
    <derivirana_varijabla naziv="DomainObject.Predmet.ProtustrankaNazivFormatedOIB_1">SANUS LACTE jednostavno društvo s ograničenom odgovornošću za proizvodnju  i usluge, OIB 06120501256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SANUS LACTE jednostavno društvo s ograničenom odgovornošću za proizvodnju  i usluge</item>
    </izvorni_sadrzaj>
    <derivirana_varijabla naziv="DomainObject.Predmet.ProtuStrankaListFormated_1">
      <item>SANUS LACTE jednostavno društvo s ograničenom odgovornošću za proizvodnju  i usluge</item>
    </derivirana_varijabla>
  </DomainObject.Predmet.ProtuStrankaListFormated>
  <DomainObject.Predmet.ProtuStrankaListFormatedOIB>
    <izvorni_sadrzaj>
      <item>SANUS LACTE jednostavno društvo s ograničenom odgovornošću za proizvodnju  i usluge, OIB 06120501256</item>
    </izvorni_sadrzaj>
    <derivirana_varijabla naziv="DomainObject.Predmet.ProtuStrankaListFormatedOIB_1">
      <item>SANUS LACTE jednostavno društvo s ograničenom odgovornošću za proizvodnju  i usluge, OIB 06120501256</item>
    </derivirana_varijabla>
  </DomainObject.Predmet.ProtuStrankaListFormatedOIB>
  <DomainObject.Predmet.ProtuStrankaListFormatedWithAdress>
    <izvorni_sadrzaj>
      <item>SANUS LACTE jednostavno društvo s ograničenom odgovornošću za proizvodnju  i usluge, Čepinska 171, 31403 Beketinci</item>
    </izvorni_sadrzaj>
    <derivirana_varijabla naziv="DomainObject.Predmet.ProtuStrankaListFormatedWithAdress_1">
      <item>SANUS LACTE jednostavno društvo s ograničenom odgovornošću za proizvodnju  i usluge, Čepinska 171, 31403 Beketinci</item>
    </derivirana_varijabla>
  </DomainObject.Predmet.ProtuStrankaListFormatedWithAdress>
  <DomainObject.Predmet.ProtuStrankaListFormatedWithAdressOIB>
    <izvorni_sadrzaj>
      <item>SANUS LACTE jednostavno društvo s ograničenom odgovornošću za proizvodnju  i usluge, OIB 06120501256, Čepinska 171, 31403 Beketinci</item>
    </izvorni_sadrzaj>
    <derivirana_varijabla naziv="DomainObject.Predmet.ProtuStrankaListFormatedWithAdressOIB_1">
      <item>SANUS LACTE jednostavno društvo s ograničenom odgovornošću za proizvodnju  i usluge, OIB 06120501256, Čepinska 171, 31403 Beketinci</item>
    </derivirana_varijabla>
  </DomainObject.Predmet.ProtuStrankaListFormatedWithAdressOIB>
  <DomainObject.Predmet.ProtuStrankaListNazivFormated>
    <izvorni_sadrzaj>
      <item>SANUS LACTE jednostavno društvo s ograničenom odgovornošću za proizvodnju  i usluge</item>
    </izvorni_sadrzaj>
    <derivirana_varijabla naziv="DomainObject.Predmet.ProtuStrankaListNazivFormated_1">
      <item>SANUS LACTE jednostavno društvo s ograničenom odgovornošću za proizvodnju  i usluge</item>
    </derivirana_varijabla>
  </DomainObject.Predmet.ProtuStrankaListNazivFormated>
  <DomainObject.Predmet.ProtuStrankaListNazivFormatedOIB>
    <izvorni_sadrzaj>
      <item>SANUS LACTE jednostavno društvo s ograničenom odgovornošću za proizvodnju  i usluge, OIB 06120501256</item>
    </izvorni_sadrzaj>
    <derivirana_varijabla naziv="DomainObject.Predmet.ProtuStrankaListNazivFormatedOIB_1">
      <item>SANUS LACTE jednostavno društvo s ograničenom odgovornošću za proizvodnju  i usluge, OIB 06120501256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SANUS LACTE jednostavno društvo s ograničenom odgovornošću za proizvodnju  i usluge</izvorni_sadrzaj>
    <derivirana_varijabla naziv="DomainObject.Predmet.ProtustrankaIDrugi_1">SANUS LACTE jednostavno društvo s ograničenom odgovornošću za proizvodnju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SANUS LACTE jednostavno društvo s ograničenom odgovornošću za proizvodnju  i usluge, OIB 06120501256, Čepinska 171, 31403 Beketinci</izvorni_sadrzaj>
    <derivirana_varijabla naziv="DomainObject.Predmet.ProtustrankaIDrugiAdressOIB_1">SANUS LACTE jednostavno društvo s ograničenom odgovornošću za proizvodnju  i usluge, OIB 06120501256, Čepinska 171, 31403 Beketinci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SANUS LACTE jednostavno društvo s ograničenom odgovornošću za proizvodnju  i usluge</item>
    </izvorni_sadrzaj>
    <derivirana_varijabla naziv="DomainObject.Predmet.SudioniciListNaziv_1">
      <item>FINA RC OSIJEK</item>
      <item>SANUS LACTE jednostavno društvo s ograničenom odgovornošću za proizvodnju  i usluge</item>
    </derivirana_varijabla>
  </DomainObject.Predmet.SudioniciListNaziv>
  <DomainObject.Predmet.SudioniciListAdressOIB>
    <izvorni_sadrzaj>
      <item>FINA RC OSIJEK, OIB 85821130368</item>
      <item>SANUS LACTE jednostavno društvo s ograničenom odgovornošću za proizvodnju  i usluge, OIB 06120501256, Čepinska 171,31403 Beketinci</item>
    </izvorni_sadrzaj>
    <derivirana_varijabla naziv="DomainObject.Predmet.SudioniciListAdressOIB_1">
      <item>FINA RC OSIJEK, OIB 85821130368</item>
      <item>SANUS LACTE jednostavno društvo s ograničenom odgovornošću za proizvodnju  i usluge, OIB 06120501256, Čepinska 171,31403 Beketinci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06120501256</item>
    </izvorni_sadrzaj>
    <derivirana_varijabla naziv="DomainObject.Predmet.SudioniciListNazivOIB_1">
      <item>, OIB 85821130368</item>
      <item>, OIB 06120501256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E59C3-4096-4918-9888-848651F11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2632</properties:Characters>
  <properties:Lines>88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2017-05-26T08:33:00Z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