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3836" w14:paraId="3733836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D6A09">
        <w:t>635</w:t>
      </w:r>
      <w:r w:rsidR="00E602E5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602E5">
        <w:t>1</w:t>
      </w:r>
      <w:r w:rsidR="006D6A09">
        <w:t>4</w:t>
      </w:r>
      <w:r w:rsidR="00E602E5">
        <w:t>. svibnja</w:t>
      </w:r>
      <w:r w:rsidR="00F67997">
        <w:t xml:space="preserve"> </w:t>
      </w:r>
      <w:r w:rsidR="001D4418">
        <w:t>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D6A09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6D6A09">
        <w:t xml:space="preserve">KOS TRADE j.d.o.o., OIB </w:t>
      </w:r>
      <w:r w:rsidR="006D6A09" w:rsidRPr="006D6A09">
        <w:t>95175207092</w:t>
      </w:r>
      <w:r w:rsidR="006D6A09">
        <w:t>, Nespeš 75, Nespeš</w:t>
      </w:r>
      <w:r w:rsidR="009E72A5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D6A09">
        <w:t>13.674,32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602E5">
        <w:t>1</w:t>
      </w:r>
      <w:r w:rsidR="00AA07DD">
        <w:t>4</w:t>
      </w:r>
      <w:r w:rsidR="00E602E5">
        <w:t>. svibnja 20</w:t>
      </w:r>
      <w:r w:rsidR="00590AEF">
        <w:t>1</w:t>
      </w:r>
      <w:r w:rsidR="001D4418">
        <w:t>8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Jeromela</w:t>
      </w:r>
      <w:r w:rsidR="00554003">
        <w:t>,v.r.</w:t>
      </w:r>
      <w:r w:rsidR="00997C6E">
        <w:t xml:space="preserve"> </w:t>
      </w:r>
    </w:p>
    <w:p w:rsidRDefault="00554003" w:rsidP="00997C6E" w:rsidR="00554003">
      <w:pPr>
        <w:pStyle w:val="Tijeloteksta"/>
        <w:tabs>
          <w:tab w:pos="7080" w:val="center"/>
        </w:tabs>
        <w:spacing w:after="0"/>
        <w:jc w:val="right"/>
      </w:pPr>
    </w:p>
    <w:p w:rsidRDefault="00554003" w:rsidP="007D25E4" w:rsidR="00554003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554003" w:rsidP="007D25E4" w:rsidR="00554003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sectPr w:rsidSect="00CB0338" w:rsidR="00404E0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85571"/>
    <w:rsid w:val="00186AF0"/>
    <w:rsid w:val="001D4418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70CDA"/>
    <w:rsid w:val="004B337A"/>
    <w:rsid w:val="004D7C50"/>
    <w:rsid w:val="004F3962"/>
    <w:rsid w:val="0053446F"/>
    <w:rsid w:val="00554003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6A09"/>
    <w:rsid w:val="0073619E"/>
    <w:rsid w:val="007574B5"/>
    <w:rsid w:val="00790BAE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97C6E"/>
    <w:rsid w:val="009D34BE"/>
    <w:rsid w:val="009E72A5"/>
    <w:rsid w:val="00A71431"/>
    <w:rsid w:val="00A84C69"/>
    <w:rsid w:val="00AA07DD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602E5"/>
    <w:rsid w:val="00EC3302"/>
    <w:rsid w:val="00ED6AA8"/>
    <w:rsid w:val="00F034D3"/>
    <w:rsid w:val="00F67997"/>
    <w:rsid w:val="00F87D8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4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0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0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0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0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4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0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0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0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0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St-635/2018</izvorni_sadrzaj>
    <derivirana_varijabla naziv="DomainObject.Predmet.OznakaBroj_1">St-635/2018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KOS TRADE j.d.o.o. za ugostiteljstvo, trgovinu i usluge zastupanog po punomoćniku Stjepan Kos</izvorni_sadrzaj>
    <derivirana_varijabla naziv="DomainObject.Predmet.ProtustrankaFormated_1">  KOS TRADE j.d.o.o. za ugostiteljstvo, trgovinu i usluge zastupanog po punomoćniku Stjepan Kos</derivirana_varijabla>
  </DomainObject.Predmet.ProtustrankaFormated>
  <DomainObject.Predmet.ProtustrankaFormatedOIB>
    <izvorni_sadrzaj>  KOS TRADE j.d.o.o. za ugostiteljstvo, trgovinu i usluge, OIB 95175207092 zastupanog po punomoćniku Stjepan Kos</izvorni_sadrzaj>
    <derivirana_varijabla naziv="DomainObject.Predmet.ProtustrankaFormatedOIB_1">  KOS TRADE j.d.o.o. za ugostiteljstvo, trgovinu i usluge, OIB 95175207092 zastupanog po punomoćniku Stjepan Kos</derivirana_varijabla>
  </DomainObject.Predmet.ProtustrankaFormatedOIB>
  <DomainObject.Predmet.ProtustrankaFormatedWithAdress>
    <izvorni_sadrzaj> KOS TRADE j.d.o.o. za ugostiteljstvo, trgovinu i usluge, Nespeš 75, 10380 Nespeš zastupanog po punomoćniku Stjepan Kos</izvorni_sadrzaj>
    <derivirana_varijabla naziv="DomainObject.Predmet.ProtustrankaFormatedWithAdress_1"> KOS TRADE j.d.o.o. za ugostiteljstvo, trgovinu i usluge, Nespeš 75, 10380 Nespeš zastupanog po punomoćniku Stjepan Kos</derivirana_varijabla>
  </DomainObject.Predmet.ProtustrankaFormatedWithAdress>
  <DomainObject.Predmet.ProtustrankaFormatedWithAdressOIB>
    <izvorni_sadrzaj> KOS TRADE j.d.o.o. za ugostiteljstvo, trgovinu i usluge, OIB 95175207092, Nespeš 75, 10380 Nespeš zastupanog po punomoćniku Stjepan Kos</izvorni_sadrzaj>
    <derivirana_varijabla naziv="DomainObject.Predmet.ProtustrankaFormatedWithAdressOIB_1"> KOS TRADE j.d.o.o. za ugostiteljstvo, trgovinu i usluge, OIB 95175207092, Nespeš 75, 10380 Nespeš zastupanog po punomoćniku Stjepan Kos</derivirana_varijabla>
  </DomainObject.Predmet.ProtustrankaFormatedWithAdressOIB>
  <DomainObject.Predmet.ProtustrankaWithAdress>
    <izvorni_sadrzaj>KOS TRADE j.d.o.o. za ugostiteljstvo, trgovinu i usluge Nespeš 75, 10380 Nespeš</izvorni_sadrzaj>
    <derivirana_varijabla naziv="DomainObject.Predmet.ProtustrankaWithAdress_1">KOS TRADE j.d.o.o. za ugostiteljstvo, trgovinu i usluge Nespeš 75, 10380 Nespeš</derivirana_varijabla>
  </DomainObject.Predmet.ProtustrankaWithAdress>
  <DomainObject.Predmet.ProtustrankaWithAdressOIB>
    <izvorni_sadrzaj>KOS TRADE j.d.o.o. za ugostiteljstvo, trgovinu i usluge, OIB 95175207092, Nespeš 75, 10380 Nespeš</izvorni_sadrzaj>
    <derivirana_varijabla naziv="DomainObject.Predmet.ProtustrankaWithAdressOIB_1">KOS TRADE j.d.o.o. za ugostiteljstvo, trgovinu i usluge, OIB 95175207092, Nespeš 75, 10380 Nespeš</derivirana_varijabla>
  </DomainObject.Predmet.ProtustrankaWithAdressOIB>
  <DomainObject.Predmet.ProtustrankaNazivFormated>
    <izvorni_sadrzaj>KOS TRADE j.d.o.o. za ugostiteljstvo, trgovinu i usluge</izvorni_sadrzaj>
    <derivirana_varijabla naziv="DomainObject.Predmet.ProtustrankaNazivFormated_1">KOS TRADE j.d.o.o. za ugostiteljstvo, trgovinu i usluge</derivirana_varijabla>
  </DomainObject.Predmet.ProtustrankaNazivFormated>
  <DomainObject.Predmet.ProtustrankaNazivFormatedOIB>
    <izvorni_sadrzaj>KOS TRADE j.d.o.o. za ugostiteljstvo, trgovinu i usluge, OIB 95175207092</izvorni_sadrzaj>
    <derivirana_varijabla naziv="DomainObject.Predmet.ProtustrankaNazivFormatedOIB_1">KOS TRADE j.d.o.o. za ugostiteljstvo, trgovinu i usluge, OIB 95175207092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KOS TRADE j.d.o.o. za ugostiteljstvo, trgovinu i usluge zastupanog po punomoćniku Stjepan Kos</item>
    </izvorni_sadrzaj>
    <derivirana_varijabla naziv="DomainObject.Predmet.ProtuStrankaListFormated_1">
      <item>KOS TRADE j.d.o.o. za ugostiteljstvo, trgovinu i usluge zastupanog po punomoćniku Stjepan Kos</item>
    </derivirana_varijabla>
  </DomainObject.Predmet.ProtuStrankaListFormated>
  <DomainObject.Predmet.ProtuStrankaListFormatedOIB>
    <izvorni_sadrzaj>
      <item>KOS TRADE j.d.o.o. za ugostiteljstvo, trgovinu i usluge, OIB 95175207092 zastupanog po punomoćniku Stjepan Kos</item>
    </izvorni_sadrzaj>
    <derivirana_varijabla naziv="DomainObject.Predmet.ProtuStrankaListFormatedOIB_1">
      <item>KOS TRADE j.d.o.o. za ugostiteljstvo, trgovinu i usluge, OIB 95175207092 zastupanog po punomoćniku Stjepan Kos</item>
    </derivirana_varijabla>
  </DomainObject.Predmet.ProtuStrankaListFormatedOIB>
  <DomainObject.Predmet.ProtuStrankaListFormatedWithAdress>
    <izvorni_sadrzaj>
      <item>KOS TRADE j.d.o.o. za ugostiteljstvo, trgovinu i usluge, Nespeš 75, 10380 Nespeš zastupanog po punomoćniku Stjepan Kos</item>
    </izvorni_sadrzaj>
    <derivirana_varijabla naziv="DomainObject.Predmet.ProtuStrankaListFormatedWithAdress_1">
      <item>KOS TRADE j.d.o.o. za ugostiteljstvo, trgovinu i usluge, Nespeš 75, 10380 Nespeš zastupanog po punomoćniku Stjepan Kos</item>
    </derivirana_varijabla>
  </DomainObject.Predmet.ProtuStrankaListFormatedWithAdress>
  <DomainObject.Predmet.ProtuStrankaListFormatedWithAdressOIB>
    <izvorni_sadrzaj>
      <item>KOS TRADE j.d.o.o. za ugostiteljstvo, trgovinu i usluge, OIB 95175207092, Nespeš 75, 10380 Nespeš zastupanog po punomoćniku Stjepan Kos</item>
    </izvorni_sadrzaj>
    <derivirana_varijabla naziv="DomainObject.Predmet.ProtuStrankaListFormatedWithAdressOIB_1">
      <item>KOS TRADE j.d.o.o. za ugostiteljstvo, trgovinu i usluge, OIB 95175207092, Nespeš 75, 10380 Nespeš zastupanog po punomoćniku Stjepan Kos</item>
    </derivirana_varijabla>
  </DomainObject.Predmet.ProtuStrankaListFormatedWithAdressOIB>
  <DomainObject.Predmet.ProtuStrankaListNazivFormated>
    <izvorni_sadrzaj>
      <item>KOS TRADE j.d.o.o. za ugostiteljstvo, trgovinu i usluge</item>
    </izvorni_sadrzaj>
    <derivirana_varijabla naziv="DomainObject.Predmet.ProtuStrankaListNazivFormated_1">
      <item>KOS TRADE j.d.o.o. za ugostiteljstvo, trgovinu i usluge</item>
    </derivirana_varijabla>
  </DomainObject.Predmet.ProtuStrankaListNazivFormated>
  <DomainObject.Predmet.ProtuStrankaListNazivFormatedOIB>
    <izvorni_sadrzaj>
      <item>KOS TRADE j.d.o.o. za ugostiteljstvo, trgovinu i usluge, OIB 95175207092</item>
    </izvorni_sadrzaj>
    <derivirana_varijabla naziv="DomainObject.Predmet.ProtuStrankaListNazivFormatedOIB_1">
      <item>KOS TRADE j.d.o.o. za ugostiteljstvo, trgovinu i usluge, OIB 95175207092</item>
    </derivirana_varijabla>
  </DomainObject.Predmet.ProtuStrankaListNazivFormatedOIB>
  <DomainObject.Predmet.OstaliListFormated>
    <izvorni_sadrzaj>
      <item>Stjepan Kos punomoćnik sudionika u postupku KOS TRADE j.d.o.o. za ugostiteljstvo, trgovinu i usluge</item>
    </izvorni_sadrzaj>
    <derivirana_varijabla naziv="DomainObject.Predmet.OstaliListFormated_1">
      <item>Stjepan Kos punomoćnik sudionika u postupku KOS TRADE j.d.o.o. za ugostiteljstvo, trgovinu i usluge</item>
    </derivirana_varijabla>
  </DomainObject.Predmet.OstaliListFormated>
  <DomainObject.Predmet.OstaliListFormatedOIB>
    <izvorni_sadrzaj>
      <item>Stjepan Kos, OIB 02515706501 punomoćnik sudionika u postupku KOS TRADE j.d.o.o. za ugostiteljstvo, trgovinu i usluge</item>
    </izvorni_sadrzaj>
    <derivirana_varijabla naziv="DomainObject.Predmet.OstaliListFormatedOIB_1">
      <item>Stjepan Kos, OIB 02515706501 punomoćnik sudionika u postupku KOS TRADE j.d.o.o. za ugostiteljstvo, trgovinu i usluge</item>
    </derivirana_varijabla>
  </DomainObject.Predmet.OstaliListFormatedOIB>
  <DomainObject.Predmet.OstaliListFormatedWithAdress>
    <izvorni_sadrzaj>
      <item>Stjepan Kos, Nespeš 75, 10382 Nespeš punomoćnik sudionika u postupku KOS TRADE j.d.o.o. za ugostiteljstvo, trgovinu i usluge</item>
    </izvorni_sadrzaj>
    <derivirana_varijabla naziv="DomainObject.Predmet.OstaliListFormatedWithAdress_1">
      <item>Stjepan Kos, Nespeš 75, 10382 Nespeš punomoćnik sudionika u postupku KOS TRADE j.d.o.o. za ugostiteljstvo, trgovinu i usluge</item>
    </derivirana_varijabla>
  </DomainObject.Predmet.OstaliListFormatedWithAdress>
  <DomainObject.Predmet.OstaliListFormatedWithAdressOIB>
    <izvorni_sadrzaj>
      <item>Stjepan Kos, OIB 02515706501, Nespeš 75, 10382 Nespeš punomoćnik sudionika u postupku KOS TRADE j.d.o.o. za ugostiteljstvo, trgovinu i usluge</item>
    </izvorni_sadrzaj>
    <derivirana_varijabla naziv="DomainObject.Predmet.OstaliListFormatedWithAdressOIB_1">
      <item>Stjepan Kos, OIB 02515706501, Nespeš 75, 10382 Nespeš punomoćnik sudionika u postupku KOS TRADE j.d.o.o. za ugostiteljstvo, trgovinu i usluge</item>
    </derivirana_varijabla>
  </DomainObject.Predmet.OstaliListFormatedWithAdressOIB>
  <DomainObject.Predmet.OstaliListNazivFormated>
    <izvorni_sadrzaj>
      <item>Stjepan Kos</item>
    </izvorni_sadrzaj>
    <derivirana_varijabla naziv="DomainObject.Predmet.OstaliListNazivFormated_1">
      <item>Stjepan Kos</item>
    </derivirana_varijabla>
  </DomainObject.Predmet.OstaliListNazivFormated>
  <DomainObject.Predmet.OstaliListNazivFormatedOIB>
    <izvorni_sadrzaj>
      <item>Stjepan Kos, OIB 02515706501</item>
    </izvorni_sadrzaj>
    <derivirana_varijabla naziv="DomainObject.Predmet.OstaliListNazivFormatedOIB_1">
      <item>Stjepan Kos, OIB 02515706501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KOS TRADE j.d.o.o. za ugostiteljstvo, trgovinu i usluge</izvorni_sadrzaj>
    <derivirana_varijabla naziv="DomainObject.Predmet.ProtustrankaIDrugi_1">KOS TRADE j.d.o.o. za ugostiteljstvo,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KOS TRADE j.d.o.o. za ugostiteljstvo, trgovinu i usluge, OIB 95175207092, Nespeš 75, 10380 Nespeš</izvorni_sadrzaj>
    <derivirana_varijabla naziv="DomainObject.Predmet.ProtustrankaIDrugiAdressOIB_1">KOS TRADE j.d.o.o. za ugostiteljstvo, trgovinu i usluge, OIB 95175207092, Nespeš 75, 10380 Nespeš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KOS TRADE j.d.o.o. za ugostiteljstvo, trgovinu i usluge</item>
      <item>Stjepan Kos</item>
    </izvorni_sadrzaj>
    <derivirana_varijabla naziv="DomainObject.Predmet.SudioniciListNaziv_1">
      <item>FINA Regionalni centar Zagreb</item>
      <item>KOS TRADE j.d.o.o. za ugostiteljstvo, trgovinu i usluge</item>
      <item>Stjepan Kos</item>
    </derivirana_varijabla>
  </DomainObject.Predmet.SudioniciListNaziv>
  <DomainObject.Predmet.SudioniciListAdressOIB>
    <izvorni_sadrzaj>
      <item>FINA Regionalni centar Zagreb, OIB 85821130368, Trg svibanjskih žrtava 1995. 1,10000 Zagreb</item>
      <item>KOS TRADE j.d.o.o. za ugostiteljstvo, trgovinu i usluge, OIB 95175207092, Nespeš 75,10380 Nespeš</item>
      <item>Stjepan Kos, OIB 02515706501, Nespeš 75,10382 Nespeš</item>
    </izvorni_sadrzaj>
    <derivirana_varijabla naziv="DomainObject.Predmet.SudioniciListAdressOIB_1">
      <item>FINA Regionalni centar Zagreb, OIB 85821130368, Trg svibanjskih žrtava 1995. 1,10000 Zagreb</item>
      <item>KOS TRADE j.d.o.o. za ugostiteljstvo, trgovinu i usluge, OIB 95175207092, Nespeš 75,10380 Nespeš</item>
      <item>Stjepan Kos, OIB 02515706501, Nespeš 75,10382 Nespeš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95175207092</item>
      <item>, OIB 02515706501</item>
    </izvorni_sadrzaj>
    <derivirana_varijabla naziv="DomainObject.Predmet.SudioniciListNazivOIB_1">
      <item>, OIB 85821130368</item>
      <item>, OIB 95175207092</item>
      <item>, OIB 02515706501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237</properties:Words>
  <properties:Characters>1318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2018-05-14T06:27:00Z</dcterms:created>
  <dc:creator>ilukac</dc:creator>
  <cp:lastModifiedBy>Višnja Svečak</cp:lastModifiedBy>
  <cp:lastPrinted>2018-05-14T06:25:00Z</cp:lastPrinted>
  <dcterms:modified xmlns:xsi="http://www.w3.org/2001/XMLSchema-instance" xsi:type="dcterms:W3CDTF">2018-05-14T06:52:00Z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635 ogl.docx)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