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0b20" w14:paraId="11e0b20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B561F" w:rsidRPr="008F7763">
        <w:rPr>
          <w:rFonts w:hAnsi="Times New Roman" w:ascii="Times New Roman"/>
          <w:b w:val="false"/>
        </w:rPr>
        <w:t xml:space="preserve">Trgovački sud u Pazinu, po stečajnom sucu Ivanu Dujiću, u stečajnom postupku nad dužnikom </w:t>
      </w:r>
      <w:r w:rsidR="008168E6" w:rsidRPr="008168E6">
        <w:rPr>
          <w:rFonts w:hAnsi="Times New Roman" w:ascii="Times New Roman"/>
          <w:b w:val="false"/>
        </w:rPr>
        <w:t>VICTRIX d. o. o. Pula, Starih statuta 4, OIB 69660769957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 xml:space="preserve">na temelju odredbe čl. 247. st. 3. Stečajnog zakona, </w:t>
      </w:r>
      <w:r w:rsidR="004D7B12">
        <w:rPr>
          <w:rFonts w:hAnsi="Times New Roman" w:ascii="Times New Roman"/>
          <w:b w:val="false"/>
        </w:rPr>
        <w:t>6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A03867">
        <w:rPr>
          <w:rFonts w:hAnsi="Times New Roman" w:ascii="Times New Roman"/>
          <w:b w:val="false"/>
        </w:rPr>
        <w:t>veljače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A03867">
        <w:rPr>
          <w:rFonts w:hAnsi="Times New Roman" w:ascii="Times New Roman"/>
          <w:b w:val="false"/>
        </w:rPr>
        <w:t>8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I.</w:t>
      </w:r>
      <w:r w:rsidRPr="008F7763">
        <w:rPr>
          <w:rFonts w:hAnsi="Times New Roman" w:ascii="Times New Roman"/>
          <w:b w:val="false"/>
        </w:rPr>
        <w:tab/>
        <w:t>Utvrđuje se da vrijednost nekretnin</w:t>
      </w:r>
      <w:r w:rsidR="00A03867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stečajnog dužnika</w:t>
      </w:r>
      <w:r w:rsidR="0003643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</w:t>
      </w:r>
      <w:r w:rsidR="00A03867" w:rsidRPr="00A03867">
        <w:rPr>
          <w:rFonts w:hAnsi="Times New Roman" w:ascii="Times New Roman"/>
          <w:b w:val="false"/>
        </w:rPr>
        <w:t xml:space="preserve">3/6 dijela k.č.293/2 </w:t>
      </w:r>
      <w:r w:rsidR="00A03867">
        <w:rPr>
          <w:rFonts w:hAnsi="Times New Roman" w:ascii="Times New Roman"/>
          <w:b w:val="false"/>
        </w:rPr>
        <w:t xml:space="preserve">pašnjak površine 8669 m2 </w:t>
      </w:r>
      <w:r w:rsidR="00A3393E">
        <w:rPr>
          <w:rFonts w:hAnsi="Times New Roman" w:ascii="Times New Roman"/>
          <w:b w:val="false"/>
        </w:rPr>
        <w:t xml:space="preserve">upisana u z.k.ul. 48 </w:t>
      </w:r>
      <w:r w:rsidR="00A03867" w:rsidRPr="00A03867">
        <w:rPr>
          <w:rFonts w:hAnsi="Times New Roman" w:ascii="Times New Roman"/>
          <w:b w:val="false"/>
        </w:rPr>
        <w:t>k.o. Brkač</w:t>
      </w:r>
      <w:r w:rsidRPr="008F7763">
        <w:rPr>
          <w:rFonts w:hAnsi="Times New Roman" w:ascii="Times New Roman"/>
          <w:b w:val="false"/>
        </w:rPr>
        <w:t xml:space="preserve">, iznosi </w:t>
      </w:r>
      <w:r w:rsidR="00A03867" w:rsidRPr="00A03867">
        <w:rPr>
          <w:rFonts w:hAnsi="Times New Roman" w:ascii="Times New Roman"/>
          <w:b w:val="false"/>
          <w:color w:val="000000"/>
          <w:lang w:eastAsia="hr-HR"/>
        </w:rPr>
        <w:t xml:space="preserve">464.000,00 </w:t>
      </w:r>
      <w:r w:rsidRPr="008F7763">
        <w:rPr>
          <w:rFonts w:hAnsi="Times New Roman" w:ascii="Times New Roman"/>
          <w:b w:val="false"/>
        </w:rPr>
        <w:t>kn.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8F776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8A77D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A03867">
        <w:rPr>
          <w:rFonts w:hAnsi="Times New Roman" w:ascii="Times New Roman"/>
          <w:b w:val="false"/>
        </w:rPr>
        <w:t>e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A03867">
        <w:rPr>
          <w:rFonts w:hAnsi="Times New Roman" w:ascii="Times New Roman"/>
          <w:b w:val="false"/>
        </w:rPr>
        <w:t>a</w:t>
      </w:r>
      <w:r w:rsidR="00057935" w:rsidRPr="008F7763">
        <w:rPr>
          <w:rFonts w:hAnsi="Times New Roman" w:ascii="Times New Roman"/>
          <w:b w:val="false"/>
        </w:rPr>
        <w:t xml:space="preserve">, </w:t>
      </w:r>
      <w:r w:rsidR="00A03867" w:rsidRPr="00A03867">
        <w:rPr>
          <w:rFonts w:hAnsi="Times New Roman" w:ascii="Times New Roman"/>
          <w:b w:val="false"/>
        </w:rPr>
        <w:t xml:space="preserve">3/6 dijela k.č.293/2 </w:t>
      </w:r>
      <w:r w:rsidR="00A03867">
        <w:rPr>
          <w:rFonts w:hAnsi="Times New Roman" w:ascii="Times New Roman"/>
          <w:b w:val="false"/>
        </w:rPr>
        <w:t xml:space="preserve">pašnjak površine 8669 m2 </w:t>
      </w:r>
      <w:r w:rsidR="00A03867" w:rsidRPr="00A03867">
        <w:rPr>
          <w:rFonts w:hAnsi="Times New Roman" w:ascii="Times New Roman"/>
          <w:b w:val="false"/>
        </w:rPr>
        <w:t>k.o. Brkač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</w:t>
      </w:r>
      <w:r w:rsidR="00A03867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A03867" w:rsidRPr="00A03867">
        <w:rPr>
          <w:rFonts w:hAnsi="Times New Roman" w:ascii="Times New Roman"/>
          <w:b w:val="false"/>
          <w:color w:val="000000"/>
          <w:lang w:eastAsia="hr-HR"/>
        </w:rPr>
        <w:t>464.000,00 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FF34D2">
        <w:rPr>
          <w:rFonts w:hAnsi="Times New Roman" w:ascii="Times New Roman"/>
          <w:b w:val="false"/>
        </w:rPr>
        <w:t>348.000,00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FF34D2">
        <w:rPr>
          <w:rFonts w:hAnsi="Times New Roman" w:ascii="Times New Roman"/>
          <w:b w:val="false"/>
        </w:rPr>
        <w:t>232</w:t>
      </w:r>
      <w:r w:rsidR="00774020">
        <w:rPr>
          <w:rFonts w:hAnsi="Times New Roman" w:ascii="Times New Roman"/>
          <w:b w:val="false"/>
        </w:rPr>
        <w:t>.</w:t>
      </w:r>
      <w:r w:rsidR="00FF34D2">
        <w:rPr>
          <w:rFonts w:hAnsi="Times New Roman" w:ascii="Times New Roman"/>
          <w:b w:val="false"/>
        </w:rPr>
        <w:t>000</w:t>
      </w:r>
      <w:r w:rsidR="00774020">
        <w:rPr>
          <w:rFonts w:hAnsi="Times New Roman" w:ascii="Times New Roman"/>
          <w:b w:val="false"/>
        </w:rPr>
        <w:t>,</w:t>
      </w:r>
      <w:r w:rsidR="00FF34D2">
        <w:rPr>
          <w:rFonts w:hAnsi="Times New Roman" w:ascii="Times New Roman"/>
          <w:b w:val="false"/>
        </w:rPr>
        <w:t>0</w:t>
      </w:r>
      <w:r w:rsidR="00774020">
        <w:rPr>
          <w:rFonts w:hAnsi="Times New Roman" w:ascii="Times New Roman"/>
          <w:b w:val="false"/>
        </w:rPr>
        <w:t>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FF34D2">
        <w:rPr>
          <w:rFonts w:hAnsi="Times New Roman" w:ascii="Times New Roman"/>
          <w:b w:val="false"/>
        </w:rPr>
        <w:t>116.000,00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83E9C" w:rsidP="00DA5BD1" w:rsidR="00B83E9C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4D7B12">
        <w:rPr>
          <w:rFonts w:hAnsi="Times New Roman" w:ascii="Times New Roman"/>
          <w:b w:val="false"/>
        </w:rPr>
        <w:t>6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4D7B12">
        <w:rPr>
          <w:rFonts w:hAnsi="Times New Roman" w:ascii="Times New Roman"/>
          <w:b w:val="false"/>
        </w:rPr>
        <w:t>veljače</w:t>
      </w:r>
      <w:r w:rsidRPr="008F7763">
        <w:rPr>
          <w:rFonts w:hAnsi="Times New Roman" w:ascii="Times New Roman"/>
          <w:b w:val="false"/>
        </w:rPr>
        <w:t xml:space="preserve"> 201</w:t>
      </w:r>
      <w:r w:rsidR="004D7B12">
        <w:rPr>
          <w:rFonts w:hAnsi="Times New Roman" w:ascii="Times New Roman"/>
          <w:b w:val="false"/>
        </w:rPr>
        <w:t>8</w:t>
      </w:r>
      <w:r w:rsidRPr="008F7763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B0776B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</w:t>
      </w:r>
      <w:r w:rsidR="00661BC8" w:rsidRPr="008F7763">
        <w:rPr>
          <w:rFonts w:hAnsi="Times New Roman" w:ascii="Times New Roman"/>
          <w:b w:val="false"/>
        </w:rPr>
        <w:t xml:space="preserve"> Ivan Dujić</w:t>
      </w:r>
      <w:r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e-Oglasna ploča suda - 8 dana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- Stečajni upravitelj </w:t>
      </w:r>
      <w:r w:rsidR="00AE5E3F" w:rsidRPr="00AE5E3F">
        <w:rPr>
          <w:rFonts w:hAnsi="Times New Roman" w:ascii="Times New Roman"/>
          <w:b w:val="false"/>
        </w:rPr>
        <w:t>Slavko Štambuk iz Rijeke, Prvog maja 3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Republika Hrvatska, po ŽDO Pula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744CD8" w:rsidR="00661BC8" w:rsidRPr="008F7763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9F8" w:rsidP="00DA5BD1" w:rsidR="00F639F8">
      <w:r>
        <w:separator/>
      </w:r>
    </w:p>
  </w:endnote>
  <w:endnote w:id="0" w:type="continuationSeparator">
    <w:p w:rsidRDefault="00F639F8" w:rsidP="00DA5BD1" w:rsidR="00F63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776B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76B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B0776B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9F8" w:rsidP="00DA5BD1" w:rsidR="00F639F8">
      <w:r>
        <w:separator/>
      </w:r>
    </w:p>
  </w:footnote>
  <w:footnote w:id="0" w:type="continuationSeparator">
    <w:p w:rsidRDefault="00F639F8" w:rsidP="00DA5BD1" w:rsidR="00F639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BD3032" w:rsidR="00BD3032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B0776B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A03867" w:rsidRPr="00A03867">
          <w:rPr>
            <w:rFonts w:hAnsi="Times New Roman" w:ascii="Times New Roman"/>
            <w:b w:val="false"/>
          </w:rPr>
          <w:t>10 St-364/2016-94</w:t>
        </w:r>
        <w:r w:rsidR="00BD3032">
          <w:rPr>
            <w:rFonts w:hAnsi="Times New Roman" w:ascii="Times New Roman"/>
            <w:b w:val="false"/>
          </w:rPr>
          <w:tab/>
        </w:r>
      </w:p>
      <w:p w:rsidRDefault="00B0776B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B0776B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Pr="002B561F">
      <w:rPr>
        <w:rFonts w:hAnsi="Times New Roman" w:ascii="Times New Roman"/>
        <w:b w:val="false"/>
      </w:rPr>
      <w:t>1</w:t>
    </w:r>
    <w:r>
      <w:rPr>
        <w:rFonts w:hAnsi="Times New Roman" w:ascii="Times New Roman"/>
        <w:b w:val="false"/>
      </w:rPr>
      <w:t>0 St-3</w:t>
    </w:r>
    <w:r w:rsidR="008168E6">
      <w:rPr>
        <w:rFonts w:hAnsi="Times New Roman" w:ascii="Times New Roman"/>
        <w:b w:val="false"/>
      </w:rPr>
      <w:t>64/</w:t>
    </w:r>
    <w:r w:rsidR="00A03867">
      <w:rPr>
        <w:rFonts w:hAnsi="Times New Roman" w:ascii="Times New Roman"/>
        <w:b w:val="false"/>
      </w:rPr>
      <w:t>20</w:t>
    </w:r>
    <w:r w:rsidR="008168E6">
      <w:rPr>
        <w:rFonts w:hAnsi="Times New Roman" w:ascii="Times New Roman"/>
        <w:b w:val="false"/>
      </w:rPr>
      <w:t>16</w:t>
    </w:r>
    <w:r w:rsidRPr="002B561F">
      <w:rPr>
        <w:rFonts w:hAnsi="Times New Roman" w:ascii="Times New Roman"/>
        <w:b w:val="false"/>
      </w:rPr>
      <w:t>-</w:t>
    </w:r>
    <w:r w:rsidR="00A03867">
      <w:rPr>
        <w:rFonts w:hAnsi="Times New Roman" w:ascii="Times New Roman"/>
        <w:b w:val="false"/>
      </w:rPr>
      <w:t>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1062FB"/>
    <w:rsid w:val="0016197B"/>
    <w:rsid w:val="001B7C33"/>
    <w:rsid w:val="001C65C2"/>
    <w:rsid w:val="00213C46"/>
    <w:rsid w:val="00224E4E"/>
    <w:rsid w:val="002B561F"/>
    <w:rsid w:val="002D7040"/>
    <w:rsid w:val="003441C8"/>
    <w:rsid w:val="00361F4E"/>
    <w:rsid w:val="003771B6"/>
    <w:rsid w:val="00392EDD"/>
    <w:rsid w:val="004208E2"/>
    <w:rsid w:val="004550A0"/>
    <w:rsid w:val="004D7B12"/>
    <w:rsid w:val="005437C1"/>
    <w:rsid w:val="00550DEE"/>
    <w:rsid w:val="00554328"/>
    <w:rsid w:val="00586781"/>
    <w:rsid w:val="005E6CD5"/>
    <w:rsid w:val="00601649"/>
    <w:rsid w:val="006262E4"/>
    <w:rsid w:val="00661BC8"/>
    <w:rsid w:val="006C36F9"/>
    <w:rsid w:val="006D28E7"/>
    <w:rsid w:val="007005A0"/>
    <w:rsid w:val="00721D15"/>
    <w:rsid w:val="00740611"/>
    <w:rsid w:val="00774020"/>
    <w:rsid w:val="007B071B"/>
    <w:rsid w:val="00802734"/>
    <w:rsid w:val="008168E6"/>
    <w:rsid w:val="00822DFE"/>
    <w:rsid w:val="008A77D9"/>
    <w:rsid w:val="008D7386"/>
    <w:rsid w:val="008F74D9"/>
    <w:rsid w:val="008F7763"/>
    <w:rsid w:val="009070E7"/>
    <w:rsid w:val="00911CE0"/>
    <w:rsid w:val="009754C9"/>
    <w:rsid w:val="00985388"/>
    <w:rsid w:val="00993205"/>
    <w:rsid w:val="009D3782"/>
    <w:rsid w:val="00A03867"/>
    <w:rsid w:val="00A3393E"/>
    <w:rsid w:val="00AE5E3F"/>
    <w:rsid w:val="00B0776B"/>
    <w:rsid w:val="00B70CB0"/>
    <w:rsid w:val="00B83E9C"/>
    <w:rsid w:val="00B90FED"/>
    <w:rsid w:val="00BD3032"/>
    <w:rsid w:val="00C77146"/>
    <w:rsid w:val="00C776FA"/>
    <w:rsid w:val="00C95559"/>
    <w:rsid w:val="00CD2926"/>
    <w:rsid w:val="00D50A1D"/>
    <w:rsid w:val="00DA5BD1"/>
    <w:rsid w:val="00E24EC1"/>
    <w:rsid w:val="00E35E8D"/>
    <w:rsid w:val="00ED068F"/>
    <w:rsid w:val="00ED2AE1"/>
    <w:rsid w:val="00F34C9B"/>
    <w:rsid w:val="00F3524D"/>
    <w:rsid w:val="00F639F8"/>
    <w:rsid w:val="00FD1020"/>
    <w:rsid w:val="00FF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7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76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76B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76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76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7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76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76B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76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76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PULA, Rovinjska 2a,52100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2300</properties:Characters>
  <properties:Lines>69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2018-02-07T13:49:00Z</dcterms:created>
  <dc:creator>Jasmina Matika</dc:creator>
  <cp:lastModifiedBy>Sanja Lakošeljac</cp:lastModifiedBy>
  <dcterms:modified xmlns:xsi="http://www.w3.org/2001/XMLSchema-instance" xsi:type="dcterms:W3CDTF">2018-02-07T13:51:00Z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