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ba80" w14:paraId="778ba80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460391">
        <w:rPr>
          <w:szCs w:val="24"/>
          <w:lang w:val="hr-HR"/>
        </w:rPr>
        <w:t>1</w:t>
      </w:r>
      <w:r w:rsidR="009E5A77">
        <w:rPr>
          <w:szCs w:val="24"/>
          <w:lang w:val="hr-HR"/>
        </w:rPr>
        <w:t>54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9E5A77">
        <w:rPr>
          <w:lang w:val="hr-HR"/>
        </w:rPr>
        <w:t xml:space="preserve">BREZA jednostavno društvo  s ograničenom odgovornošću za prijevoz i trgovinu, Breza, Breza 70, </w:t>
      </w:r>
      <w:r w:rsidR="009E5A77" w:rsidRPr="000664E3">
        <w:rPr>
          <w:lang w:val="hr-HR"/>
        </w:rPr>
        <w:t>MB</w:t>
      </w:r>
      <w:r w:rsidR="009E5A77">
        <w:rPr>
          <w:lang w:val="hr-HR"/>
        </w:rPr>
        <w:t>S: 010085866, OIB: 18524097031</w:t>
      </w:r>
      <w:r w:rsidR="00405657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610074">
        <w:rPr>
          <w:lang w:val="hr-HR"/>
        </w:rPr>
        <w:t>3</w:t>
      </w:r>
      <w:r w:rsidR="00684E61">
        <w:rPr>
          <w:lang w:val="hr-HR"/>
        </w:rPr>
        <w:t>1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9E5A77">
        <w:rPr>
          <w:lang w:val="hr-HR"/>
        </w:rPr>
        <w:t xml:space="preserve">BREZA jednostavno društvo  s ograničenom odgovornošću za prijevoz i trgovinu, Breza, Breza 70, </w:t>
      </w:r>
      <w:r w:rsidR="009E5A77" w:rsidRPr="000664E3">
        <w:rPr>
          <w:lang w:val="hr-HR"/>
        </w:rPr>
        <w:t>MB</w:t>
      </w:r>
      <w:r w:rsidR="009E5A77">
        <w:rPr>
          <w:lang w:val="hr-HR"/>
        </w:rPr>
        <w:t>S: 010085866, OIB: 18524097031</w:t>
      </w:r>
      <w:r w:rsidR="00684E61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9E5A77">
        <w:rPr>
          <w:szCs w:val="24"/>
          <w:lang w:val="hr-HR"/>
        </w:rPr>
        <w:t>IVAN PRPIĆ, Zagreb</w:t>
      </w:r>
      <w:r w:rsidR="00460391">
        <w:rPr>
          <w:szCs w:val="24"/>
          <w:lang w:val="hr-HR"/>
        </w:rPr>
        <w:t>,</w:t>
      </w:r>
      <w:r w:rsidR="009E5A77">
        <w:rPr>
          <w:szCs w:val="24"/>
          <w:lang w:val="hr-HR"/>
        </w:rPr>
        <w:t xml:space="preserve"> Hruševečka cesta 11,</w:t>
      </w:r>
      <w:r w:rsidR="00460391">
        <w:rPr>
          <w:szCs w:val="24"/>
          <w:lang w:val="hr-HR"/>
        </w:rPr>
        <w:t xml:space="preserve"> OIB:</w:t>
      </w:r>
      <w:r w:rsidR="009E5A77">
        <w:rPr>
          <w:szCs w:val="24"/>
          <w:lang w:val="hr-HR"/>
        </w:rPr>
        <w:t xml:space="preserve"> 16795120342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624FF2">
        <w:rPr>
          <w:szCs w:val="24"/>
          <w:lang w:val="hr-HR"/>
        </w:rPr>
        <w:t xml:space="preserve"> </w:t>
      </w:r>
      <w:r w:rsidR="009E5A77">
        <w:rPr>
          <w:lang w:val="hr-HR"/>
        </w:rPr>
        <w:t xml:space="preserve">BREZA jednostavno društvo  s ograničenom odgovornošću za prijevoz i trgovinu, Breza, Breza 70, </w:t>
      </w:r>
      <w:r w:rsidR="009E5A77" w:rsidRPr="000664E3">
        <w:rPr>
          <w:lang w:val="hr-HR"/>
        </w:rPr>
        <w:t>MB</w:t>
      </w:r>
      <w:r w:rsidR="009E5A77">
        <w:rPr>
          <w:lang w:val="hr-HR"/>
        </w:rPr>
        <w:t>S: 010085866, OIB: 18524097031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11,00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460391">
        <w:rPr>
          <w:szCs w:val="24"/>
          <w:lang w:val="hr-HR"/>
        </w:rPr>
        <w:t>1</w:t>
      </w:r>
      <w:r w:rsidR="009E5A77">
        <w:rPr>
          <w:szCs w:val="24"/>
          <w:lang w:val="hr-HR"/>
        </w:rPr>
        <w:t>54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684E61">
        <w:rPr>
          <w:szCs w:val="24"/>
          <w:lang w:val="hr-HR"/>
        </w:rPr>
        <w:t>13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 w:rsidR="00CA6F86" w:rsidRPr="00FE7FBF">
        <w:rPr>
          <w:szCs w:val="24"/>
          <w:lang w:val="hr-HR"/>
        </w:rPr>
        <w:t>. prosinca 2015.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1C0" w:rsidR="003D01C0">
      <w:r>
        <w:separator/>
      </w:r>
    </w:p>
  </w:endnote>
  <w:endnote w:id="0" w:type="continuationSeparator">
    <w:p w:rsidRDefault="003D01C0" w:rsidR="003D0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1C0" w:rsidR="003D01C0">
      <w:r>
        <w:separator/>
      </w:r>
    </w:p>
  </w:footnote>
  <w:footnote w:id="0" w:type="continuationSeparator">
    <w:p w:rsidRDefault="003D01C0" w:rsidR="003D01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33A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460391">
      <w:t>1</w:t>
    </w:r>
    <w:r w:rsidR="009E5A77">
      <w:t>54</w:t>
    </w:r>
    <w:r w:rsidR="00864F33"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365E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400DCA"/>
    <w:rsid w:val="00405657"/>
    <w:rsid w:val="00411530"/>
    <w:rsid w:val="004368C8"/>
    <w:rsid w:val="00455F21"/>
    <w:rsid w:val="00460391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701DB2"/>
    <w:rsid w:val="00725BCB"/>
    <w:rsid w:val="007441A3"/>
    <w:rsid w:val="0076259E"/>
    <w:rsid w:val="007F06DD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E0172"/>
    <w:rsid w:val="008E79FB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044DB"/>
    <w:rsid w:val="00D14AEC"/>
    <w:rsid w:val="00D20471"/>
    <w:rsid w:val="00D24F6E"/>
    <w:rsid w:val="00D26985"/>
    <w:rsid w:val="00D273EA"/>
    <w:rsid w:val="00D32CB1"/>
    <w:rsid w:val="00D52F5E"/>
    <w:rsid w:val="00D53FF2"/>
    <w:rsid w:val="00D55C6C"/>
    <w:rsid w:val="00D73E9E"/>
    <w:rsid w:val="00DA5CB7"/>
    <w:rsid w:val="00DC2CE3"/>
    <w:rsid w:val="00DE22C5"/>
    <w:rsid w:val="00E01AAA"/>
    <w:rsid w:val="00E133AD"/>
    <w:rsid w:val="00E24C28"/>
    <w:rsid w:val="00E30A81"/>
    <w:rsid w:val="00E31EE1"/>
    <w:rsid w:val="00E55D53"/>
    <w:rsid w:val="00E672E5"/>
    <w:rsid w:val="00E83A47"/>
    <w:rsid w:val="00E870EC"/>
    <w:rsid w:val="00E87E62"/>
    <w:rsid w:val="00E92386"/>
    <w:rsid w:val="00EA1CE3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33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3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3A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3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3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33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3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3A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3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3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St-154/2015</izvorni_sadrzaj>
    <derivirana_varijabla naziv="DomainObject.Predmet.OznakaBroj_1">St-154/2015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BREZA jednostavno društvo s ograničenom odgovornošću za prijevoz i trgovinu, Breza zastupanog po punomoćniku Željko Špoljarić</izvorni_sadrzaj>
    <derivirana_varijabla naziv="DomainObject.Predmet.ProtustrankaFormated_1">  BREZA jednostavno društvo s ograničenom odgovornošću za prijevoz i trgovinu, Breza zastupanog po punomoćniku Željko Špoljarić</derivirana_varijabla>
  </DomainObject.Predmet.ProtustrankaFormated>
  <DomainObject.Predmet.ProtustrankaFormatedOIB>
    <izvorni_sadrzaj>  BREZA jednostavno društvo s ograničenom odgovornošću za prijevoz i trgovinu, Breza, OIB 18524097031 zastupanog po punomoćniku Željko Špoljarić</izvorni_sadrzaj>
    <derivirana_varijabla naziv="DomainObject.Predmet.ProtustrankaFormatedOIB_1">  BREZA jednostavno društvo s ograničenom odgovornošću za prijevoz i trgovinu, Breza, OIB 18524097031 zastupanog po punomoćniku Željko Špoljarić</derivirana_varijabla>
  </DomainObject.Predmet.ProtustrankaFormatedOIB>
  <DomainObject.Predmet.ProtustrankaFormatedWithAdress>
    <izvorni_sadrzaj> BREZA jednostavno društvo s ograničenom odgovornošću za prijevoz i trgovinu, Breza, Breza 70, 43000 Breza zastupanog po punomoćniku Željko Špoljarić</izvorni_sadrzaj>
    <derivirana_varijabla naziv="DomainObject.Predmet.ProtustrankaFormatedWithAdress_1"> BREZA jednostavno društvo s ograničenom odgovornošću za prijevoz i trgovinu, Breza, Breza 70, 43000 Breza zastupanog po punomoćniku Željko Špoljarić</derivirana_varijabla>
  </DomainObject.Predmet.ProtustrankaFormatedWithAdress>
  <DomainObject.Predmet.ProtustrankaFormatedWithAdressOIB>
    <izvorni_sadrzaj> BREZA jednostavno društvo s ograničenom odgovornošću za prijevoz i trgovinu, Breza, OIB 18524097031, Breza 70, 43000 Breza zastupanog po punomoćniku Željko Špoljarić</izvorni_sadrzaj>
    <derivirana_varijabla naziv="DomainObject.Predmet.ProtustrankaFormatedWithAdressOIB_1"> BREZA jednostavno društvo s ograničenom odgovornošću za prijevoz i trgovinu, Breza, OIB 18524097031, Breza 70, 43000 Breza zastupanog po punomoćniku Željko Špoljarić</derivirana_varijabla>
  </DomainObject.Predmet.ProtustrankaFormatedWithAdressOIB>
  <DomainObject.Predmet.ProtustrankaWithAdress>
    <izvorni_sadrzaj>BREZA jednostavno društvo s ograničenom odgovornošću za prijevoz i trgovinu, Breza Breza 70, 43000 Breza</izvorni_sadrzaj>
    <derivirana_varijabla naziv="DomainObject.Predmet.ProtustrankaWithAdress_1">BREZA jednostavno društvo s ograničenom odgovornošću za prijevoz i trgovinu, Breza Breza 70, 43000 Breza</derivirana_varijabla>
  </DomainObject.Predmet.ProtustrankaWithAdress>
  <DomainObject.Predmet.ProtustrankaWithAdressOIB>
    <izvorni_sadrzaj>BREZA jednostavno društvo s ograničenom odgovornošću za prijevoz i trgovinu, Breza, OIB 18524097031, Breza 70, 43000 Breza</izvorni_sadrzaj>
    <derivirana_varijabla naziv="DomainObject.Predmet.ProtustrankaWithAdressOIB_1">BREZA jednostavno društvo s ograničenom odgovornošću za prijevoz i trgovinu, Breza, OIB 18524097031, Breza 70, 43000 Breza</derivirana_varijabla>
  </DomainObject.Predmet.ProtustrankaWithAdressOIB>
  <DomainObject.Predmet.ProtustrankaNazivFormated>
    <izvorni_sadrzaj>BREZA jednostavno društvo s ograničenom odgovornošću za prijevoz i trgovinu, Breza</izvorni_sadrzaj>
    <derivirana_varijabla naziv="DomainObject.Predmet.ProtustrankaNazivFormated_1">BREZA jednostavno društvo s ograničenom odgovornošću za prijevoz i trgovinu, Breza</derivirana_varijabla>
  </DomainObject.Predmet.ProtustrankaNazivFormated>
  <DomainObject.Predmet.ProtustrankaNazivFormatedOIB>
    <izvorni_sadrzaj>BREZA jednostavno društvo s ograničenom odgovornošću za prijevoz i trgovinu, Breza, OIB 18524097031</izvorni_sadrzaj>
    <derivirana_varijabla naziv="DomainObject.Predmet.ProtustrankaNazivFormatedOIB_1">BREZA jednostavno društvo s ograničenom odgovornošću za prijevoz i trgovinu, Breza, OIB 18524097031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BREZA jednostavno društvo s ograničenom odgovornošću za prijevoz i trgovinu, Breza zastupanog po punomoćniku Željko Špoljarić</item>
    </izvorni_sadrzaj>
    <derivirana_varijabla naziv="DomainObject.Predmet.ProtuStrankaListFormated_1">
      <item>BREZA jednostavno društvo s ograničenom odgovornošću za prijevoz i trgovinu, Breza zastupanog po punomoćniku Željko Špoljarić</item>
    </derivirana_varijabla>
  </DomainObject.Predmet.ProtuStrankaListFormated>
  <DomainObject.Predmet.ProtuStrankaListFormatedOIB>
    <izvorni_sadrzaj>
      <item>BREZA jednostavno društvo s ograničenom odgovornošću za prijevoz i trgovinu, Breza, OIB 18524097031 zastupanog po punomoćniku Željko Špoljarić</item>
    </izvorni_sadrzaj>
    <derivirana_varijabla naziv="DomainObject.Predmet.ProtuStrankaListFormatedOIB_1">
      <item>BREZA jednostavno društvo s ograničenom odgovornošću za prijevoz i trgovinu, Breza, OIB 18524097031 zastupanog po punomoćniku Željko Špoljarić</item>
    </derivirana_varijabla>
  </DomainObject.Predmet.ProtuStrankaListFormatedOIB>
  <DomainObject.Predmet.ProtuStrankaListFormatedWithAdress>
    <izvorni_sadrzaj>
      <item>BREZA jednostavno društvo s ograničenom odgovornošću za prijevoz i trgovinu, Breza, Breza 70, 43000 Breza zastupanog po punomoćniku Željko Špoljarić</item>
    </izvorni_sadrzaj>
    <derivirana_varijabla naziv="DomainObject.Predmet.ProtuStrankaListFormatedWithAdress_1">
      <item>BREZA jednostavno društvo s ograničenom odgovornošću za prijevoz i trgovinu, Breza, Breza 70, 43000 Breza zastupanog po punomoćniku Željko Špoljarić</item>
    </derivirana_varijabla>
  </DomainObject.Predmet.ProtuStrankaListFormatedWithAdress>
  <DomainObject.Predmet.ProtuStrankaListFormatedWithAdressOIB>
    <izvorni_sadrzaj>
      <item>BREZA jednostavno društvo s ograničenom odgovornošću za prijevoz i trgovinu, Breza, OIB 18524097031, Breza 70, 43000 Breza zastupanog po punomoćniku Željko Špoljarić</item>
    </izvorni_sadrzaj>
    <derivirana_varijabla naziv="DomainObject.Predmet.ProtuStrankaListFormatedWithAdressOIB_1">
      <item>BREZA jednostavno društvo s ograničenom odgovornošću za prijevoz i trgovinu, Breza, OIB 18524097031, Breza 70, 43000 Breza zastupanog po punomoćniku Željko Špoljarić</item>
    </derivirana_varijabla>
  </DomainObject.Predmet.ProtuStrankaListFormatedWithAdressOIB>
  <DomainObject.Predmet.ProtuStrankaListNazivFormated>
    <izvorni_sadrzaj>
      <item>BREZA jednostavno društvo s ograničenom odgovornošću za prijevoz i trgovinu, Breza</item>
    </izvorni_sadrzaj>
    <derivirana_varijabla naziv="DomainObject.Predmet.ProtuStrankaListNazivFormated_1">
      <item>BREZA jednostavno društvo s ograničenom odgovornošću za prijevoz i trgovinu, Breza</item>
    </derivirana_varijabla>
  </DomainObject.Predmet.ProtuStrankaListNazivFormated>
  <DomainObject.Predmet.ProtuStrankaListNazivFormatedOIB>
    <izvorni_sadrzaj>
      <item>BREZA jednostavno društvo s ograničenom odgovornošću za prijevoz i trgovinu, Breza, OIB 18524097031</item>
    </izvorni_sadrzaj>
    <derivirana_varijabla naziv="DomainObject.Predmet.ProtuStrankaListNazivFormatedOIB_1">
      <item>BREZA jednostavno društvo s ograničenom odgovornošću za prijevoz i trgovinu, Breza, OIB 18524097031</item>
    </derivirana_varijabla>
  </DomainObject.Predmet.ProtuStrankaListNazivFormatedOIB>
  <DomainObject.Predmet.OstaliListFormated>
    <izvorni_sadrzaj>
      <item>Željko Špoljarić punomoćnik sudionika u postupku BREZA jednostavno društvo s ograničenom odgovornošću za prijevoz i trgovinu, Breza</item>
    </izvorni_sadrzaj>
    <derivirana_varijabla naziv="DomainObject.Predmet.OstaliListFormated_1">
      <item>Željko Špoljarić punomoćnik sudionika u postupku BREZA jednostavno društvo s ograničenom odgovornošću za prijevoz i trgovinu, Breza</item>
    </derivirana_varijabla>
  </DomainObject.Predmet.OstaliListFormated>
  <DomainObject.Predmet.OstaliListFormatedOIB>
    <izvorni_sadrzaj>
      <item>Željko Špoljarić punomoćnik sudionika u postupku BREZA jednostavno društvo s ograničenom odgovornošću za prijevoz i trgovinu, Breza</item>
    </izvorni_sadrzaj>
    <derivirana_varijabla naziv="DomainObject.Predmet.OstaliListFormatedOIB_1">
      <item>Željko Špoljarić punomoćnik sudionika u postupku BREZA jednostavno društvo s ograničenom odgovornošću za prijevoz i trgovinu, Breza</item>
    </derivirana_varijabla>
  </DomainObject.Predmet.OstaliListFormatedOIB>
  <DomainObject.Predmet.OstaliListFormatedWithAdress>
    <izvorni_sadrzaj>
      <item>Željko Špoljarić punomoćnik sudionika u postupku BREZA jednostavno društvo s ograničenom odgovornošću za prijevoz i trgovinu, Breza</item>
    </izvorni_sadrzaj>
    <derivirana_varijabla naziv="DomainObject.Predmet.OstaliListFormatedWithAdress_1">
      <item>Željko Špoljarić punomoćnik sudionika u postupku BREZA jednostavno društvo s ograničenom odgovornošću za prijevoz i trgovinu, Breza</item>
    </derivirana_varijabla>
  </DomainObject.Predmet.OstaliListFormatedWithAdress>
  <DomainObject.Predmet.OstaliListFormatedWithAdressOIB>
    <izvorni_sadrzaj>
      <item>Željko Špoljarić punomoćnik sudionika u postupku BREZA jednostavno društvo s ograničenom odgovornošću za prijevoz i trgovinu, Breza</item>
    </izvorni_sadrzaj>
    <derivirana_varijabla naziv="DomainObject.Predmet.OstaliListFormatedWithAdressOIB_1">
      <item>Željko Špoljarić punomoćnik sudionika u postupku BREZA jednostavno društvo s ograničenom odgovornošću za prijevoz i trgovinu, Breza</item>
    </derivirana_varijabla>
  </DomainObject.Predmet.OstaliListFormatedWithAdressOIB>
  <DomainObject.Predmet.OstaliListNazivFormated>
    <izvorni_sadrzaj>
      <item>Željko Špoljarić</item>
    </izvorni_sadrzaj>
    <derivirana_varijabla naziv="DomainObject.Predmet.OstaliListNazivFormated_1">
      <item>Željko Špoljarić</item>
    </derivirana_varijabla>
  </DomainObject.Predmet.OstaliListNazivFormated>
  <DomainObject.Predmet.OstaliListNazivFormatedOIB>
    <izvorni_sadrzaj>
      <item>Željko Špoljarić</item>
    </izvorni_sadrzaj>
    <derivirana_varijabla naziv="DomainObject.Predmet.OstaliListNazivFormatedOIB_1">
      <item>Željko Špoljarić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BREZA jednostavno društvo s ograničenom odgovornošću za prijevoz i trgovinu, Breza</izvorni_sadrzaj>
    <derivirana_varijabla naziv="DomainObject.Predmet.ProtustrankaIDrugi_1">BREZA jednostavno društvo s ograničenom odgovornošću za prijevoz i trgovinu, Breza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BREZA jednostavno društvo s ograničenom odgovornošću za prijevoz i trgovinu, Breza, OIB 18524097031, Breza 70, 43000 Breza</izvorni_sadrzaj>
    <derivirana_varijabla naziv="DomainObject.Predmet.ProtustrankaIDrugiAdressOIB_1">BREZA jednostavno društvo s ograničenom odgovornošću za prijevoz i trgovinu, Breza, OIB 18524097031, Breza 70, 43000 Breza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BREZA jednostavno društvo s ograničenom odgovornošću za prijevoz i trgovinu, Breza</item>
      <item>Željko Špoljarić</item>
    </izvorni_sadrzaj>
    <derivirana_varijabla naziv="DomainObject.Predmet.SudioniciListNaziv_1">
      <item>FINA, RC ZAGREB, Podružnica Bjelovar</item>
      <item>BREZA jednostavno društvo s ograničenom odgovornošću za prijevoz i trgovinu, Breza</item>
      <item>Željko Špoljarić</item>
    </derivirana_varijabla>
  </DomainObject.Predmet.SudioniciListNaziv>
  <DomainObject.Predmet.SudioniciListAdressOIB>
    <izvorni_sadrzaj>
      <item>FINA, RC ZAGREB, Podružnica Bjelovar, OIB 85821130368, F. Supila 4,43000 Bjelovar</item>
      <item>BREZA jednostavno društvo s ograničenom odgovornošću za prijevoz i trgovinu, Breza, OIB 18524097031, Breza 70,43000 Breza</item>
      <item>Željko Špoljarić</item>
    </izvorni_sadrzaj>
    <derivirana_varijabla naziv="DomainObject.Predmet.SudioniciListAdressOIB_1">
      <item>FINA, RC ZAGREB, Podružnica Bjelovar, OIB 85821130368, F. Supila 4,43000 Bjelovar</item>
      <item>BREZA jednostavno društvo s ograničenom odgovornošću za prijevoz i trgovinu, Breza, OIB 18524097031, Breza 70,43000 Breza</item>
      <item>Željko Špoljarić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18524097031</item>
      <item>, OIB null</item>
    </izvorni_sadrzaj>
    <derivirana_varijabla naziv="DomainObject.Predmet.SudioniciListNazivOIB_1">
      <item>, OIB 85821130368</item>
      <item>, OIB 18524097031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4917EB-740D-42BF-960B-3911918486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718</properties:Words>
  <properties:Characters>3861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2015-12-31T09:33:00Z</dcterms:created>
  <dc:creator>553y7k3</dc:creator>
  <cp:lastModifiedBy>Miroslav Lovreković</cp:lastModifiedBy>
  <cp:lastPrinted>2015-12-30T11:04:00Z</cp:lastPrinted>
  <dcterms:modified xmlns:xsi="http://www.w3.org/2001/XMLSchema-instance" xsi:type="dcterms:W3CDTF">2015-12-31T09:33:00Z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