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697b" w14:paraId="109697b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7741CC">
      <w:r>
        <w:t xml:space="preserve">35000 Slavonski Brod          </w:t>
      </w:r>
      <w:r w:rsidR="00BB2B2B">
        <w:t xml:space="preserve">                                                        </w:t>
      </w:r>
    </w:p>
    <w:p w:rsidRDefault="00BB2B2B" w:rsidP="007741CC" w:rsidR="00C327DB" w:rsidRPr="007741CC">
      <w:pPr>
        <w:jc w:val="right"/>
        <w:rPr>
          <w:b/>
        </w:rPr>
      </w:pPr>
      <w:r w:rsidRPr="007741CC">
        <w:rPr>
          <w:b/>
        </w:rPr>
        <w:t xml:space="preserve">Broj: </w:t>
      </w:r>
      <w:r w:rsidR="00E65016" w:rsidRPr="007741CC">
        <w:rPr>
          <w:b/>
        </w:rPr>
        <w:t>1/</w:t>
      </w:r>
      <w:r w:rsidRPr="007741CC">
        <w:rPr>
          <w:b/>
        </w:rPr>
        <w:t>St-</w:t>
      </w:r>
      <w:r w:rsidR="003130E1">
        <w:rPr>
          <w:b/>
        </w:rPr>
        <w:t>87/2012-115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  <w:r w:rsidR="00E65016">
        <w:rPr>
          <w:b/>
        </w:rPr>
        <w:t xml:space="preserve"> </w:t>
      </w:r>
      <w:r w:rsidR="00EC45E3">
        <w:rPr>
          <w:b/>
        </w:rPr>
        <w:t xml:space="preserve">RC </w:t>
      </w:r>
      <w:r w:rsidR="003130E1">
        <w:rPr>
          <w:b/>
        </w:rPr>
        <w:t>OSIJEK</w:t>
      </w:r>
    </w:p>
    <w:p w:rsidRDefault="001D3D4F" w:rsidP="00F770AA" w:rsidR="001D3D4F">
      <w:pPr>
        <w:jc w:val="center"/>
        <w:rPr>
          <w:b/>
        </w:rPr>
      </w:pPr>
      <w:r>
        <w:rPr>
          <w:b/>
        </w:rPr>
        <w:t>Odsjek za obradu osnova za plaćanje</w:t>
      </w:r>
    </w:p>
    <w:p w:rsidRDefault="003130E1" w:rsidP="00F770AA" w:rsidR="001D3D4F">
      <w:pPr>
        <w:jc w:val="center"/>
        <w:rPr>
          <w:b/>
        </w:rPr>
      </w:pPr>
      <w:r>
        <w:rPr>
          <w:b/>
        </w:rPr>
        <w:t>L. Jagera 1-3</w:t>
      </w:r>
    </w:p>
    <w:p w:rsidRDefault="003130E1" w:rsidP="00F770AA" w:rsidR="001D3D4F">
      <w:pPr>
        <w:jc w:val="center"/>
        <w:rPr>
          <w:b/>
        </w:rPr>
      </w:pPr>
      <w:r>
        <w:rPr>
          <w:b/>
        </w:rPr>
        <w:t>Osijek</w:t>
      </w:r>
    </w:p>
    <w:p w:rsidRDefault="00E65016" w:rsidP="00F770AA" w:rsidR="00E65016">
      <w:pPr>
        <w:jc w:val="center"/>
        <w:rPr>
          <w:b/>
        </w:rPr>
      </w:pPr>
    </w:p>
    <w:p w:rsidRDefault="0084166E" w:rsidP="00F770AA" w:rsidR="0084166E">
      <w:pPr>
        <w:jc w:val="center"/>
        <w:rPr>
          <w:b/>
        </w:rPr>
      </w:pPr>
    </w:p>
    <w:p w:rsidRDefault="0084166E" w:rsidP="00547F6D" w:rsidR="00547F6D">
      <w:pPr>
        <w:rPr>
          <w:b/>
        </w:rPr>
      </w:pPr>
      <w:r>
        <w:rPr>
          <w:b/>
        </w:rPr>
        <w:t>Na vaš broj:</w:t>
      </w:r>
      <w:r w:rsidR="001D3D4F">
        <w:rPr>
          <w:b/>
        </w:rPr>
        <w:t xml:space="preserve"> </w:t>
      </w:r>
      <w:r w:rsidR="00547F6D">
        <w:rPr>
          <w:b/>
        </w:rPr>
        <w:t>Klasa:</w:t>
      </w:r>
      <w:r w:rsidR="007741CC">
        <w:rPr>
          <w:b/>
        </w:rPr>
        <w:t xml:space="preserve"> 120-11/18-</w:t>
      </w:r>
      <w:r w:rsidR="003130E1">
        <w:rPr>
          <w:b/>
        </w:rPr>
        <w:t>01/48</w:t>
      </w:r>
    </w:p>
    <w:p w:rsidRDefault="0084166E" w:rsidP="00547F6D" w:rsidR="00547F6D">
      <w:pPr>
        <w:rPr>
          <w:b/>
        </w:rPr>
      </w:pPr>
      <w:r>
        <w:rPr>
          <w:b/>
        </w:rPr>
        <w:t xml:space="preserve">                     </w:t>
      </w:r>
      <w:r w:rsidR="00547F6D">
        <w:rPr>
          <w:b/>
        </w:rPr>
        <w:t>Urbroj:</w:t>
      </w:r>
      <w:r w:rsidR="007741CC">
        <w:rPr>
          <w:b/>
        </w:rPr>
        <w:t xml:space="preserve"> 08-</w:t>
      </w:r>
      <w:r w:rsidR="003130E1">
        <w:rPr>
          <w:b/>
        </w:rPr>
        <w:t>6062-18-290</w:t>
      </w:r>
    </w:p>
    <w:p w:rsidRDefault="00542C22" w:rsidP="00547F6D" w:rsidR="00542C22">
      <w:pPr>
        <w:rPr>
          <w:b/>
        </w:rPr>
      </w:pPr>
    </w:p>
    <w:p w:rsidRDefault="00A82EE3" w:rsidP="00547F6D" w:rsidR="00A82EE3">
      <w:pPr>
        <w:rPr>
          <w:b/>
        </w:rPr>
      </w:pPr>
    </w:p>
    <w:p w:rsidRDefault="00542C22" w:rsidP="00EC45E3" w:rsidR="00EC45E3">
      <w:pPr>
        <w:rPr>
          <w:b/>
        </w:rPr>
      </w:pPr>
      <w:r>
        <w:rPr>
          <w:b/>
        </w:rPr>
        <w:tab/>
        <w:t xml:space="preserve">Predmet: stečajni dužnik </w:t>
      </w:r>
      <w:r w:rsidR="003130E1">
        <w:rPr>
          <w:b/>
        </w:rPr>
        <w:t>VALIONICA d.o.o. Slavonski Brod, OIB 33928626789</w:t>
      </w:r>
    </w:p>
    <w:p w:rsidRDefault="00547F6D" w:rsidP="00542C22" w:rsidR="00F770AA" w:rsidRPr="00F770AA">
      <w:pPr>
        <w:rPr>
          <w:b/>
        </w:rPr>
      </w:pPr>
      <w:r>
        <w:rPr>
          <w:b/>
        </w:rPr>
        <w:tab/>
      </w:r>
    </w:p>
    <w:p w:rsidRDefault="00F770AA" w:rsidP="00F770AA" w:rsidR="00F770AA" w:rsidRPr="00F770AA">
      <w:pPr>
        <w:jc w:val="center"/>
        <w:rPr>
          <w:b/>
        </w:rPr>
      </w:pPr>
    </w:p>
    <w:p w:rsidRDefault="0081234E" w:rsidR="00DB4236" w:rsidRPr="00A82EE3">
      <w:pPr>
        <w:rPr>
          <w:b/>
        </w:rPr>
      </w:pPr>
      <w:r w:rsidRPr="00F23383">
        <w:tab/>
      </w:r>
      <w:r w:rsidR="00547F6D" w:rsidRPr="00F23383">
        <w:t xml:space="preserve">U svezi Vašeg dopisa od </w:t>
      </w:r>
      <w:r w:rsidR="003130E1">
        <w:t>07</w:t>
      </w:r>
      <w:r w:rsidR="001D3D4F">
        <w:t>.veljače</w:t>
      </w:r>
      <w:r w:rsidR="007741CC">
        <w:t xml:space="preserve"> 2018</w:t>
      </w:r>
      <w:r w:rsidR="00547F6D" w:rsidRPr="00F23383">
        <w:t>.</w:t>
      </w:r>
      <w:r w:rsidR="002E7A5B">
        <w:t>g.</w:t>
      </w:r>
      <w:r w:rsidR="00C44C24" w:rsidRPr="00F23383">
        <w:t xml:space="preserve">, </w:t>
      </w:r>
      <w:r w:rsidR="00DB4236" w:rsidRPr="00F23383">
        <w:t xml:space="preserve">izvješćujemo Vas da </w:t>
      </w:r>
      <w:r w:rsidR="00FD3C5A">
        <w:t>je</w:t>
      </w:r>
      <w:r w:rsidR="00DB4236" w:rsidRPr="00F23383">
        <w:t xml:space="preserve"> iznos od </w:t>
      </w:r>
      <w:r w:rsidR="003130E1">
        <w:rPr>
          <w:b/>
        </w:rPr>
        <w:t>5.109,35</w:t>
      </w:r>
      <w:r w:rsidR="00DB4236" w:rsidRPr="00542C22">
        <w:rPr>
          <w:b/>
        </w:rPr>
        <w:t xml:space="preserve"> kn</w:t>
      </w:r>
      <w:r w:rsidR="00542C22">
        <w:t>,</w:t>
      </w:r>
      <w:r w:rsidR="00DB4236" w:rsidRPr="00F23383">
        <w:t xml:space="preserve"> </w:t>
      </w:r>
      <w:r w:rsidR="00F23383" w:rsidRPr="00F23383">
        <w:t xml:space="preserve">koji je zaplijenjen s računa dužnika </w:t>
      </w:r>
      <w:r w:rsidR="003130E1">
        <w:rPr>
          <w:b/>
        </w:rPr>
        <w:t>VALIONICA d.o.o. Slavonski Brod, OIB 33928626789</w:t>
      </w:r>
      <w:r w:rsidR="00F23383" w:rsidRPr="00542C22">
        <w:rPr>
          <w:b/>
        </w:rPr>
        <w:t>,</w:t>
      </w:r>
      <w:r w:rsidR="00F23383" w:rsidRPr="00F23383">
        <w:t xml:space="preserve"> potrebno uplatiti </w:t>
      </w:r>
      <w:r w:rsidR="00DB4236" w:rsidRPr="00F23383">
        <w:t xml:space="preserve">na depozitni račun Trgovačkog suda u Osijeku IBAN HR31 2390001-1300000200 poziv na broj odobrenja HR </w:t>
      </w:r>
      <w:r w:rsidR="00FD5DBA">
        <w:t>02 8550</w:t>
      </w:r>
      <w:r w:rsidR="00DB4236" w:rsidRPr="00F23383">
        <w:t>-</w:t>
      </w:r>
      <w:r w:rsidR="003130E1">
        <w:t>87</w:t>
      </w:r>
      <w:r w:rsidR="00DB4236" w:rsidRPr="00F23383">
        <w:t>-201</w:t>
      </w:r>
      <w:r w:rsidR="003130E1">
        <w:t>2</w:t>
      </w:r>
      <w:r w:rsidR="00DB4236" w:rsidRPr="00F23383">
        <w:t>.</w:t>
      </w:r>
    </w:p>
    <w:p w:rsidRDefault="00F770AA" w:rsidR="00F770AA" w:rsidRPr="00F23383"/>
    <w:p w:rsidRDefault="007741CC" w:rsidP="00F770AA" w:rsidR="00F770AA" w:rsidRPr="00F23383">
      <w:pPr>
        <w:jc w:val="center"/>
      </w:pPr>
      <w:r>
        <w:t xml:space="preserve">U Slavonskom </w:t>
      </w:r>
      <w:r w:rsidR="00A7106D" w:rsidRPr="00F23383">
        <w:t xml:space="preserve">Brodu, </w:t>
      </w:r>
      <w:r w:rsidR="003130E1">
        <w:t>22</w:t>
      </w:r>
      <w:r>
        <w:t>. ožujka 2018</w:t>
      </w:r>
      <w:r w:rsidR="00F770AA" w:rsidRPr="00F23383">
        <w:t>.g.</w:t>
      </w: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right"/>
      </w:pPr>
    </w:p>
    <w:p w:rsidRDefault="00542C22" w:rsidP="00F770AA" w:rsidR="00F770AA" w:rsidRPr="00F23383">
      <w:pPr>
        <w:jc w:val="right"/>
      </w:pPr>
      <w:r>
        <w:t>STEČAJNA</w:t>
      </w:r>
      <w:r w:rsidR="00F770AA" w:rsidRPr="00F23383">
        <w:t xml:space="preserve"> SU</w:t>
      </w:r>
      <w:r>
        <w:t>TKINJA</w:t>
      </w:r>
      <w:r w:rsidR="00F770AA" w:rsidRPr="00F23383">
        <w:t>:</w:t>
      </w:r>
    </w:p>
    <w:p w:rsidRDefault="00F770AA" w:rsidP="007741CC" w:rsidR="00F770AA" w:rsidRPr="00F23383">
      <w:pPr>
        <w:ind w:firstLine="708" w:left="5664"/>
        <w:jc w:val="center"/>
      </w:pPr>
      <w:r w:rsidRPr="00F23383">
        <w:t>Vesna Vukelić</w:t>
      </w:r>
    </w:p>
    <w:p w:rsidRDefault="00A7106D" w:rsidP="00A7106D" w:rsidR="00A7106D" w:rsidRPr="00F23383"/>
    <w:p w:rsidRDefault="007741CC" w:rsidP="00A7106D" w:rsidR="007741CC"/>
    <w:p w:rsidRDefault="00A7106D" w:rsidP="00A7106D" w:rsidR="00A7106D" w:rsidRPr="00F23383">
      <w:r w:rsidRPr="00F23383">
        <w:t>Dostaviti</w:t>
      </w:r>
      <w:r w:rsidR="00603307" w:rsidRPr="00F23383">
        <w:t xml:space="preserve"> putem </w:t>
      </w:r>
      <w:r w:rsidR="0084166E" w:rsidRPr="00F23383">
        <w:t>mrežne st</w:t>
      </w:r>
      <w:r w:rsidR="007741CC">
        <w:t>r</w:t>
      </w:r>
      <w:r w:rsidR="0084166E" w:rsidRPr="00F23383">
        <w:t>anice e-Oglasna ploča suda</w:t>
      </w:r>
      <w:r w:rsidRPr="00F23383">
        <w:t>:</w:t>
      </w:r>
    </w:p>
    <w:p w:rsidRDefault="00A7106D" w:rsidP="00A7106D" w:rsidR="00A7106D" w:rsidRPr="00F23383">
      <w:r w:rsidRPr="00F23383">
        <w:t xml:space="preserve">1. </w:t>
      </w:r>
      <w:r w:rsidR="00603307" w:rsidRPr="00F23383">
        <w:t xml:space="preserve">FINA RC </w:t>
      </w:r>
      <w:r w:rsidR="003130E1">
        <w:t>Osijek</w:t>
      </w:r>
    </w:p>
    <w:p w:rsidRDefault="003B395D" w:rsidP="003B395D" w:rsidR="003B395D" w:rsidRPr="00F23383">
      <w:pPr>
        <w:ind w:firstLine="720" w:left="4320"/>
        <w:jc w:val="both"/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702"/>
    <w:rsid w:val="000A6B0A"/>
    <w:rsid w:val="000F12B6"/>
    <w:rsid w:val="001D15D5"/>
    <w:rsid w:val="001D3D4F"/>
    <w:rsid w:val="00231B23"/>
    <w:rsid w:val="00276726"/>
    <w:rsid w:val="002E7A5B"/>
    <w:rsid w:val="003130E1"/>
    <w:rsid w:val="003A2A0C"/>
    <w:rsid w:val="003B367C"/>
    <w:rsid w:val="003B395D"/>
    <w:rsid w:val="00445355"/>
    <w:rsid w:val="00460A14"/>
    <w:rsid w:val="00473352"/>
    <w:rsid w:val="00530CB4"/>
    <w:rsid w:val="00542C22"/>
    <w:rsid w:val="00547F6D"/>
    <w:rsid w:val="0055632B"/>
    <w:rsid w:val="005C4426"/>
    <w:rsid w:val="00603307"/>
    <w:rsid w:val="00697DB5"/>
    <w:rsid w:val="00743FAA"/>
    <w:rsid w:val="007741CC"/>
    <w:rsid w:val="00775892"/>
    <w:rsid w:val="00777DF7"/>
    <w:rsid w:val="007973C0"/>
    <w:rsid w:val="007D3499"/>
    <w:rsid w:val="0080437D"/>
    <w:rsid w:val="0081234E"/>
    <w:rsid w:val="0084166E"/>
    <w:rsid w:val="00897B6C"/>
    <w:rsid w:val="009904DC"/>
    <w:rsid w:val="009B00D6"/>
    <w:rsid w:val="009E2C9B"/>
    <w:rsid w:val="00A02EF6"/>
    <w:rsid w:val="00A377E5"/>
    <w:rsid w:val="00A7106D"/>
    <w:rsid w:val="00A81588"/>
    <w:rsid w:val="00A82EE3"/>
    <w:rsid w:val="00AC683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DB4236"/>
    <w:rsid w:val="00E13506"/>
    <w:rsid w:val="00E35886"/>
    <w:rsid w:val="00E50249"/>
    <w:rsid w:val="00E530EA"/>
    <w:rsid w:val="00E65016"/>
    <w:rsid w:val="00E81E5A"/>
    <w:rsid w:val="00E85BC0"/>
    <w:rsid w:val="00E92C45"/>
    <w:rsid w:val="00EA2744"/>
    <w:rsid w:val="00EC45E3"/>
    <w:rsid w:val="00EC4E4A"/>
    <w:rsid w:val="00EC6B7B"/>
    <w:rsid w:val="00EF0423"/>
    <w:rsid w:val="00EF70DE"/>
    <w:rsid w:val="00F03B6F"/>
    <w:rsid w:val="00F16705"/>
    <w:rsid w:val="00F23383"/>
    <w:rsid w:val="00F770AA"/>
    <w:rsid w:val="00FC14EF"/>
    <w:rsid w:val="00FD3C5A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0A6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7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7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7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7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0A6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7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7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7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7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siječnja 2016.</izvorni_sadrzaj>
    <derivirana_varijabla naziv="DomainObject.Predmet.DatumArhiviranja_1">4. siječnja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2015.</izvorni_sadrzaj>
    <derivirana_varijabla naziv="DomainObject.Predmet.DatumRjesavanja_1">18. svibnja 2015.</derivirana_varijabla>
  </DomainObject.Predmet.DatumRjesavanja>
  <DomainObject.Predmet.DatumRokaCuvanja>
    <izvorni_sadrzaj>9. lipnja 2025.</izvorni_sadrzaj>
    <derivirana_varijabla naziv="DomainObject.Predmet.DatumRokaCuvanja_1">9. lipnja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siječnja 2016.</izvorni_sadrzaj>
    <derivirana_varijabla naziv="DomainObject.Predmet.DatumZatvaranja_1">4. siječnja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hr.ibm.icms.common.model.sluzbeneosobe.UstrojstvenaJedinica@3ac93ac9[id=1000000655, dbStatus=null, naziv=Sudska arhiva TSOS SS SB, oznaka=null, sudac=null]</izvorni_sadrzaj>
    <derivirana_varijabla naziv="DomainObject.Predmet.MjestoCuvanja_1">hr.ibm.icms.common.model.sluzbeneosobe.UstrojstvenaJedinica@3ac93ac9[id=1000000655,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St-87/2012</izvorni_sadrzaj>
    <derivirana_varijabla naziv="DomainObject.Predmet.OznakaBroj_1">St-87/2012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VALIONICA  d.o.o. SLAVONSKI BROD</izvorni_sadrzaj>
    <derivirana_varijabla naziv="DomainObject.Predmet.ProtustrankaFormated_1">  VALIONICA  d.o.o. SLAVONSKI BROD</derivirana_varijabla>
  </DomainObject.Predmet.ProtustrankaFormated>
  <DomainObject.Predmet.ProtustrankaFormatedOIB>
    <izvorni_sadrzaj>  VALIONICA  d.o.o. SLAVONSKI BROD, OIB 33928626789</izvorni_sadrzaj>
    <derivirana_varijabla naziv="DomainObject.Predmet.ProtustrankaFormatedOIB_1">  VALIONICA  d.o.o. SLAVONSKI BROD, OIB 33928626789</derivirana_varijabla>
  </DomainObject.Predmet.ProtustrankaFormatedOIB>
  <DomainObject.Predmet.ProtustrankaFormatedWithAdress>
    <izvorni_sadrzaj> VALIONICA  d.o.o. SLAVONSKI BROD, Dr.Mile budaka 1, 35000 Slavonski Brod</izvorni_sadrzaj>
    <derivirana_varijabla naziv="DomainObject.Predmet.ProtustrankaFormatedWithAdress_1"> VALIONICA  d.o.o. SLAVONSKI BROD, Dr.Mile budaka 1, 35000 Slavonski Brod</derivirana_varijabla>
  </DomainObject.Predmet.ProtustrankaFormatedWithAdress>
  <DomainObject.Predmet.ProtustrankaFormatedWithAdressOIB>
    <izvorni_sadrzaj> VALIONICA  d.o.o. SLAVONSKI BROD, OIB 33928626789, Dr.Mile budaka 1, 35000 Slavonski Brod</izvorni_sadrzaj>
    <derivirana_varijabla naziv="DomainObject.Predmet.ProtustrankaFormatedWithAdressOIB_1"> VALIONICA  d.o.o. SLAVONSKI BROD, OIB 33928626789, Dr.Mile budaka 1, 35000 Slavonski Brod</derivirana_varijabla>
  </DomainObject.Predmet.ProtustrankaFormatedWithAdressOIB>
  <DomainObject.Predmet.ProtustrankaWithAdress>
    <izvorni_sadrzaj>VALIONICA  d.o.o. SLAVONSKI BROD Dr.Mile budaka 1, 35000 Slavonski Brod</izvorni_sadrzaj>
    <derivirana_varijabla naziv="DomainObject.Predmet.ProtustrankaWithAdress_1">VALIONICA  d.o.o. SLAVONSKI BROD Dr.Mile budaka 1, 35000 Slavonski Brod</derivirana_varijabla>
  </DomainObject.Predmet.ProtustrankaWithAdress>
  <DomainObject.Predmet.ProtustrankaWithAdressOIB>
    <izvorni_sadrzaj>VALIONICA  d.o.o. SLAVONSKI BROD, OIB 33928626789, Dr.Mile budaka 1, 35000 Slavonski Brod</izvorni_sadrzaj>
    <derivirana_varijabla naziv="DomainObject.Predmet.ProtustrankaWithAdressOIB_1">VALIONICA  d.o.o. SLAVONSKI BROD, OIB 33928626789, Dr.Mile budaka 1, 35000 Slavonski Brod</derivirana_varijabla>
  </DomainObject.Predmet.ProtustrankaWithAdressOIB>
  <DomainObject.Predmet.ProtustrankaNazivFormated>
    <izvorni_sadrzaj>VALIONICA  d.o.o. SLAVONSKI BROD</izvorni_sadrzaj>
    <derivirana_varijabla naziv="DomainObject.Predmet.ProtustrankaNazivFormated_1">VALIONICA  d.o.o. SLAVONSKI BROD</derivirana_varijabla>
  </DomainObject.Predmet.ProtustrankaNazivFormated>
  <DomainObject.Predmet.ProtustrankaNazivFormatedOIB>
    <izvorni_sadrzaj>VALIONICA  d.o.o. SLAVONSKI BROD, OIB 33928626789</izvorni_sadrzaj>
    <derivirana_varijabla naziv="DomainObject.Predmet.ProtustrankaNazivFormatedOIB_1">VALIONICA  d.o.o. SLAVONSKI BROD, OIB 33928626789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VALIONICA   d.o.o. SLAVONSKI BROD</izvorni_sadrzaj>
    <derivirana_varijabla naziv="DomainObject.Predmet.StrankaFormated_1">  VALIONICA   d.o.o. SLAVONSKI BROD</derivirana_varijabla>
  </DomainObject.Predmet.StrankaFormated>
  <DomainObject.Predmet.StrankaFormatedOIB>
    <izvorni_sadrzaj>  VALIONICA   d.o.o. SLAVONSKI BROD, OIB 33928626789</izvorni_sadrzaj>
    <derivirana_varijabla naziv="DomainObject.Predmet.StrankaFormatedOIB_1">  VALIONICA   d.o.o. SLAVONSKI BROD, OIB 33928626789</derivirana_varijabla>
  </DomainObject.Predmet.StrankaFormatedOIB>
  <DomainObject.Predmet.StrankaFormatedWithAdress>
    <izvorni_sadrzaj> VALIONICA   d.o.o. SLAVONSKI BROD, Dr.Mile Budaka 1, 35000 Slavonski Brod</izvorni_sadrzaj>
    <derivirana_varijabla naziv="DomainObject.Predmet.StrankaFormatedWithAdress_1"> VALIONICA   d.o.o. SLAVONSKI BROD, Dr.Mile Budaka 1, 35000 Slavonski Brod</derivirana_varijabla>
  </DomainObject.Predmet.StrankaFormatedWithAdress>
  <DomainObject.Predmet.StrankaFormatedWithAdressOIB>
    <izvorni_sadrzaj> VALIONICA   d.o.o. SLAVONSKI BROD, OIB 33928626789, Dr.Mile Budaka 1, 35000 Slavonski Brod</izvorni_sadrzaj>
    <derivirana_varijabla naziv="DomainObject.Predmet.StrankaFormatedWithAdressOIB_1"> VALIONICA   d.o.o. SLAVONSKI BROD, OIB 33928626789, Dr.Mile Budaka 1, 35000 Slavonski Brod</derivirana_varijabla>
  </DomainObject.Predmet.StrankaFormatedWithAdressOIB>
  <DomainObject.Predmet.StrankaWithAdress>
    <izvorni_sadrzaj>VALIONICA   d.o.o. SLAVONSKI BROD Dr.Mile Budaka 1,35000 Slavonski Brod</izvorni_sadrzaj>
    <derivirana_varijabla naziv="DomainObject.Predmet.StrankaWithAdress_1">VALIONICA   d.o.o. SLAVONSKI BROD Dr.Mile Budaka 1,35000 Slavonski Brod</derivirana_varijabla>
  </DomainObject.Predmet.StrankaWithAdress>
  <DomainObject.Predmet.StrankaWithAdressOIB>
    <izvorni_sadrzaj>VALIONICA   d.o.o. SLAVONSKI BROD, OIB 33928626789, Dr.Mile Budaka 1,35000 Slavonski Brod</izvorni_sadrzaj>
    <derivirana_varijabla naziv="DomainObject.Predmet.StrankaWithAdressOIB_1">VALIONICA   d.o.o. SLAVONSKI BROD, OIB 33928626789, Dr.Mile Budaka 1,35000 Slavonski Brod</derivirana_varijabla>
  </DomainObject.Predmet.StrankaWithAdressOIB>
  <DomainObject.Predmet.StrankaNazivFormated>
    <izvorni_sadrzaj>VALIONICA   d.o.o. SLAVONSKI BROD</izvorni_sadrzaj>
    <derivirana_varijabla naziv="DomainObject.Predmet.StrankaNazivFormated_1">VALIONICA   d.o.o. SLAVONSKI BROD</derivirana_varijabla>
  </DomainObject.Predmet.StrankaNazivFormated>
  <DomainObject.Predmet.StrankaNazivFormatedOIB>
    <izvorni_sadrzaj>VALIONICA   d.o.o. SLAVONSKI BROD, OIB 33928626789</izvorni_sadrzaj>
    <derivirana_varijabla naziv="DomainObject.Predmet.StrankaNazivFormatedOIB_1">VALIONICA   d.o.o. SLAVONSKI BROD, OIB 33928626789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VALIONICA   d.o.o. SLAVONSKI BROD</item>
    </izvorni_sadrzaj>
    <derivirana_varijabla naziv="DomainObject.Predmet.StrankaListFormated_1">
      <item>VALIONICA   d.o.o. SLAVONSKI BROD</item>
    </derivirana_varijabla>
  </DomainObject.Predmet.StrankaListFormated>
  <DomainObject.Predmet.StrankaListFormatedOIB>
    <izvorni_sadrzaj>
      <item>VALIONICA   d.o.o. SLAVONSKI BROD, OIB 33928626789</item>
    </izvorni_sadrzaj>
    <derivirana_varijabla naziv="DomainObject.Predmet.StrankaListFormatedOIB_1">
      <item>VALIONICA   d.o.o. SLAVONSKI BROD, OIB 33928626789</item>
    </derivirana_varijabla>
  </DomainObject.Predmet.StrankaListFormatedOIB>
  <DomainObject.Predmet.StrankaListFormatedWithAdress>
    <izvorni_sadrzaj>
      <item>VALIONICA   d.o.o. SLAVONSKI BROD, Dr.Mile Budaka 1, 35000 Slavonski Brod</item>
    </izvorni_sadrzaj>
    <derivirana_varijabla naziv="DomainObject.Predmet.StrankaListFormatedWithAdress_1">
      <item>VALIONICA   d.o.o. SLAVONSKI BROD, Dr.Mile Budaka 1, 35000 Slavonski Brod</item>
    </derivirana_varijabla>
  </DomainObject.Predmet.StrankaListFormatedWithAdress>
  <DomainObject.Predmet.StrankaListFormatedWithAdressOIB>
    <izvorni_sadrzaj>
      <item>VALIONICA   d.o.o. SLAVONSKI BROD, OIB 33928626789, Dr.Mile Budaka 1, 35000 Slavonski Brod</item>
    </izvorni_sadrzaj>
    <derivirana_varijabla naziv="DomainObject.Predmet.StrankaListFormatedWithAdressOIB_1">
      <item>VALIONICA   d.o.o. SLAVONSKI BROD, OIB 33928626789, Dr.Mile Budaka 1, 35000 Slavonski Brod</item>
    </derivirana_varijabla>
  </DomainObject.Predmet.StrankaListFormatedWithAdressOIB>
  <DomainObject.Predmet.StrankaListNazivFormated>
    <izvorni_sadrzaj>
      <item>VALIONICA   d.o.o. SLAVONSKI BROD</item>
    </izvorni_sadrzaj>
    <derivirana_varijabla naziv="DomainObject.Predmet.StrankaListNazivFormated_1">
      <item>VALIONICA   d.o.o. SLAVONSKI BROD</item>
    </derivirana_varijabla>
  </DomainObject.Predmet.StrankaListNazivFormated>
  <DomainObject.Predmet.StrankaListNazivFormatedOIB>
    <izvorni_sadrzaj>
      <item>VALIONICA   d.o.o. SLAVONSKI BROD, OIB 33928626789</item>
    </izvorni_sadrzaj>
    <derivirana_varijabla naziv="DomainObject.Predmet.StrankaListNazivFormatedOIB_1">
      <item>VALIONICA   d.o.o. SLAVONSKI BROD, OIB 33928626789</item>
    </derivirana_varijabla>
  </DomainObject.Predmet.StrankaListNazivFormatedOIB>
  <DomainObject.Predmet.ProtuStrankaListFormated>
    <izvorni_sadrzaj>
      <item>VALIONICA  d.o.o. SLAVONSKI BROD</item>
    </izvorni_sadrzaj>
    <derivirana_varijabla naziv="DomainObject.Predmet.ProtuStrankaListFormated_1">
      <item>VALIONICA  d.o.o. SLAVONSKI BROD</item>
    </derivirana_varijabla>
  </DomainObject.Predmet.ProtuStrankaListFormated>
  <DomainObject.Predmet.ProtuStrankaListFormatedOIB>
    <izvorni_sadrzaj>
      <item>VALIONICA  d.o.o. SLAVONSKI BROD, OIB 33928626789</item>
    </izvorni_sadrzaj>
    <derivirana_varijabla naziv="DomainObject.Predmet.ProtuStrankaListFormatedOIB_1">
      <item>VALIONICA  d.o.o. SLAVONSKI BROD, OIB 33928626789</item>
    </derivirana_varijabla>
  </DomainObject.Predmet.ProtuStrankaListFormatedOIB>
  <DomainObject.Predmet.ProtuStrankaListFormatedWithAdress>
    <izvorni_sadrzaj>
      <item>VALIONICA  d.o.o. SLAVONSKI BROD, Dr.Mile budaka 1, 35000 Slavonski Brod</item>
    </izvorni_sadrzaj>
    <derivirana_varijabla naziv="DomainObject.Predmet.ProtuStrankaListFormatedWithAdress_1">
      <item>VALIONICA  d.o.o. SLAVONSKI BROD, Dr.Mile budaka 1, 35000 Slavonski Brod</item>
    </derivirana_varijabla>
  </DomainObject.Predmet.ProtuStrankaListFormatedWithAdress>
  <DomainObject.Predmet.ProtuStrankaListFormatedWithAdressOIB>
    <izvorni_sadrzaj>
      <item>VALIONICA  d.o.o. SLAVONSKI BROD, OIB 33928626789, Dr.Mile budaka 1, 35000 Slavonski Brod</item>
    </izvorni_sadrzaj>
    <derivirana_varijabla naziv="DomainObject.Predmet.ProtuStrankaListFormatedWithAdressOIB_1">
      <item>VALIONICA  d.o.o. SLAVONSKI BROD, OIB 33928626789, Dr.Mile budaka 1, 35000 Slavonski Brod</item>
    </derivirana_varijabla>
  </DomainObject.Predmet.ProtuStrankaListFormatedWithAdressOIB>
  <DomainObject.Predmet.ProtuStrankaListNazivFormated>
    <izvorni_sadrzaj>
      <item>VALIONICA  d.o.o. SLAVONSKI BROD</item>
    </izvorni_sadrzaj>
    <derivirana_varijabla naziv="DomainObject.Predmet.ProtuStrankaListNazivFormated_1">
      <item>VALIONICA  d.o.o. SLAVONSKI BROD</item>
    </derivirana_varijabla>
  </DomainObject.Predmet.ProtuStrankaListNazivFormated>
  <DomainObject.Predmet.ProtuStrankaListNazivFormatedOIB>
    <izvorni_sadrzaj>
      <item>VALIONICA  d.o.o. SLAVONSKI BROD, OIB 33928626789</item>
    </izvorni_sadrzaj>
    <derivirana_varijabla naziv="DomainObject.Predmet.ProtuStrankaListNazivFormatedOIB_1">
      <item>VALIONICA  d.o.o. SLAVONSKI BROD, OIB 33928626789</item>
    </derivirana_varijabla>
  </DomainObject.Predmet.ProtuStrankaListNazivFormatedOIB>
  <DomainObject.Predmet.OstaliListFormated>
    <izvorni_sadrzaj>
      <item>ZOU Mato Šimunović, odvj. sl.Brod</item>
      <item>Milan Nakić, Pakrac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izvorni_sadrzaj>
    <derivirana_varijabla naziv="DomainObject.Predmet.OstaliListFormated_1">
      <item>ZOU Mato Šimunović, odvj. sl.Brod</item>
      <item>Milan Nakić, Pakrac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derivirana_varijabla>
  </DomainObject.Predmet.OstaliListFormated>
  <DomainObject.Predmet.OstaliListFormatedOIB>
    <izvorni_sadrzaj>
      <item>ZOU Mato Šimunović, odvj. sl.Brod</item>
      <item>Milan Nakić, Pakrac, OIB 11576973023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izvorni_sadrzaj>
    <derivirana_varijabla naziv="DomainObject.Predmet.OstaliListFormatedOIB_1">
      <item>ZOU Mato Šimunović, odvj. sl.Brod</item>
      <item>Milan Nakić, Pakrac, OIB 11576973023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derivirana_varijabla>
  </DomainObject.Predmet.OstaliListFormatedOIB>
  <DomainObject.Predmet.OstaliListFormatedWithAdress>
    <izvorni_sadrzaj>
      <item>ZOU Mato Šimunović, odvj. sl.Brod</item>
      <item>Milan Nakić, Pakrac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izvorni_sadrzaj>
    <derivirana_varijabla naziv="DomainObject.Predmet.OstaliListFormatedWithAdress_1">
      <item>ZOU Mato Šimunović, odvj. sl.Brod</item>
      <item>Milan Nakić, Pakrac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derivirana_varijabla>
  </DomainObject.Predmet.OstaliListFormatedWithAdress>
  <DomainObject.Predmet.OstaliListFormatedWithAdressOIB>
    <izvorni_sadrzaj>
      <item>ZOU Mato Šimunović, odvj. sl.Brod</item>
      <item>Milan Nakić, Pakrac, OIB 11576973023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izvorni_sadrzaj>
    <derivirana_varijabla naziv="DomainObject.Predmet.OstaliListFormatedWithAdressOIB_1">
      <item>ZOU Mato Šimunović, odvj. sl.Brod</item>
      <item>Milan Nakić, Pakrac, OIB 11576973023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derivirana_varijabla>
  </DomainObject.Predmet.OstaliListFormatedWithAdressOIB>
  <DomainObject.Predmet.OstaliListNazivFormated>
    <izvorni_sadrzaj>
      <item>ZOU Mato Šimunović, odvj. sl.Brod</item>
      <item>Milan Nakić, Pakrac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izvorni_sadrzaj>
    <derivirana_varijabla naziv="DomainObject.Predmet.OstaliListNazivFormated_1">
      <item>ZOU Mato Šimunović, odvj. sl.Brod</item>
      <item>Milan Nakić, Pakrac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derivirana_varijabla>
  </DomainObject.Predmet.OstaliListNazivFormated>
  <DomainObject.Predmet.OstaliListNazivFormatedOIB>
    <izvorni_sadrzaj>
      <item>ZOU Mato Šimunović, odvj. sl.Brod</item>
      <item>Milan Nakić, Pakrac, OIB 11576973023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izvorni_sadrzaj>
    <derivirana_varijabla naziv="DomainObject.Predmet.OstaliListNazivFormatedOIB_1">
      <item>ZOU Mato Šimunović, odvj. sl.Brod</item>
      <item>Milan Nakić, Pakrac, OIB 11576973023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VALIONICA   d.o.o. SLAVONSKI BROD</izvorni_sadrzaj>
    <derivirana_varijabla naziv="DomainObject.Predmet.StrankaIDrugi_1">VALIONICA   d.o.o. SLAVONSKI BROD</derivirana_varijabla>
  </DomainObject.Predmet.StrankaIDrugi>
  <DomainObject.Predmet.ProtustrankaIDrugi>
    <izvorni_sadrzaj>VALIONICA  d.o.o. SLAVONSKI BROD</izvorni_sadrzaj>
    <derivirana_varijabla naziv="DomainObject.Predmet.ProtustrankaIDrugi_1">VALIONICA  d.o.o. SLAVONSKI BROD</derivirana_varijabla>
  </DomainObject.Predmet.ProtustrankaIDrugi>
  <DomainObject.Predmet.StrankaIDrugiAdressOIB>
    <izvorni_sadrzaj>VALIONICA   d.o.o. SLAVONSKI BROD, OIB 33928626789, Dr.Mile Budaka 1, 35000 Slavonski Brod</izvorni_sadrzaj>
    <derivirana_varijabla naziv="DomainObject.Predmet.StrankaIDrugiAdressOIB_1">VALIONICA   d.o.o. SLAVONSKI BROD, OIB 33928626789, Dr.Mile Budaka 1, 35000 Slavonski Brod</derivirana_varijabla>
  </DomainObject.Predmet.StrankaIDrugiAdressOIB>
  <DomainObject.Predmet.ProtustrankaIDrugiAdressOIB>
    <izvorni_sadrzaj>VALIONICA  d.o.o. SLAVONSKI BROD, OIB 33928626789, Dr.Mile budaka 1, 35000 Slavonski Brod</izvorni_sadrzaj>
    <derivirana_varijabla naziv="DomainObject.Predmet.ProtustrankaIDrugiAdressOIB_1">VALIONICA  d.o.o. SLAVONSKI BROD, OIB 33928626789,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2015.</izvorni_sadrzaj>
    <derivirana_varijabla naziv="DomainObject.Predmet.OdlukaRjesenje.DatumDonosenjaOdluke_1">18. svibnja 2015.</derivirana_varijabla>
  </DomainObject.Predmet.OdlukaRjesenje.DatumDonosenjaOdluke>
  <DomainObject.Predmet.OdlukaRjesenje.DatumPravomocnosti>
    <izvorni_sadrzaj>9. lipnja 2015.</izvorni_sadrzaj>
    <derivirana_varijabla naziv="DomainObject.Predmet.OdlukaRjesenje.DatumPravomocnosti_1">9. lipnja 2015.</derivirana_varijabla>
  </DomainObject.Predmet.OdlukaRjesenje.DatumPravomocnosti>
  <DomainObject.Predmet.OdlukaRjesenje.Oznaka>
    <izvorni_sadrzaj>St-87/2012-104</izvorni_sadrzaj>
    <derivirana_varijabla naziv="DomainObject.Predmet.OdlukaRjesenje.Oznaka_1">St-87/2012-104</derivirana_varijabla>
  </DomainObject.Predmet.OdlukaRjesenje.Oznaka>
  <DomainObject.Predmet.SudioniciListNaziv>
    <izvorni_sadrzaj>
      <item>VALIONICA  d.o.o. SLAVONSKI BROD</item>
      <item>VALIONICA   d.o.o. SLAVONSKI BROD</item>
      <item>ZOU Mato Šimunović, odvj. sl.Brod</item>
      <item>Milan Nakić, Pakrac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izvorni_sadrzaj>
    <derivirana_varijabla naziv="DomainObject.Predmet.SudioniciListNaziv_1">
      <item>VALIONICA  d.o.o. SLAVONSKI BROD</item>
      <item>VALIONICA   d.o.o. SLAVONSKI BROD</item>
      <item>ZOU Mato Šimunović, odvj. sl.Brod</item>
      <item>Milan Nakić, Pakrac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derivirana_varijabla>
  </DomainObject.Predmet.SudioniciListNaziv>
  <DomainObject.Predmet.SudioniciListAdressOIB>
    <izvorni_sadrzaj>
      <item>VALIONICA  d.o.o. SLAVONSKI BROD, OIB 33928626789, Dr.Mile budaka 1,35000 Slavonski Brod</item>
      <item>VALIONICA   d.o.o. SLAVONSKI BROD, OIB 33928626789, Dr.Mile Budaka 1,35000 Slavonski Brod</item>
      <item>ZOU Mato Šimunović, odvj. sl.Brod</item>
      <item>Milan Nakić, Pakrac, OIB 11576973023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izvorni_sadrzaj>
    <derivirana_varijabla naziv="DomainObject.Predmet.SudioniciListAdressOIB_1">
      <item>VALIONICA  d.o.o. SLAVONSKI BROD, OIB 33928626789, Dr.Mile budaka 1,35000 Slavonski Brod</item>
      <item>VALIONICA   d.o.o. SLAVONSKI BROD, OIB 33928626789, Dr.Mile Budaka 1,35000 Slavonski Brod</item>
      <item>ZOU Mato Šimunović, odvj. sl.Brod</item>
      <item>Milan Nakić, Pakrac, OIB 11576973023</item>
      <item>Zdenko Bešlić,st.upr. Argus..</item>
      <item>Mira Jelčić,ŽDO Gr.upr.odjel</item>
      <item>Ružica Zmaić, PU Sl.Brod</item>
      <item>Vesna Lazarić,zamj.ŽDO Građ.upr.odjel Sl.Brod</item>
      <item>HYPO ALPE-ADRIA-BANK d.d. Zagreb, Slavonska avenija 6</item>
      <item>Marica Draškovič Sl.Brod</item>
      <item>Anka Grabarević Slav.Brod</item>
      <item>Zdenko Bešlić, Slav.Brod</item>
      <item>Verica Tolić, Slav.Brod</item>
      <item>Tihomir Doko,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33928626789</item>
      <item>, OIB 33928626789</item>
      <item>, OIB null</item>
      <item>, OIB 11576973023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33928626789</item>
      <item>, OIB 33928626789</item>
      <item>, OIB null</item>
      <item>, OIB 11576973023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116</properties:Words>
  <properties:Characters>696</properties:Characters>
  <properties:Lines>44</properties:Lines>
  <properties:Paragraphs>19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2017-09-07T11:41:00Z</dcterms:created>
  <dc:creator>Korisnik</dc:creator>
  <cp:lastModifiedBy>wsadmin</cp:lastModifiedBy>
  <cp:lastPrinted>2018-03-13T10:45:00Z</cp:lastPrinted>
  <dcterms:modified xmlns:xsi="http://www.w3.org/2001/XMLSchema-instance" xsi:type="dcterms:W3CDTF">2018-03-22T11:12:00Z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FINI-zaplijenjena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