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2eade" w14:paraId="262eade" w:rsidRDefault="00C97E66" w:rsidP="00D65AFF" w:rsidR="00C97E66">
      <w:pPr>
        <w:jc w:val="both"/>
        <w15:collapsed w:val="false"/>
        <w:rPr>
          <w:szCs w:val="24"/>
        </w:rPr>
      </w:pPr>
      <w:bookmarkStart w:name="_GoBack" w:id="0"/>
      <w:bookmarkEnd w:id="0"/>
    </w:p>
    <w:p w:rsidRDefault="00C97E66" w:rsidP="00C97E66" w:rsidR="00C97E66" w:rsidRPr="00AA64A9">
      <w:pPr>
        <w:spacing w:lineRule="auto" w:line="276" w:after="200"/>
        <w:ind w:firstLine="708"/>
        <w:jc w:val="both"/>
        <w:rPr>
          <w:bCs/>
        </w:rPr>
      </w:pPr>
      <w:r>
        <w:rPr>
          <w:bCs/>
        </w:rPr>
        <w:t xml:space="preserve">     </w:t>
      </w:r>
      <w:r w:rsidRPr="00AA64A9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Zadarska 1 i 3</w:t>
      </w:r>
    </w:p>
    <w:p w:rsidRDefault="00C97E66" w:rsidP="00C97E66" w:rsidR="00C97E66" w:rsidRPr="00AA64A9">
      <w:pPr>
        <w:ind w:hanging="2880" w:left="2880"/>
        <w:jc w:val="center"/>
      </w:pPr>
    </w:p>
    <w:p w:rsidRDefault="00C97E66" w:rsidP="00C97E66" w:rsidR="00C97E66" w:rsidRPr="00F67414">
      <w:pPr>
        <w:jc w:val="center"/>
      </w:pPr>
    </w:p>
    <w:p w:rsidRDefault="00C97E66" w:rsidP="00C97E66" w:rsidR="00C97E66" w:rsidRPr="00F67414">
      <w:pPr>
        <w:jc w:val="center"/>
      </w:pPr>
      <w:r w:rsidRPr="00F67414">
        <w:t xml:space="preserve">R E P U B L I K </w:t>
      </w:r>
      <w:r>
        <w:t>A</w:t>
      </w:r>
      <w:r w:rsidRPr="00F67414">
        <w:t xml:space="preserve">   H R V A T S K </w:t>
      </w:r>
      <w:r>
        <w:t>A</w:t>
      </w:r>
    </w:p>
    <w:p w:rsidRDefault="00C97E66" w:rsidP="00C97E66" w:rsidR="00C97E66" w:rsidRPr="00F67414">
      <w:pPr>
        <w:jc w:val="center"/>
        <w:rPr>
          <w:bCs/>
        </w:rPr>
      </w:pPr>
    </w:p>
    <w:p w:rsidRDefault="00C97E66" w:rsidP="00C97E66" w:rsidR="00C97E66" w:rsidRPr="00F67414">
      <w:pPr>
        <w:jc w:val="center"/>
        <w:rPr>
          <w:bCs/>
        </w:rPr>
      </w:pPr>
      <w:r w:rsidRPr="00F67414">
        <w:rPr>
          <w:bCs/>
        </w:rPr>
        <w:t>R J E Š E N J E</w:t>
      </w:r>
    </w:p>
    <w:p w:rsidRDefault="00D65AFF" w:rsidP="00D65AFF" w:rsidR="00D65AFF">
      <w:pPr>
        <w:jc w:val="center"/>
        <w:rPr>
          <w:szCs w:val="24"/>
        </w:rPr>
      </w:pPr>
    </w:p>
    <w:p w:rsidRDefault="00D65AFF" w:rsidP="00D65AFF" w:rsidR="00D65AFF" w:rsidRPr="00A15F9E">
      <w:pPr>
        <w:ind w:firstLine="720"/>
        <w:jc w:val="both"/>
        <w:rPr>
          <w:bCs/>
          <w:szCs w:val="24"/>
        </w:rPr>
      </w:pPr>
    </w:p>
    <w:p w:rsidRDefault="00B4257C" w:rsidP="00D65AFF" w:rsidR="00D65AFF">
      <w:pPr>
        <w:ind w:firstLine="720"/>
        <w:jc w:val="both"/>
        <w:rPr>
          <w:szCs w:val="24"/>
        </w:rPr>
      </w:pPr>
      <w:r>
        <w:rPr>
          <w:bCs/>
          <w:szCs w:val="24"/>
        </w:rPr>
        <w:t xml:space="preserve"> </w:t>
      </w:r>
      <w:r w:rsidRPr="00B4257C">
        <w:rPr>
          <w:bCs/>
          <w:szCs w:val="24"/>
        </w:rPr>
        <w:t>Trgovački sud u Rijeci, po Liljani Ugrin kao sucu pojedincu u stečajnom predmetu povodom prijedloga Financijske agencije  za otvaranje stečajnog postupka nad dužnikom SMIJEH društvo s ograničenom odgovornošću za ugostiteljstvo Rijeka, Pionirska 1 ( MBS 040249955 – OIB 38005643718 )</w:t>
      </w:r>
      <w:r w:rsidR="00675ACF">
        <w:rPr>
          <w:szCs w:val="24"/>
        </w:rPr>
        <w:t xml:space="preserve"> </w:t>
      </w:r>
      <w:r w:rsidR="00D65AFF" w:rsidRPr="00B1234E">
        <w:rPr>
          <w:bCs/>
          <w:szCs w:val="24"/>
        </w:rPr>
        <w:t xml:space="preserve">dana </w:t>
      </w:r>
      <w:r w:rsidR="00F94FEB">
        <w:rPr>
          <w:szCs w:val="24"/>
        </w:rPr>
        <w:t>20. rujna 2016</w:t>
      </w:r>
      <w:r w:rsidR="00D65AFF" w:rsidRPr="00B1234E">
        <w:rPr>
          <w:szCs w:val="24"/>
        </w:rPr>
        <w:t xml:space="preserve">.   </w:t>
      </w:r>
    </w:p>
    <w:p w:rsidRDefault="00836295" w:rsidP="00365EA9" w:rsidR="00836295" w:rsidRPr="007756C9">
      <w:pPr>
        <w:jc w:val="center"/>
        <w:rPr>
          <w:szCs w:val="24"/>
          <w:lang w:val="hr-HR"/>
        </w:rPr>
      </w:pPr>
    </w:p>
    <w:p w:rsidRDefault="009018E6" w:rsidP="00365EA9" w:rsidR="00365EA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r </w:t>
      </w:r>
      <w:r w:rsidR="00365EA9" w:rsidRPr="007756C9">
        <w:rPr>
          <w:szCs w:val="24"/>
          <w:lang w:val="hr-HR"/>
        </w:rPr>
        <w:t xml:space="preserve">i j e š i o    j e </w:t>
      </w:r>
    </w:p>
    <w:p w:rsidRDefault="00D7440D" w:rsidP="00365EA9" w:rsidR="00D7440D" w:rsidRPr="007756C9">
      <w:pPr>
        <w:jc w:val="center"/>
        <w:rPr>
          <w:szCs w:val="24"/>
          <w:lang w:val="hr-HR"/>
        </w:rPr>
      </w:pPr>
    </w:p>
    <w:p w:rsidRDefault="002C2816" w:rsidP="00365EA9" w:rsidR="002C2816" w:rsidRPr="007756C9">
      <w:pPr>
        <w:rPr>
          <w:szCs w:val="24"/>
          <w:lang w:val="hr-HR"/>
        </w:rPr>
      </w:pPr>
    </w:p>
    <w:p w:rsidRDefault="00762B74" w:rsidP="00762B74" w:rsidR="00FB4DB2" w:rsidRPr="007756C9">
      <w:pPr>
        <w:pStyle w:val="Bezproreda"/>
        <w:jc w:val="both"/>
        <w:rPr>
          <w:color w:val="000000"/>
          <w:lang w:val="hr-HR"/>
        </w:rPr>
      </w:pPr>
      <w:r>
        <w:rPr>
          <w:color w:val="000000"/>
          <w:lang w:val="hr-HR"/>
        </w:rPr>
        <w:t>I</w:t>
      </w:r>
      <w:r w:rsidR="00FB4DB2" w:rsidRPr="007756C9">
        <w:rPr>
          <w:color w:val="000000"/>
          <w:lang w:val="hr-HR"/>
        </w:rPr>
        <w:t xml:space="preserve"> </w:t>
      </w:r>
      <w:r w:rsidR="00C27115" w:rsidRPr="007756C9">
        <w:rPr>
          <w:color w:val="000000"/>
          <w:lang w:val="hr-HR"/>
        </w:rPr>
        <w:t xml:space="preserve">     </w:t>
      </w:r>
      <w:r w:rsidR="00FB4DB2" w:rsidRPr="007756C9">
        <w:rPr>
          <w:color w:val="000000"/>
          <w:lang w:val="hr-HR"/>
        </w:rPr>
        <w:t xml:space="preserve">Pozivaju </w:t>
      </w:r>
      <w:r w:rsidR="00C97E66" w:rsidRPr="00C97E66">
        <w:rPr>
          <w:color w:val="000000"/>
          <w:lang w:val="hr-HR"/>
        </w:rPr>
        <w:t xml:space="preserve">osobe koje imaju pravni interes za provedbom stečajnoga postupaka </w:t>
      </w:r>
      <w:r w:rsidR="00C97E66">
        <w:rPr>
          <w:color w:val="000000"/>
          <w:lang w:val="hr-HR"/>
        </w:rPr>
        <w:t xml:space="preserve"> </w:t>
      </w:r>
      <w:r w:rsidR="00C97E66" w:rsidRPr="007756C9">
        <w:rPr>
          <w:color w:val="000000"/>
          <w:lang w:val="hr-HR"/>
        </w:rPr>
        <w:t xml:space="preserve">nad dužnikom </w:t>
      </w:r>
      <w:r w:rsidR="00074D8E" w:rsidRPr="00074D8E">
        <w:rPr>
          <w:bCs/>
        </w:rPr>
        <w:t>SMIJEH društvo s ograničenom odgovornošću za ugostiteljstvo Rijeka, Pionirska 1 ( MBS 040249955 – OIB 38005643718 )</w:t>
      </w:r>
      <w:r w:rsidR="00C97E66">
        <w:rPr>
          <w:color w:val="000000"/>
          <w:lang w:val="hr-HR"/>
        </w:rPr>
        <w:t xml:space="preserve">  </w:t>
      </w:r>
      <w:r w:rsidR="00F2266F" w:rsidRPr="00F909AF">
        <w:rPr>
          <w:szCs w:val="24"/>
          <w:lang w:val="hr-HR"/>
        </w:rPr>
        <w:t xml:space="preserve">da u roku od 15 dana </w:t>
      </w:r>
      <w:r w:rsidR="00F2266F">
        <w:rPr>
          <w:szCs w:val="24"/>
          <w:lang w:val="hr-HR"/>
        </w:rPr>
        <w:t xml:space="preserve">od dana dostave ovog rješenja, </w:t>
      </w:r>
      <w:r w:rsidR="00F2266F" w:rsidRPr="00F909AF">
        <w:rPr>
          <w:szCs w:val="24"/>
          <w:lang w:val="hr-HR"/>
        </w:rPr>
        <w:t>uplate predujam za namirenje troškova prethodnoga i otvorenoga stečajnog postupka</w:t>
      </w:r>
      <w:r w:rsidR="00F2266F">
        <w:rPr>
          <w:szCs w:val="24"/>
          <w:lang w:val="hr-HR"/>
        </w:rPr>
        <w:t xml:space="preserve"> u </w:t>
      </w:r>
      <w:r w:rsidR="00F2266F" w:rsidRPr="007756C9">
        <w:rPr>
          <w:color w:val="000000"/>
          <w:lang w:val="hr-HR"/>
        </w:rPr>
        <w:t>iznos</w:t>
      </w:r>
      <w:r w:rsidR="00F2266F">
        <w:rPr>
          <w:color w:val="000000"/>
          <w:lang w:val="hr-HR"/>
        </w:rPr>
        <w:t>u</w:t>
      </w:r>
      <w:r w:rsidR="00F2266F" w:rsidRPr="007756C9">
        <w:rPr>
          <w:color w:val="000000"/>
          <w:lang w:val="hr-HR"/>
        </w:rPr>
        <w:t xml:space="preserve"> od </w:t>
      </w:r>
      <w:r w:rsidR="00074D8E">
        <w:rPr>
          <w:color w:val="000000"/>
          <w:lang w:val="hr-HR"/>
        </w:rPr>
        <w:t>2</w:t>
      </w:r>
      <w:r w:rsidR="002E0150">
        <w:rPr>
          <w:color w:val="000000"/>
          <w:lang w:val="hr-HR"/>
        </w:rPr>
        <w:t>4</w:t>
      </w:r>
      <w:r w:rsidR="00F2266F" w:rsidRPr="007756C9">
        <w:rPr>
          <w:color w:val="000000"/>
          <w:lang w:val="hr-HR"/>
        </w:rPr>
        <w:t>.000,00 kn</w:t>
      </w:r>
      <w:r w:rsidR="00F2266F">
        <w:rPr>
          <w:color w:val="000000"/>
          <w:lang w:val="hr-HR"/>
        </w:rPr>
        <w:t xml:space="preserve">, </w:t>
      </w:r>
      <w:r w:rsidR="00C97E66">
        <w:rPr>
          <w:color w:val="000000"/>
          <w:lang w:val="hr-HR"/>
        </w:rPr>
        <w:t xml:space="preserve">na </w:t>
      </w:r>
      <w:r w:rsidR="00FB4DB2" w:rsidRPr="007756C9">
        <w:rPr>
          <w:color w:val="000000"/>
          <w:lang w:val="hr-HR"/>
        </w:rPr>
        <w:t xml:space="preserve">depozit ovoga suda </w:t>
      </w:r>
      <w:r w:rsidR="003B6C29" w:rsidRPr="007756C9">
        <w:rPr>
          <w:color w:val="000000"/>
          <w:lang w:val="hr-HR"/>
        </w:rPr>
        <w:t>IBAN</w:t>
      </w:r>
      <w:r w:rsidR="00C42767" w:rsidRPr="007756C9">
        <w:rPr>
          <w:color w:val="000000"/>
          <w:lang w:val="hr-HR"/>
        </w:rPr>
        <w:t xml:space="preserve"> HR</w:t>
      </w:r>
      <w:r w:rsidR="003B6C29" w:rsidRPr="007756C9">
        <w:rPr>
          <w:color w:val="000000"/>
          <w:lang w:val="hr-HR"/>
        </w:rPr>
        <w:t xml:space="preserve">59 </w:t>
      </w:r>
      <w:r w:rsidR="00FB4DB2" w:rsidRPr="007756C9">
        <w:rPr>
          <w:color w:val="000000"/>
          <w:lang w:val="hr-HR"/>
        </w:rPr>
        <w:t xml:space="preserve"> </w:t>
      </w:r>
      <w:r w:rsidR="004730CC" w:rsidRPr="007756C9">
        <w:rPr>
          <w:lang w:val="hr-HR"/>
        </w:rPr>
        <w:t>23900011300002703</w:t>
      </w:r>
      <w:r w:rsidR="004730CC" w:rsidRPr="007756C9">
        <w:rPr>
          <w:color w:val="000000"/>
          <w:lang w:val="hr-HR"/>
        </w:rPr>
        <w:t xml:space="preserve"> </w:t>
      </w:r>
      <w:r w:rsidR="00FB4DB2" w:rsidRPr="007756C9">
        <w:rPr>
          <w:color w:val="000000"/>
          <w:lang w:val="hr-HR"/>
        </w:rPr>
        <w:t xml:space="preserve">s pozivom na broj </w:t>
      </w:r>
      <w:r w:rsidR="00074D8E">
        <w:rPr>
          <w:color w:val="000000"/>
          <w:lang w:val="hr-HR"/>
        </w:rPr>
        <w:t>87</w:t>
      </w:r>
      <w:r w:rsidR="00F2266F">
        <w:rPr>
          <w:color w:val="000000"/>
          <w:lang w:val="hr-HR"/>
        </w:rPr>
        <w:t xml:space="preserve">  </w:t>
      </w:r>
      <w:r w:rsidR="00E10F7C">
        <w:rPr>
          <w:color w:val="000000"/>
          <w:lang w:val="hr-HR"/>
        </w:rPr>
        <w:t>15</w:t>
      </w:r>
      <w:r w:rsidR="0079507E">
        <w:rPr>
          <w:color w:val="000000"/>
          <w:lang w:val="hr-HR"/>
        </w:rPr>
        <w:t xml:space="preserve"> </w:t>
      </w:r>
      <w:r w:rsidR="00D07C57" w:rsidRPr="007756C9">
        <w:rPr>
          <w:color w:val="000000"/>
          <w:lang w:val="hr-HR"/>
        </w:rPr>
        <w:t xml:space="preserve"> </w:t>
      </w:r>
      <w:r w:rsidR="00A110A2">
        <w:rPr>
          <w:color w:val="000000"/>
          <w:lang w:val="hr-HR"/>
        </w:rPr>
        <w:t>( bez oznake modela )</w:t>
      </w:r>
      <w:r w:rsidR="00F2266F">
        <w:rPr>
          <w:color w:val="000000"/>
          <w:lang w:val="hr-HR"/>
        </w:rPr>
        <w:t xml:space="preserve">, te </w:t>
      </w:r>
      <w:r w:rsidR="00FB4DB2" w:rsidRPr="007756C9">
        <w:rPr>
          <w:color w:val="000000"/>
          <w:lang w:val="hr-HR"/>
        </w:rPr>
        <w:t>potvrdu o uplati dostave u sudski spis</w:t>
      </w:r>
      <w:r w:rsidR="00F2266F">
        <w:rPr>
          <w:color w:val="000000"/>
          <w:lang w:val="hr-HR"/>
        </w:rPr>
        <w:t xml:space="preserve"> posl. br.  7 St-</w:t>
      </w:r>
      <w:r w:rsidR="00074D8E">
        <w:rPr>
          <w:color w:val="000000"/>
          <w:lang w:val="hr-HR"/>
        </w:rPr>
        <w:t>87</w:t>
      </w:r>
      <w:r w:rsidR="00F2266F">
        <w:rPr>
          <w:color w:val="000000"/>
          <w:lang w:val="hr-HR"/>
        </w:rPr>
        <w:t>/15</w:t>
      </w:r>
      <w:r w:rsidR="00FB4DB2" w:rsidRPr="007756C9">
        <w:rPr>
          <w:color w:val="000000"/>
          <w:lang w:val="hr-HR"/>
        </w:rPr>
        <w:t>.</w:t>
      </w:r>
    </w:p>
    <w:p w:rsidRDefault="00762B74" w:rsidP="00762B74" w:rsidR="00762B74">
      <w:pPr>
        <w:pStyle w:val="Bezproreda"/>
        <w:jc w:val="both"/>
      </w:pPr>
    </w:p>
    <w:p w:rsidRDefault="00762B74" w:rsidP="00762B74" w:rsidR="00FB4DB2" w:rsidRPr="007756C9">
      <w:pPr>
        <w:pStyle w:val="Bezproreda"/>
        <w:jc w:val="both"/>
      </w:pPr>
      <w:r>
        <w:t xml:space="preserve">II    </w:t>
      </w:r>
      <w:r w:rsidRPr="00762B74">
        <w:t xml:space="preserve">Ako </w:t>
      </w:r>
      <w:r>
        <w:t xml:space="preserve">pozvane </w:t>
      </w:r>
      <w:r w:rsidRPr="00762B74">
        <w:t>osobe</w:t>
      </w:r>
      <w:r>
        <w:t xml:space="preserve"> </w:t>
      </w:r>
      <w:r w:rsidRPr="00762B74">
        <w:t>ne predujme traženi iznos, sud će donijeti rješenje o otvaranju i zaključenju stečajnoga postupka.</w:t>
      </w:r>
    </w:p>
    <w:p w:rsidRDefault="00762B74" w:rsidP="00762B74" w:rsidR="00762B74">
      <w:pPr>
        <w:pStyle w:val="Bezproreda"/>
        <w:jc w:val="both"/>
        <w:rPr>
          <w:color w:val="000000"/>
        </w:rPr>
      </w:pPr>
    </w:p>
    <w:p w:rsidRDefault="00762B74" w:rsidP="00762B74" w:rsidR="00762B74">
      <w:pPr>
        <w:pStyle w:val="Bezproreda"/>
        <w:jc w:val="both"/>
      </w:pPr>
      <w:r>
        <w:rPr>
          <w:color w:val="000000"/>
        </w:rPr>
        <w:t>II</w:t>
      </w:r>
      <w:r>
        <w:t>I</w:t>
      </w:r>
      <w:r w:rsidRPr="007756C9">
        <w:t xml:space="preserve">     Ovo rješenje će se objaviti u </w:t>
      </w:r>
      <w:r>
        <w:t>na mrežnoj stranici e-oglasne ploče suda.</w:t>
      </w:r>
      <w:r w:rsidR="002F6E63">
        <w:t xml:space="preserve"> </w:t>
      </w:r>
      <w:r w:rsidR="002F6E63" w:rsidRPr="002F6E63">
        <w:t>Dostava se smatra obavljenom istekom osmoga dana od dana objave pismena na mrežnoj stranici e-</w:t>
      </w:r>
      <w:r w:rsidR="002F6E63">
        <w:t>o</w:t>
      </w:r>
      <w:r w:rsidR="002F6E63" w:rsidRPr="002F6E63">
        <w:t>glasn</w:t>
      </w:r>
      <w:r w:rsidR="002F6E63">
        <w:t>e</w:t>
      </w:r>
      <w:r w:rsidR="002F6E63" w:rsidRPr="002F6E63">
        <w:t xml:space="preserve"> ploč</w:t>
      </w:r>
      <w:r w:rsidR="002F6E63">
        <w:t>e</w:t>
      </w:r>
      <w:r w:rsidR="002F6E63" w:rsidRPr="002F6E63">
        <w:t xml:space="preserve"> suda.</w:t>
      </w:r>
    </w:p>
    <w:p w:rsidRDefault="00FB6528" w:rsidP="00FB4DB2" w:rsidR="00FB6528">
      <w:pPr>
        <w:jc w:val="center"/>
        <w:rPr>
          <w:szCs w:val="24"/>
          <w:lang w:val="hr-HR"/>
        </w:rPr>
      </w:pPr>
    </w:p>
    <w:p w:rsidRDefault="00FB49B7" w:rsidP="00FB4DB2" w:rsidR="00FB49B7" w:rsidRPr="007756C9">
      <w:pPr>
        <w:jc w:val="center"/>
        <w:rPr>
          <w:szCs w:val="24"/>
          <w:lang w:val="hr-HR"/>
        </w:rPr>
      </w:pPr>
    </w:p>
    <w:p w:rsidRDefault="004543C4" w:rsidP="00FB4DB2" w:rsidR="00A61D06" w:rsidRPr="007756C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Obrazloženje </w:t>
      </w:r>
    </w:p>
    <w:p w:rsidRDefault="004543C4" w:rsidP="004543C4" w:rsidR="004543C4">
      <w:pPr>
        <w:jc w:val="both"/>
        <w:rPr>
          <w:szCs w:val="24"/>
          <w:lang w:val="hr-HR"/>
        </w:rPr>
      </w:pPr>
    </w:p>
    <w:p w:rsidRDefault="00FB49B7" w:rsidP="004543C4" w:rsidR="00FB49B7">
      <w:pPr>
        <w:jc w:val="both"/>
        <w:rPr>
          <w:szCs w:val="24"/>
          <w:lang w:val="hr-HR"/>
        </w:rPr>
      </w:pPr>
    </w:p>
    <w:p w:rsidRDefault="00074D8E" w:rsidP="004543C4" w:rsidR="00074D8E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Tijekom prethodnog postupka iz financijskih izvješća dužnika ( list </w:t>
      </w:r>
      <w:r w:rsidR="00F94FEB">
        <w:rPr>
          <w:szCs w:val="24"/>
          <w:lang w:val="hr-HR"/>
        </w:rPr>
        <w:t>5</w:t>
      </w:r>
      <w:r>
        <w:rPr>
          <w:szCs w:val="24"/>
          <w:lang w:val="hr-HR"/>
        </w:rPr>
        <w:t>-</w:t>
      </w:r>
      <w:r w:rsidR="00F94FEB">
        <w:rPr>
          <w:szCs w:val="24"/>
          <w:lang w:val="hr-HR"/>
        </w:rPr>
        <w:t>22</w:t>
      </w:r>
      <w:r>
        <w:rPr>
          <w:szCs w:val="24"/>
          <w:lang w:val="hr-HR"/>
        </w:rPr>
        <w:t xml:space="preserve"> spisa ) utvrđeno je da je dužnik</w:t>
      </w:r>
      <w:r w:rsidR="00F94FEB">
        <w:rPr>
          <w:szCs w:val="24"/>
          <w:lang w:val="hr-HR"/>
        </w:rPr>
        <w:t xml:space="preserve"> na dan 31. prosinca </w:t>
      </w:r>
      <w:r>
        <w:rPr>
          <w:szCs w:val="24"/>
          <w:lang w:val="hr-HR"/>
        </w:rPr>
        <w:t>2013. imao imovinu neznatne vrijednosti</w:t>
      </w:r>
      <w:r w:rsidR="00F94FEB">
        <w:rPr>
          <w:szCs w:val="24"/>
          <w:lang w:val="hr-HR"/>
        </w:rPr>
        <w:t xml:space="preserve">, te  da osobe koje vode poslove društva nisu podnijele sudu izvješće o </w:t>
      </w:r>
      <w:r w:rsidR="00F94FEB" w:rsidRPr="00F94FEB">
        <w:rPr>
          <w:szCs w:val="24"/>
          <w:lang w:val="hr-HR"/>
        </w:rPr>
        <w:t xml:space="preserve">financijsko-gospodarskom stanju dužnika, </w:t>
      </w:r>
      <w:r w:rsidR="00F94FEB">
        <w:rPr>
          <w:szCs w:val="24"/>
          <w:lang w:val="hr-HR"/>
        </w:rPr>
        <w:t>ni popis imovine</w:t>
      </w:r>
      <w:r w:rsidR="00F94FEB" w:rsidRPr="00F94FEB">
        <w:rPr>
          <w:szCs w:val="24"/>
          <w:lang w:val="hr-HR"/>
        </w:rPr>
        <w:t>.</w:t>
      </w:r>
      <w:r w:rsidR="00F94FEB">
        <w:rPr>
          <w:szCs w:val="24"/>
          <w:lang w:val="hr-HR"/>
        </w:rPr>
        <w:t xml:space="preserve">  </w:t>
      </w:r>
    </w:p>
    <w:p w:rsidRDefault="00F94FEB" w:rsidP="004543C4" w:rsidR="00F94FEB">
      <w:pPr>
        <w:ind w:firstLine="720"/>
        <w:jc w:val="both"/>
        <w:rPr>
          <w:szCs w:val="24"/>
          <w:lang w:val="hr-HR"/>
        </w:rPr>
      </w:pPr>
    </w:p>
    <w:p w:rsidRDefault="004543C4" w:rsidP="004543C4" w:rsidR="004543C4">
      <w:pPr>
        <w:ind w:firstLine="720"/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lastRenderedPageBreak/>
        <w:t>O</w:t>
      </w:r>
      <w:r w:rsidR="002B551B" w:rsidRPr="007756C9">
        <w:rPr>
          <w:szCs w:val="24"/>
          <w:lang w:val="hr-HR"/>
        </w:rPr>
        <w:t>d</w:t>
      </w:r>
      <w:r w:rsidRPr="007756C9">
        <w:rPr>
          <w:szCs w:val="24"/>
          <w:lang w:val="hr-HR"/>
        </w:rPr>
        <w:t xml:space="preserve">redbom članka </w:t>
      </w:r>
      <w:r w:rsidR="00E10F7C">
        <w:rPr>
          <w:szCs w:val="24"/>
          <w:lang w:val="hr-HR"/>
        </w:rPr>
        <w:t>132</w:t>
      </w:r>
      <w:r w:rsidRPr="007756C9">
        <w:rPr>
          <w:szCs w:val="24"/>
          <w:lang w:val="hr-HR"/>
        </w:rPr>
        <w:t xml:space="preserve">. stavak 1. </w:t>
      </w:r>
      <w:r w:rsidR="007756C9">
        <w:rPr>
          <w:szCs w:val="24"/>
          <w:lang w:val="hr-HR"/>
        </w:rPr>
        <w:t xml:space="preserve"> </w:t>
      </w:r>
      <w:r w:rsidR="007756C9" w:rsidRPr="00A15F9E">
        <w:rPr>
          <w:szCs w:val="24"/>
        </w:rPr>
        <w:t xml:space="preserve">Stečajnog zakona ( „Narodne novine“ broj </w:t>
      </w:r>
      <w:r w:rsidR="00E10F7C">
        <w:rPr>
          <w:szCs w:val="24"/>
        </w:rPr>
        <w:t>71/15</w:t>
      </w:r>
      <w:r w:rsidR="007756C9" w:rsidRPr="00A15F9E">
        <w:rPr>
          <w:szCs w:val="24"/>
        </w:rPr>
        <w:t>, u daljnjem tekstu SZ</w:t>
      </w:r>
      <w:r w:rsidR="007756C9">
        <w:rPr>
          <w:szCs w:val="24"/>
        </w:rPr>
        <w:t xml:space="preserve"> </w:t>
      </w:r>
      <w:r w:rsidR="007756C9" w:rsidRPr="00A15F9E">
        <w:rPr>
          <w:szCs w:val="24"/>
        </w:rPr>
        <w:t>)</w:t>
      </w:r>
      <w:r w:rsidRPr="007756C9">
        <w:rPr>
          <w:szCs w:val="24"/>
          <w:lang w:val="hr-HR"/>
        </w:rPr>
        <w:t xml:space="preserve"> propisano je da ako </w:t>
      </w:r>
      <w:r w:rsidR="00F909AF" w:rsidRPr="00F909AF">
        <w:rPr>
          <w:szCs w:val="24"/>
          <w:lang w:val="hr-HR"/>
        </w:rPr>
        <w:t>prije otvaranja stečajnoga postupka sud utvrdi da imovina dužnika koja bi ušla u stečajnu masu nije dovoljna ni za namirenje troškova toga postupka ili je neznatne vrijednosti,</w:t>
      </w:r>
      <w:r w:rsidR="00F909AF">
        <w:rPr>
          <w:szCs w:val="24"/>
          <w:lang w:val="hr-HR"/>
        </w:rPr>
        <w:t xml:space="preserve"> </w:t>
      </w:r>
      <w:r w:rsidR="00F909AF" w:rsidRPr="00F909AF">
        <w:rPr>
          <w:szCs w:val="24"/>
          <w:lang w:val="hr-HR"/>
        </w:rPr>
        <w:t>rješenjem će pozvati osobe koje imaju pravni interes za provedbom stečajnoga postupaka da u roku od 15 dana uplate predujam za namirenje troškova prethodnoga i otvorenoga stečajnog postupka</w:t>
      </w:r>
      <w:r w:rsidR="00F909AF">
        <w:rPr>
          <w:szCs w:val="24"/>
          <w:lang w:val="hr-HR"/>
        </w:rPr>
        <w:t>.</w:t>
      </w:r>
      <w:r w:rsidR="00762B74">
        <w:rPr>
          <w:szCs w:val="24"/>
          <w:lang w:val="hr-HR"/>
        </w:rPr>
        <w:t xml:space="preserve"> Nadalje, u stavku 2. istog članka propisano </w:t>
      </w:r>
      <w:r w:rsidR="006C285D">
        <w:rPr>
          <w:szCs w:val="24"/>
          <w:lang w:val="hr-HR"/>
        </w:rPr>
        <w:t xml:space="preserve">je </w:t>
      </w:r>
      <w:r w:rsidR="00762B74">
        <w:rPr>
          <w:szCs w:val="24"/>
          <w:lang w:val="hr-HR"/>
        </w:rPr>
        <w:t>da a</w:t>
      </w:r>
      <w:r w:rsidR="00762B74" w:rsidRPr="00762B74">
        <w:rPr>
          <w:szCs w:val="24"/>
          <w:lang w:val="hr-HR"/>
        </w:rPr>
        <w:t xml:space="preserve">ko osobe iz stavka 1. </w:t>
      </w:r>
      <w:r w:rsidR="00762B74">
        <w:rPr>
          <w:szCs w:val="24"/>
          <w:lang w:val="hr-HR"/>
        </w:rPr>
        <w:t xml:space="preserve">tog </w:t>
      </w:r>
      <w:r w:rsidR="00762B74" w:rsidRPr="00762B74">
        <w:rPr>
          <w:szCs w:val="24"/>
          <w:lang w:val="hr-HR"/>
        </w:rPr>
        <w:t xml:space="preserve">članka ne predujme traženi iznos, </w:t>
      </w:r>
      <w:r w:rsidR="00762B74">
        <w:rPr>
          <w:szCs w:val="24"/>
          <w:lang w:val="hr-HR"/>
        </w:rPr>
        <w:t xml:space="preserve">da će </w:t>
      </w:r>
      <w:r w:rsidR="00762B74" w:rsidRPr="00762B74">
        <w:rPr>
          <w:szCs w:val="24"/>
          <w:lang w:val="hr-HR"/>
        </w:rPr>
        <w:t xml:space="preserve">sud donijeti rješenje o otvaranju i zaključenju stečajnoga postupka. </w:t>
      </w:r>
      <w:r w:rsidR="00762B74">
        <w:rPr>
          <w:szCs w:val="24"/>
          <w:lang w:val="hr-HR"/>
        </w:rPr>
        <w:t xml:space="preserve"> </w:t>
      </w:r>
    </w:p>
    <w:p w:rsidRDefault="00FA22C3" w:rsidP="004543C4" w:rsidR="00FA22C3">
      <w:pPr>
        <w:ind w:firstLine="720"/>
        <w:jc w:val="both"/>
        <w:rPr>
          <w:szCs w:val="24"/>
          <w:lang w:val="hr-HR"/>
        </w:rPr>
      </w:pPr>
    </w:p>
    <w:p w:rsidRDefault="00F94FEB" w:rsidP="004543C4" w:rsidR="002E0150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Osnovan je za pretpostaviti da </w:t>
      </w:r>
      <w:r w:rsidRPr="00F94FEB">
        <w:rPr>
          <w:szCs w:val="24"/>
          <w:lang w:val="hr-HR"/>
        </w:rPr>
        <w:t>bi</w:t>
      </w:r>
      <w:r>
        <w:rPr>
          <w:szCs w:val="24"/>
          <w:lang w:val="hr-HR"/>
        </w:rPr>
        <w:t xml:space="preserve"> predvidivi troškovi stečajnog postupka </w:t>
      </w:r>
      <w:r w:rsidR="00686B59">
        <w:rPr>
          <w:szCs w:val="24"/>
          <w:lang w:val="hr-HR"/>
        </w:rPr>
        <w:t xml:space="preserve">iznosili </w:t>
      </w:r>
      <w:r w:rsidR="002E0150">
        <w:rPr>
          <w:szCs w:val="24"/>
          <w:lang w:val="hr-HR"/>
        </w:rPr>
        <w:t>24</w:t>
      </w:r>
      <w:r w:rsidRPr="00F94FEB">
        <w:rPr>
          <w:szCs w:val="24"/>
          <w:lang w:val="hr-HR"/>
        </w:rPr>
        <w:t xml:space="preserve">.000,00 kn, </w:t>
      </w:r>
      <w:r>
        <w:rPr>
          <w:szCs w:val="24"/>
          <w:lang w:val="hr-HR"/>
        </w:rPr>
        <w:t xml:space="preserve">i to na ime </w:t>
      </w:r>
      <w:r w:rsidRPr="00F94FEB">
        <w:rPr>
          <w:szCs w:val="24"/>
          <w:lang w:val="hr-HR"/>
        </w:rPr>
        <w:t>bankovn</w:t>
      </w:r>
      <w:r>
        <w:rPr>
          <w:szCs w:val="24"/>
          <w:lang w:val="hr-HR"/>
        </w:rPr>
        <w:t xml:space="preserve">ih </w:t>
      </w:r>
      <w:r w:rsidRPr="00F94FEB">
        <w:rPr>
          <w:szCs w:val="24"/>
          <w:lang w:val="hr-HR"/>
        </w:rPr>
        <w:t>uslug</w:t>
      </w:r>
      <w:r>
        <w:rPr>
          <w:szCs w:val="24"/>
          <w:lang w:val="hr-HR"/>
        </w:rPr>
        <w:t>a</w:t>
      </w:r>
      <w:r w:rsidRPr="00F94FEB">
        <w:rPr>
          <w:szCs w:val="24"/>
          <w:lang w:val="hr-HR"/>
        </w:rPr>
        <w:t>, uslug</w:t>
      </w:r>
      <w:r>
        <w:rPr>
          <w:szCs w:val="24"/>
          <w:lang w:val="hr-HR"/>
        </w:rPr>
        <w:t>a</w:t>
      </w:r>
      <w:r w:rsidRPr="00F94FEB">
        <w:rPr>
          <w:szCs w:val="24"/>
          <w:lang w:val="hr-HR"/>
        </w:rPr>
        <w:t xml:space="preserve"> platnog prometa, pristojb</w:t>
      </w:r>
      <w:r>
        <w:rPr>
          <w:szCs w:val="24"/>
          <w:lang w:val="hr-HR"/>
        </w:rPr>
        <w:t>i</w:t>
      </w:r>
      <w:r w:rsidRPr="00F94FEB">
        <w:rPr>
          <w:szCs w:val="24"/>
          <w:lang w:val="hr-HR"/>
        </w:rPr>
        <w:t>,  poštansk</w:t>
      </w:r>
      <w:r w:rsidR="002E0150">
        <w:rPr>
          <w:szCs w:val="24"/>
          <w:lang w:val="hr-HR"/>
        </w:rPr>
        <w:t>ih</w:t>
      </w:r>
      <w:r w:rsidRPr="00F94FEB">
        <w:rPr>
          <w:szCs w:val="24"/>
          <w:lang w:val="hr-HR"/>
        </w:rPr>
        <w:t xml:space="preserve"> troškov</w:t>
      </w:r>
      <w:r w:rsidR="002E0150">
        <w:rPr>
          <w:szCs w:val="24"/>
          <w:lang w:val="hr-HR"/>
        </w:rPr>
        <w:t>a</w:t>
      </w:r>
      <w:r w:rsidRPr="00F94FEB">
        <w:rPr>
          <w:szCs w:val="24"/>
          <w:lang w:val="hr-HR"/>
        </w:rPr>
        <w:t xml:space="preserve"> u iznosu od </w:t>
      </w:r>
      <w:r>
        <w:rPr>
          <w:szCs w:val="24"/>
          <w:lang w:val="hr-HR"/>
        </w:rPr>
        <w:t>3</w:t>
      </w:r>
      <w:r w:rsidRPr="00F94FEB">
        <w:rPr>
          <w:szCs w:val="24"/>
          <w:lang w:val="hr-HR"/>
        </w:rPr>
        <w:t xml:space="preserve">.000,00 kn, trošak knjigovodstvenih usluga u iznosu </w:t>
      </w:r>
      <w:r w:rsidR="002E0150">
        <w:rPr>
          <w:szCs w:val="24"/>
          <w:lang w:val="hr-HR"/>
        </w:rPr>
        <w:t>4</w:t>
      </w:r>
      <w:r w:rsidRPr="00F94FEB">
        <w:rPr>
          <w:szCs w:val="24"/>
          <w:lang w:val="hr-HR"/>
        </w:rPr>
        <w:t xml:space="preserve">.000,00 kn, trošak </w:t>
      </w:r>
      <w:r>
        <w:rPr>
          <w:szCs w:val="24"/>
          <w:lang w:val="hr-HR"/>
        </w:rPr>
        <w:t>popisa</w:t>
      </w:r>
      <w:r w:rsidR="002E0150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Pr="00F94FEB">
        <w:rPr>
          <w:szCs w:val="24"/>
          <w:lang w:val="hr-HR"/>
        </w:rPr>
        <w:t>pr</w:t>
      </w:r>
      <w:r>
        <w:rPr>
          <w:szCs w:val="24"/>
          <w:lang w:val="hr-HR"/>
        </w:rPr>
        <w:t>o</w:t>
      </w:r>
      <w:r w:rsidRPr="00F94FEB">
        <w:rPr>
          <w:szCs w:val="24"/>
          <w:lang w:val="hr-HR"/>
        </w:rPr>
        <w:t xml:space="preserve">cjene </w:t>
      </w:r>
      <w:r w:rsidR="002E0150">
        <w:rPr>
          <w:szCs w:val="24"/>
          <w:lang w:val="hr-HR"/>
        </w:rPr>
        <w:t xml:space="preserve">i unovčenja </w:t>
      </w:r>
      <w:r>
        <w:rPr>
          <w:szCs w:val="24"/>
          <w:lang w:val="hr-HR"/>
        </w:rPr>
        <w:t xml:space="preserve">imovine </w:t>
      </w:r>
      <w:r w:rsidRPr="00F94FEB">
        <w:rPr>
          <w:szCs w:val="24"/>
          <w:lang w:val="hr-HR"/>
        </w:rPr>
        <w:t xml:space="preserve">u iznosu od </w:t>
      </w:r>
      <w:r w:rsidR="002E0150">
        <w:rPr>
          <w:szCs w:val="24"/>
          <w:lang w:val="hr-HR"/>
        </w:rPr>
        <w:t>5</w:t>
      </w:r>
      <w:r w:rsidRPr="00F94FEB">
        <w:rPr>
          <w:szCs w:val="24"/>
          <w:lang w:val="hr-HR"/>
        </w:rPr>
        <w:t xml:space="preserve">.000,00 kn, </w:t>
      </w:r>
      <w:r w:rsidR="002E0150">
        <w:rPr>
          <w:szCs w:val="24"/>
          <w:lang w:val="hr-HR"/>
        </w:rPr>
        <w:t xml:space="preserve">te </w:t>
      </w:r>
      <w:r w:rsidRPr="00F94FEB">
        <w:rPr>
          <w:szCs w:val="24"/>
          <w:lang w:val="hr-HR"/>
        </w:rPr>
        <w:t xml:space="preserve">naknada stvarnih troškova </w:t>
      </w:r>
      <w:r w:rsidR="002E0150">
        <w:rPr>
          <w:szCs w:val="24"/>
          <w:lang w:val="hr-HR"/>
        </w:rPr>
        <w:t>i</w:t>
      </w:r>
      <w:r w:rsidRPr="00F94FEB">
        <w:rPr>
          <w:szCs w:val="24"/>
          <w:lang w:val="hr-HR"/>
        </w:rPr>
        <w:t xml:space="preserve"> nagrad</w:t>
      </w:r>
      <w:r w:rsidR="002E0150">
        <w:rPr>
          <w:szCs w:val="24"/>
          <w:lang w:val="hr-HR"/>
        </w:rPr>
        <w:t>a</w:t>
      </w:r>
      <w:r w:rsidRPr="00F94FEB">
        <w:rPr>
          <w:szCs w:val="24"/>
          <w:lang w:val="hr-HR"/>
        </w:rPr>
        <w:t xml:space="preserve"> stečajnom upravitelju u iznosu 12.000,00 kn</w:t>
      </w:r>
      <w:r w:rsidR="002E0150">
        <w:rPr>
          <w:szCs w:val="24"/>
          <w:lang w:val="hr-HR"/>
        </w:rPr>
        <w:t>.</w:t>
      </w:r>
    </w:p>
    <w:p w:rsidRDefault="00F94FEB" w:rsidP="004543C4" w:rsidR="00F94FEB">
      <w:pPr>
        <w:ind w:firstLine="720"/>
        <w:jc w:val="both"/>
        <w:rPr>
          <w:szCs w:val="24"/>
          <w:lang w:val="hr-HR"/>
        </w:rPr>
      </w:pPr>
      <w:r w:rsidRPr="00F94FEB">
        <w:rPr>
          <w:szCs w:val="24"/>
          <w:lang w:val="hr-HR"/>
        </w:rPr>
        <w:t xml:space="preserve">  </w:t>
      </w:r>
    </w:p>
    <w:p w:rsidRDefault="002B551B" w:rsidP="00F94FEB" w:rsidR="00D7440D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ab/>
      </w:r>
      <w:r w:rsidR="00D7440D">
        <w:rPr>
          <w:szCs w:val="24"/>
          <w:lang w:val="hr-HR"/>
        </w:rPr>
        <w:t>Stoga, k</w:t>
      </w:r>
      <w:r w:rsidR="00FA22C3">
        <w:rPr>
          <w:szCs w:val="24"/>
          <w:lang w:val="hr-HR"/>
        </w:rPr>
        <w:t xml:space="preserve">ako je iz tijekom prethodnog postupka </w:t>
      </w:r>
      <w:r w:rsidR="00762B74">
        <w:rPr>
          <w:szCs w:val="24"/>
          <w:lang w:val="hr-HR"/>
        </w:rPr>
        <w:t>utvr</w:t>
      </w:r>
      <w:r w:rsidR="00FA22C3">
        <w:rPr>
          <w:szCs w:val="24"/>
          <w:lang w:val="hr-HR"/>
        </w:rPr>
        <w:t xml:space="preserve">đeno da </w:t>
      </w:r>
      <w:r w:rsidR="00762B74" w:rsidRPr="00F909AF">
        <w:rPr>
          <w:szCs w:val="24"/>
          <w:lang w:val="hr-HR"/>
        </w:rPr>
        <w:t>imovina dužnika koja bi ušla u stečajnu masu nije dovoljna ni za namirenje troškova postupka</w:t>
      </w:r>
      <w:r w:rsidR="002F6E63">
        <w:rPr>
          <w:szCs w:val="24"/>
          <w:lang w:val="hr-HR"/>
        </w:rPr>
        <w:t>,</w:t>
      </w:r>
      <w:r w:rsidR="00762B74">
        <w:rPr>
          <w:szCs w:val="24"/>
          <w:lang w:val="hr-HR"/>
        </w:rPr>
        <w:t xml:space="preserve"> valjalo </w:t>
      </w:r>
      <w:r w:rsidR="006C285D">
        <w:rPr>
          <w:szCs w:val="24"/>
          <w:lang w:val="hr-HR"/>
        </w:rPr>
        <w:t xml:space="preserve">je </w:t>
      </w:r>
      <w:r w:rsidR="00675ACF">
        <w:rPr>
          <w:szCs w:val="24"/>
          <w:lang w:val="hr-HR"/>
        </w:rPr>
        <w:t xml:space="preserve">primjenom </w:t>
      </w:r>
      <w:r w:rsidR="00762B74">
        <w:rPr>
          <w:szCs w:val="24"/>
          <w:lang w:val="hr-HR"/>
        </w:rPr>
        <w:t xml:space="preserve">navedenih odredbi članka 132. </w:t>
      </w:r>
      <w:r w:rsidR="00D7440D">
        <w:rPr>
          <w:szCs w:val="24"/>
          <w:lang w:val="hr-HR"/>
        </w:rPr>
        <w:t xml:space="preserve">stavak 1. </w:t>
      </w:r>
      <w:r w:rsidR="00762B74">
        <w:rPr>
          <w:szCs w:val="24"/>
          <w:lang w:val="hr-HR"/>
        </w:rPr>
        <w:t>SZ</w:t>
      </w:r>
      <w:r w:rsidR="00D7440D">
        <w:rPr>
          <w:szCs w:val="24"/>
          <w:lang w:val="hr-HR"/>
        </w:rPr>
        <w:t xml:space="preserve"> odlučiti kao pod točkom I. izreke ovog rješenja.</w:t>
      </w:r>
    </w:p>
    <w:p w:rsidRDefault="00D7440D" w:rsidP="005167BD" w:rsidR="00D7440D">
      <w:pPr>
        <w:ind w:firstLine="720"/>
        <w:jc w:val="both"/>
        <w:rPr>
          <w:szCs w:val="24"/>
          <w:lang w:val="hr-HR"/>
        </w:rPr>
      </w:pPr>
    </w:p>
    <w:p w:rsidRDefault="00D7440D" w:rsidP="005167BD" w:rsidR="00762B74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Osobe koje imaju pravni interes da se nad dužnikom otvori stečajni postupak  upozorene su na pravne posljedice ako ne uplate predujam na osnovu odredbe stavka 2. istog članka </w:t>
      </w:r>
      <w:r w:rsidR="00762B74">
        <w:rPr>
          <w:szCs w:val="24"/>
          <w:lang w:val="hr-HR"/>
        </w:rPr>
        <w:t xml:space="preserve"> pod </w:t>
      </w:r>
      <w:r>
        <w:rPr>
          <w:szCs w:val="24"/>
          <w:lang w:val="hr-HR"/>
        </w:rPr>
        <w:t>to</w:t>
      </w:r>
      <w:r w:rsidR="00762B74">
        <w:rPr>
          <w:szCs w:val="24"/>
          <w:lang w:val="hr-HR"/>
        </w:rPr>
        <w:t xml:space="preserve">čkom  II izreke ovog rješenja. </w:t>
      </w:r>
    </w:p>
    <w:p w:rsidRDefault="00762B74" w:rsidP="00B644FF" w:rsidR="00762B74">
      <w:pPr>
        <w:jc w:val="both"/>
        <w:rPr>
          <w:szCs w:val="24"/>
          <w:lang w:val="hr-HR"/>
        </w:rPr>
      </w:pPr>
    </w:p>
    <w:p w:rsidRDefault="00762B74" w:rsidP="00762B74" w:rsidR="00D07C57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Sukladno odredbi članaka </w:t>
      </w:r>
      <w:r w:rsidR="002F6E63">
        <w:rPr>
          <w:szCs w:val="24"/>
          <w:lang w:val="hr-HR"/>
        </w:rPr>
        <w:t xml:space="preserve">12. stavak 1. i 2., te članka </w:t>
      </w:r>
      <w:r>
        <w:rPr>
          <w:szCs w:val="24"/>
          <w:lang w:val="hr-HR"/>
        </w:rPr>
        <w:t xml:space="preserve">132. stavak 3. SZ određeno je </w:t>
      </w:r>
      <w:r w:rsidR="00717BCE">
        <w:rPr>
          <w:szCs w:val="24"/>
          <w:lang w:val="hr-HR"/>
        </w:rPr>
        <w:t>kao pod točkom III izreke ovog rješenja.</w:t>
      </w:r>
    </w:p>
    <w:p w:rsidRDefault="00717BCE" w:rsidP="00762B74" w:rsidR="00717BCE" w:rsidRPr="007756C9">
      <w:pPr>
        <w:ind w:firstLine="720"/>
        <w:jc w:val="both"/>
        <w:rPr>
          <w:szCs w:val="24"/>
          <w:lang w:val="hr-HR"/>
        </w:rPr>
      </w:pPr>
    </w:p>
    <w:p w:rsidRDefault="00FB4DB2" w:rsidP="00717BCE" w:rsidR="004543C4" w:rsidRPr="007756C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Dana, </w:t>
      </w:r>
      <w:r w:rsidR="00F94FEB">
        <w:rPr>
          <w:szCs w:val="24"/>
        </w:rPr>
        <w:t>20. rujna 2016</w:t>
      </w:r>
      <w:r w:rsidR="009018E6" w:rsidRPr="007756C9">
        <w:rPr>
          <w:szCs w:val="24"/>
          <w:lang w:val="hr-HR"/>
        </w:rPr>
        <w:t>.</w:t>
      </w:r>
    </w:p>
    <w:p w:rsidRDefault="004543C4" w:rsidP="004543C4" w:rsidR="004543C4" w:rsidRPr="007756C9">
      <w:pPr>
        <w:ind w:firstLine="720"/>
        <w:jc w:val="center"/>
        <w:rPr>
          <w:szCs w:val="24"/>
          <w:lang w:val="hr-HR"/>
        </w:rPr>
      </w:pPr>
    </w:p>
    <w:p w:rsidRDefault="004543C4" w:rsidP="004543C4" w:rsidR="00FB4DB2" w:rsidRPr="007756C9">
      <w:pPr>
        <w:ind w:firstLine="720"/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                                                                                            </w:t>
      </w:r>
      <w:r w:rsidR="003B6C29" w:rsidRPr="007756C9">
        <w:rPr>
          <w:szCs w:val="24"/>
          <w:lang w:val="hr-HR"/>
        </w:rPr>
        <w:t xml:space="preserve">                </w:t>
      </w:r>
      <w:r w:rsidRPr="007756C9">
        <w:rPr>
          <w:szCs w:val="24"/>
          <w:lang w:val="hr-HR"/>
        </w:rPr>
        <w:t xml:space="preserve">   </w:t>
      </w:r>
      <w:r w:rsidR="00C97E66">
        <w:rPr>
          <w:szCs w:val="24"/>
          <w:lang w:val="hr-HR"/>
        </w:rPr>
        <w:t>Sudac</w:t>
      </w:r>
    </w:p>
    <w:p w:rsidRDefault="00FB4DB2" w:rsidP="00FB4DB2" w:rsidR="00FB4DB2" w:rsidRPr="007756C9">
      <w:pPr>
        <w:ind w:firstLine="720"/>
        <w:jc w:val="right"/>
        <w:rPr>
          <w:szCs w:val="24"/>
          <w:lang w:val="hr-HR"/>
        </w:rPr>
      </w:pPr>
    </w:p>
    <w:p w:rsidRDefault="00FB4DB2" w:rsidP="00FB4DB2" w:rsidR="00FB4DB2" w:rsidRPr="007756C9">
      <w:pPr>
        <w:ind w:firstLine="720"/>
        <w:jc w:val="right"/>
        <w:rPr>
          <w:szCs w:val="24"/>
          <w:lang w:val="hr-HR"/>
        </w:rPr>
      </w:pPr>
      <w:r w:rsidRPr="007756C9">
        <w:rPr>
          <w:szCs w:val="24"/>
          <w:lang w:val="hr-HR"/>
        </w:rPr>
        <w:t>Liljana Ugrin</w:t>
      </w:r>
    </w:p>
    <w:p w:rsidRDefault="00FB4DB2" w:rsidP="00FB4DB2" w:rsidR="00FB4DB2">
      <w:pPr>
        <w:ind w:firstLine="720"/>
        <w:jc w:val="both"/>
        <w:rPr>
          <w:szCs w:val="24"/>
          <w:lang w:val="hr-HR"/>
        </w:rPr>
      </w:pPr>
    </w:p>
    <w:p w:rsidRDefault="00FB49B7" w:rsidP="00FB4DB2" w:rsidR="00FB49B7" w:rsidRPr="007756C9">
      <w:pPr>
        <w:ind w:firstLine="720"/>
        <w:jc w:val="both"/>
        <w:rPr>
          <w:szCs w:val="24"/>
          <w:lang w:val="hr-HR"/>
        </w:rPr>
      </w:pPr>
    </w:p>
    <w:p w:rsidRDefault="004737AC" w:rsidP="00FB4DB2" w:rsidR="004737AC" w:rsidRPr="007756C9">
      <w:pPr>
        <w:jc w:val="both"/>
        <w:rPr>
          <w:szCs w:val="24"/>
          <w:lang w:val="hr-HR"/>
        </w:rPr>
      </w:pPr>
    </w:p>
    <w:p w:rsidRDefault="00FB4DB2" w:rsidP="00FB4DB2" w:rsidR="00FB4DB2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POUKA O PRAVNOM LIJEKU</w:t>
      </w:r>
    </w:p>
    <w:p w:rsidRDefault="00FB4DB2" w:rsidP="00D92A9B" w:rsidR="00D92A9B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Protiv ovog rješenja </w:t>
      </w:r>
      <w:r w:rsidR="00C27115" w:rsidRPr="007756C9">
        <w:rPr>
          <w:szCs w:val="24"/>
          <w:lang w:val="hr-HR"/>
        </w:rPr>
        <w:t>nezadovol</w:t>
      </w:r>
      <w:r w:rsidR="00C97E66">
        <w:rPr>
          <w:szCs w:val="24"/>
          <w:lang w:val="hr-HR"/>
        </w:rPr>
        <w:t xml:space="preserve">jna stranka može izjaviti žalbu </w:t>
      </w:r>
      <w:r w:rsidR="00C97E66" w:rsidRPr="00C97E66">
        <w:rPr>
          <w:szCs w:val="24"/>
          <w:lang w:val="hr-HR"/>
        </w:rPr>
        <w:t>u roku od osam dana od dostave prvostupanjskoga rješenja</w:t>
      </w:r>
      <w:r w:rsidRPr="007756C9">
        <w:rPr>
          <w:szCs w:val="24"/>
          <w:lang w:val="hr-HR"/>
        </w:rPr>
        <w:t xml:space="preserve"> ( članak </w:t>
      </w:r>
      <w:r w:rsidR="00717BCE">
        <w:rPr>
          <w:szCs w:val="24"/>
          <w:lang w:val="hr-HR"/>
        </w:rPr>
        <w:t>19</w:t>
      </w:r>
      <w:r w:rsidR="00D92A9B" w:rsidRPr="007756C9">
        <w:rPr>
          <w:szCs w:val="24"/>
          <w:lang w:val="hr-HR"/>
        </w:rPr>
        <w:t xml:space="preserve">. stavak 1. </w:t>
      </w:r>
      <w:r w:rsidR="00C97E66">
        <w:rPr>
          <w:szCs w:val="24"/>
          <w:lang w:val="hr-HR"/>
        </w:rPr>
        <w:t xml:space="preserve">i 2. </w:t>
      </w:r>
      <w:r w:rsidRPr="007756C9">
        <w:rPr>
          <w:szCs w:val="24"/>
          <w:lang w:val="hr-HR"/>
        </w:rPr>
        <w:t xml:space="preserve">SZ ). </w:t>
      </w:r>
      <w:r w:rsidR="00D92A9B" w:rsidRPr="007756C9">
        <w:rPr>
          <w:szCs w:val="24"/>
          <w:lang w:val="hr-HR"/>
        </w:rPr>
        <w:t>Žalba se podnosi ovom sudu u dva istovjetna primjerka, a o žalbi odlučuje Visoki trgovački sud Republike Hrvatske u Zagrebu.</w:t>
      </w:r>
    </w:p>
    <w:p w:rsidRDefault="002E0150" w:rsidP="00FB4DB2" w:rsidR="002E0150">
      <w:pPr>
        <w:jc w:val="both"/>
        <w:rPr>
          <w:szCs w:val="24"/>
          <w:lang w:val="hr-HR"/>
        </w:rPr>
      </w:pPr>
    </w:p>
    <w:p w:rsidRDefault="002E0150" w:rsidP="00FB4DB2" w:rsidR="002E0150">
      <w:pPr>
        <w:jc w:val="both"/>
        <w:rPr>
          <w:szCs w:val="24"/>
          <w:lang w:val="hr-HR"/>
        </w:rPr>
      </w:pPr>
    </w:p>
    <w:p w:rsidRDefault="003B6C29" w:rsidP="00FB4DB2" w:rsidR="00FB4DB2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DNA</w:t>
      </w:r>
    </w:p>
    <w:p w:rsidRDefault="00FB49B7" w:rsidP="00FB4DB2" w:rsidR="00FB49B7" w:rsidRPr="007756C9">
      <w:pPr>
        <w:jc w:val="both"/>
        <w:rPr>
          <w:szCs w:val="24"/>
          <w:lang w:val="hr-HR"/>
        </w:rPr>
      </w:pPr>
    </w:p>
    <w:p w:rsidRDefault="003B6C29" w:rsidP="00717BCE" w:rsidR="003B6C2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Rješenje  objaviti na </w:t>
      </w:r>
      <w:r w:rsidR="00E10F7C">
        <w:rPr>
          <w:szCs w:val="24"/>
          <w:lang w:val="hr-HR"/>
        </w:rPr>
        <w:t xml:space="preserve">mrežnoj stranici e-oglasne ploče suda </w:t>
      </w:r>
    </w:p>
    <w:p w:rsidRDefault="00FB49B7" w:rsidP="00717BCE" w:rsidR="00FB49B7" w:rsidRPr="007756C9">
      <w:pPr>
        <w:jc w:val="both"/>
        <w:rPr>
          <w:szCs w:val="24"/>
          <w:lang w:val="hr-HR"/>
        </w:rPr>
      </w:pPr>
    </w:p>
    <w:p w:rsidRDefault="003B6C29" w:rsidP="00FB4DB2" w:rsidR="003B6C29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U Rijeci, </w:t>
      </w:r>
      <w:r w:rsidR="002E0150">
        <w:rPr>
          <w:szCs w:val="24"/>
        </w:rPr>
        <w:t>20. rujna 2016</w:t>
      </w:r>
      <w:r w:rsidR="009018E6" w:rsidRPr="007756C9">
        <w:rPr>
          <w:szCs w:val="24"/>
          <w:lang w:val="hr-HR"/>
        </w:rPr>
        <w:t>.</w:t>
      </w:r>
    </w:p>
    <w:sectPr w:rsidSect="002E0150" w:rsidR="003B6C29" w:rsidRPr="007756C9">
      <w:headerReference w:type="default" r:id="rId11"/>
      <w:footerReference w:type="default" r:id="rId12"/>
      <w:pgSz w:h="16840" w:w="11907"/>
      <w:pgMar w:gutter="0" w:footer="720" w:header="720" w:left="1871" w:bottom="1871" w:right="1247" w:top="152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4B7" w:rsidR="006F04B7">
      <w:r>
        <w:separator/>
      </w:r>
    </w:p>
  </w:endnote>
  <w:endnote w:id="0" w:type="continuationSeparator">
    <w:p w:rsidRDefault="006F04B7" w:rsidR="006F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04113841"/>
      <w:docPartObj>
        <w:docPartGallery w:val="Page Numbers (Bottom of Page)"/>
        <w:docPartUnique/>
      </w:docPartObj>
    </w:sdtPr>
    <w:sdtEndPr/>
    <w:sdtContent>
      <w:p w:rsidRDefault="00FB49B7" w:rsidR="00FB49B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30A2" w:rsidRPr="006C30A2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FB49B7" w:rsidR="00FB49B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4B7" w:rsidR="006F04B7">
      <w:r>
        <w:separator/>
      </w:r>
    </w:p>
  </w:footnote>
  <w:footnote w:id="0" w:type="continuationSeparator">
    <w:p w:rsidRDefault="006F04B7" w:rsidR="006F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0CC" w:rsidR="004730CC" w:rsidRPr="003B6C29">
    <w:pPr>
      <w:pStyle w:val="Zaglavlje"/>
      <w:rPr>
        <w:lang w:val="hr-HR"/>
      </w:rPr>
    </w:pPr>
  </w:p>
  <w:p w:rsidRDefault="00B4257C" w:rsidP="00176D1B" w:rsidR="002E0150" w:rsidRPr="003B6C29">
    <w:pPr>
      <w:pStyle w:val="Zaglavlje"/>
      <w:jc w:val="right"/>
      <w:rPr>
        <w:lang w:val="hr-HR"/>
      </w:rPr>
    </w:pPr>
    <w:r w:rsidRPr="00B4257C">
      <w:t>Posl. br. 7 St-</w:t>
    </w:r>
    <w:r>
      <w:t>87</w:t>
    </w:r>
    <w:r w:rsidRPr="00B4257C">
      <w:t>/15-</w:t>
    </w:r>
    <w: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F5A2D"/>
    <w:multiLevelType w:val="hybridMultilevel"/>
    <w:tmpl w:val="BD68C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D11217"/>
    <w:multiLevelType w:val="hybridMultilevel"/>
    <w:tmpl w:val="11703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340"/>
    <w:rsid w:val="000165CE"/>
    <w:rsid w:val="0006704B"/>
    <w:rsid w:val="00074D8E"/>
    <w:rsid w:val="00077E0E"/>
    <w:rsid w:val="000B7F9D"/>
    <w:rsid w:val="000F529C"/>
    <w:rsid w:val="000F6F8D"/>
    <w:rsid w:val="00111C82"/>
    <w:rsid w:val="00120035"/>
    <w:rsid w:val="0014190D"/>
    <w:rsid w:val="00145BDC"/>
    <w:rsid w:val="001475FE"/>
    <w:rsid w:val="00151ECE"/>
    <w:rsid w:val="00176D1B"/>
    <w:rsid w:val="001C6F8A"/>
    <w:rsid w:val="001D4F2D"/>
    <w:rsid w:val="0020002A"/>
    <w:rsid w:val="00204C24"/>
    <w:rsid w:val="00230B3A"/>
    <w:rsid w:val="002354BE"/>
    <w:rsid w:val="00242A76"/>
    <w:rsid w:val="00262B8F"/>
    <w:rsid w:val="0027557F"/>
    <w:rsid w:val="00275B01"/>
    <w:rsid w:val="0027735D"/>
    <w:rsid w:val="00290B49"/>
    <w:rsid w:val="002B551B"/>
    <w:rsid w:val="002B6D85"/>
    <w:rsid w:val="002C2816"/>
    <w:rsid w:val="002C6C01"/>
    <w:rsid w:val="002D6647"/>
    <w:rsid w:val="002E00D6"/>
    <w:rsid w:val="002E0150"/>
    <w:rsid w:val="002F32C6"/>
    <w:rsid w:val="002F6E63"/>
    <w:rsid w:val="00332F82"/>
    <w:rsid w:val="00354DAD"/>
    <w:rsid w:val="00365EA9"/>
    <w:rsid w:val="00391F98"/>
    <w:rsid w:val="00397016"/>
    <w:rsid w:val="003B32FF"/>
    <w:rsid w:val="003B6C29"/>
    <w:rsid w:val="003D119B"/>
    <w:rsid w:val="003D311A"/>
    <w:rsid w:val="00425BF4"/>
    <w:rsid w:val="00426147"/>
    <w:rsid w:val="00433F4D"/>
    <w:rsid w:val="004523F4"/>
    <w:rsid w:val="0045359A"/>
    <w:rsid w:val="004543C4"/>
    <w:rsid w:val="004618E1"/>
    <w:rsid w:val="00462761"/>
    <w:rsid w:val="004730CC"/>
    <w:rsid w:val="00473119"/>
    <w:rsid w:val="004737AC"/>
    <w:rsid w:val="00486B97"/>
    <w:rsid w:val="004912BE"/>
    <w:rsid w:val="004A3DC7"/>
    <w:rsid w:val="004A4BDC"/>
    <w:rsid w:val="004D2BEF"/>
    <w:rsid w:val="004D7734"/>
    <w:rsid w:val="004E4878"/>
    <w:rsid w:val="004E7D83"/>
    <w:rsid w:val="004F2B7F"/>
    <w:rsid w:val="00510087"/>
    <w:rsid w:val="0051499B"/>
    <w:rsid w:val="005167BD"/>
    <w:rsid w:val="00525EAA"/>
    <w:rsid w:val="005B0360"/>
    <w:rsid w:val="005B36B2"/>
    <w:rsid w:val="005F26B0"/>
    <w:rsid w:val="00663E2B"/>
    <w:rsid w:val="00670789"/>
    <w:rsid w:val="00675ACF"/>
    <w:rsid w:val="0068114A"/>
    <w:rsid w:val="00686B59"/>
    <w:rsid w:val="00694ED6"/>
    <w:rsid w:val="006A1A24"/>
    <w:rsid w:val="006B44BA"/>
    <w:rsid w:val="006C285D"/>
    <w:rsid w:val="006C30A2"/>
    <w:rsid w:val="006F04B7"/>
    <w:rsid w:val="007078EB"/>
    <w:rsid w:val="00717BCE"/>
    <w:rsid w:val="00751CA7"/>
    <w:rsid w:val="007627C3"/>
    <w:rsid w:val="00762B74"/>
    <w:rsid w:val="0076384C"/>
    <w:rsid w:val="007756C9"/>
    <w:rsid w:val="00776F9B"/>
    <w:rsid w:val="00780EBC"/>
    <w:rsid w:val="0079507E"/>
    <w:rsid w:val="0079538E"/>
    <w:rsid w:val="007C5936"/>
    <w:rsid w:val="008278B8"/>
    <w:rsid w:val="00836295"/>
    <w:rsid w:val="00852F6A"/>
    <w:rsid w:val="008715F3"/>
    <w:rsid w:val="008927BF"/>
    <w:rsid w:val="008B29D5"/>
    <w:rsid w:val="008B5487"/>
    <w:rsid w:val="008F6159"/>
    <w:rsid w:val="009018E6"/>
    <w:rsid w:val="00911F4E"/>
    <w:rsid w:val="00921A43"/>
    <w:rsid w:val="009225F8"/>
    <w:rsid w:val="00927098"/>
    <w:rsid w:val="00957AB1"/>
    <w:rsid w:val="00972BDE"/>
    <w:rsid w:val="00982347"/>
    <w:rsid w:val="00986454"/>
    <w:rsid w:val="009962D7"/>
    <w:rsid w:val="009A6A03"/>
    <w:rsid w:val="009B53C0"/>
    <w:rsid w:val="009F09E7"/>
    <w:rsid w:val="00A075D4"/>
    <w:rsid w:val="00A110A2"/>
    <w:rsid w:val="00A12A0A"/>
    <w:rsid w:val="00A473FE"/>
    <w:rsid w:val="00A57F6A"/>
    <w:rsid w:val="00A61D06"/>
    <w:rsid w:val="00A811C9"/>
    <w:rsid w:val="00A95C32"/>
    <w:rsid w:val="00A96ACA"/>
    <w:rsid w:val="00AB0420"/>
    <w:rsid w:val="00AC5254"/>
    <w:rsid w:val="00AC7AEF"/>
    <w:rsid w:val="00AE4B9B"/>
    <w:rsid w:val="00B37AF9"/>
    <w:rsid w:val="00B4257C"/>
    <w:rsid w:val="00B54D7F"/>
    <w:rsid w:val="00B63C03"/>
    <w:rsid w:val="00B644FF"/>
    <w:rsid w:val="00B7334E"/>
    <w:rsid w:val="00B74586"/>
    <w:rsid w:val="00B85C23"/>
    <w:rsid w:val="00BA05B4"/>
    <w:rsid w:val="00BA2687"/>
    <w:rsid w:val="00BC0CBC"/>
    <w:rsid w:val="00BD4270"/>
    <w:rsid w:val="00BF6FE0"/>
    <w:rsid w:val="00C14867"/>
    <w:rsid w:val="00C27115"/>
    <w:rsid w:val="00C42767"/>
    <w:rsid w:val="00C468F3"/>
    <w:rsid w:val="00C5296C"/>
    <w:rsid w:val="00C75676"/>
    <w:rsid w:val="00C92711"/>
    <w:rsid w:val="00C97E66"/>
    <w:rsid w:val="00CB07F9"/>
    <w:rsid w:val="00CD73FD"/>
    <w:rsid w:val="00D07C57"/>
    <w:rsid w:val="00D65AFF"/>
    <w:rsid w:val="00D7440D"/>
    <w:rsid w:val="00D92A9B"/>
    <w:rsid w:val="00DF1FD6"/>
    <w:rsid w:val="00E00236"/>
    <w:rsid w:val="00E00A93"/>
    <w:rsid w:val="00E0736C"/>
    <w:rsid w:val="00E10F7C"/>
    <w:rsid w:val="00E1144A"/>
    <w:rsid w:val="00E17DF1"/>
    <w:rsid w:val="00E20432"/>
    <w:rsid w:val="00E21A37"/>
    <w:rsid w:val="00E36C03"/>
    <w:rsid w:val="00E81750"/>
    <w:rsid w:val="00E90A14"/>
    <w:rsid w:val="00EB6797"/>
    <w:rsid w:val="00EF1943"/>
    <w:rsid w:val="00EF6A5F"/>
    <w:rsid w:val="00F0544C"/>
    <w:rsid w:val="00F14314"/>
    <w:rsid w:val="00F2266F"/>
    <w:rsid w:val="00F5569C"/>
    <w:rsid w:val="00F73905"/>
    <w:rsid w:val="00F909AF"/>
    <w:rsid w:val="00F940F5"/>
    <w:rsid w:val="00F94FEB"/>
    <w:rsid w:val="00F95A2B"/>
    <w:rsid w:val="00FA22C3"/>
    <w:rsid w:val="00FA7A39"/>
    <w:rsid w:val="00FB49B7"/>
    <w:rsid w:val="00FB4DB2"/>
    <w:rsid w:val="00FB6528"/>
    <w:rsid w:val="00FC3875"/>
    <w:rsid w:val="00FC5045"/>
    <w:rsid w:val="00FC5BAF"/>
    <w:rsid w:val="00FD29FC"/>
    <w:rsid w:val="00FE28E2"/>
    <w:rsid w:val="00FE7D3D"/>
    <w:rsid w:val="00FF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ObinitekstChar" w:type="character">
    <w:name w:val="Obični tekst Char"/>
    <w:link w:val="Obinitekst"/>
    <w:rsid w:val="00D65AFF"/>
    <w:rPr>
      <w:rFonts w:cs="Courier New" w:hAnsi="Courier New" w:ascii="Courier New"/>
    </w:rPr>
  </w:style>
  <w:style w:styleId="Bezproreda" w:type="paragraph">
    <w:name w:val="No Spacing"/>
    <w:uiPriority w:val="1"/>
    <w:qFormat/>
    <w:rsid w:val="00762B74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7E66"/>
    <w:rPr>
      <w:rFonts w:cs="Tahoma" w:hAnsi="Tahoma" w:ascii="Tahoma"/>
      <w:sz w:val="16"/>
      <w:szCs w:val="16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FB49B7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C30A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C30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30A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30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30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ObinitekstChar" w:type="character">
    <w:name w:val="Obični tekst Char"/>
    <w:link w:val="Obinitekst"/>
    <w:rsid w:val="00D65AFF"/>
    <w:rPr>
      <w:rFonts w:ascii="Courier New" w:cs="Courier New" w:hAnsi="Courier New"/>
    </w:rPr>
  </w:style>
  <w:style w:styleId="Bezproreda" w:type="paragraph">
    <w:name w:val="No Spacing"/>
    <w:uiPriority w:val="1"/>
    <w:qFormat/>
    <w:rsid w:val="00762B74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7E66"/>
    <w:rPr>
      <w:rFonts w:ascii="Tahoma" w:cs="Tahoma" w:hAnsi="Tahoma"/>
      <w:sz w:val="16"/>
      <w:szCs w:val="16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FB49B7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C30A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C30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30A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30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30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4341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53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2015.</izvorni_sadrzaj>
    <derivirana_varijabla naziv="DomainObject.Predmet.DatumOsnivanja_1">29.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St-87/2015</izvorni_sadrzaj>
    <derivirana_varijabla naziv="DomainObject.Predmet.OznakaBroj_1">St-87/2015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SMIJEH d.o.o.  Rijeka</izvorni_sadrzaj>
    <derivirana_varijabla naziv="DomainObject.Predmet.ProtustrankaFormated_1">  SMIJEH d.o.o.  Rijeka</derivirana_varijabla>
  </DomainObject.Predmet.ProtustrankaFormated>
  <DomainObject.Predmet.ProtustrankaFormatedOIB>
    <izvorni_sadrzaj>  SMIJEH d.o.o.  Rijeka, OIB 38005643718</izvorni_sadrzaj>
    <derivirana_varijabla naziv="DomainObject.Predmet.ProtustrankaFormatedOIB_1">  SMIJEH d.o.o.  Rijeka, OIB 38005643718</derivirana_varijabla>
  </DomainObject.Predmet.ProtustrankaFormatedOIB>
  <DomainObject.Predmet.ProtustrankaFormatedWithAdress>
    <izvorni_sadrzaj> SMIJEH d.o.o.  Rijeka, Pionirska 1, 51000 Rijeka</izvorni_sadrzaj>
    <derivirana_varijabla naziv="DomainObject.Predmet.ProtustrankaFormatedWithAdress_1"> SMIJEH d.o.o.  Rijeka, Pionirska 1, 51000 Rijeka</derivirana_varijabla>
  </DomainObject.Predmet.ProtustrankaFormatedWithAdress>
  <DomainObject.Predmet.ProtustrankaFormatedWithAdressOIB>
    <izvorni_sadrzaj> SMIJEH d.o.o.  Rijeka, OIB 38005643718, Pionirska 1, 51000 Rijeka</izvorni_sadrzaj>
    <derivirana_varijabla naziv="DomainObject.Predmet.ProtustrankaFormatedWithAdressOIB_1"> SMIJEH d.o.o.  Rijeka, OIB 38005643718, Pionirska 1, 51000 Rijeka</derivirana_varijabla>
  </DomainObject.Predmet.ProtustrankaFormatedWithAdressOIB>
  <DomainObject.Predmet.ProtustrankaWithAdress>
    <izvorni_sadrzaj>SMIJEH d.o.o.  Rijeka Pionirska 1, 51000 Rijeka</izvorni_sadrzaj>
    <derivirana_varijabla naziv="DomainObject.Predmet.ProtustrankaWithAdress_1">SMIJEH d.o.o.  Rijeka Pionirska 1, 51000 Rijeka</derivirana_varijabla>
  </DomainObject.Predmet.ProtustrankaWithAdress>
  <DomainObject.Predmet.ProtustrankaWithAdressOIB>
    <izvorni_sadrzaj>SMIJEH d.o.o.  Rijeka, OIB 38005643718, Pionirska 1, 51000 Rijeka</izvorni_sadrzaj>
    <derivirana_varijabla naziv="DomainObject.Predmet.ProtustrankaWithAdressOIB_1">SMIJEH d.o.o.  Rijeka, OIB 38005643718, Pionirska 1, 51000 Rijeka</derivirana_varijabla>
  </DomainObject.Predmet.ProtustrankaWithAdressOIB>
  <DomainObject.Predmet.ProtustrankaNazivFormated>
    <izvorni_sadrzaj>SMIJEH d.o.o.  Rijeka</izvorni_sadrzaj>
    <derivirana_varijabla naziv="DomainObject.Predmet.ProtustrankaNazivFormated_1">SMIJEH d.o.o.  Rijeka</derivirana_varijabla>
  </DomainObject.Predmet.ProtustrankaNazivFormated>
  <DomainObject.Predmet.ProtustrankaNazivFormatedOIB>
    <izvorni_sadrzaj>SMIJEH d.o.o.  Rijeka, OIB 38005643718</izvorni_sadrzaj>
    <derivirana_varijabla naziv="DomainObject.Predmet.ProtustrankaNazivFormatedOIB_1">SMIJEH d.o.o.  Rijeka, OIB 38005643718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SMIJEH d.o.o.  Rijeka</item>
    </izvorni_sadrzaj>
    <derivirana_varijabla naziv="DomainObject.Predmet.ProtuStrankaListFormated_1">
      <item>SMIJEH d.o.o.  Rijeka</item>
    </derivirana_varijabla>
  </DomainObject.Predmet.ProtuStrankaListFormated>
  <DomainObject.Predmet.ProtuStrankaListFormatedOIB>
    <izvorni_sadrzaj>
      <item>SMIJEH d.o.o.  Rijeka, OIB 38005643718</item>
    </izvorni_sadrzaj>
    <derivirana_varijabla naziv="DomainObject.Predmet.ProtuStrankaListFormatedOIB_1">
      <item>SMIJEH d.o.o.  Rijeka, OIB 38005643718</item>
    </derivirana_varijabla>
  </DomainObject.Predmet.ProtuStrankaListFormatedOIB>
  <DomainObject.Predmet.ProtuStrankaListFormatedWithAdress>
    <izvorni_sadrzaj>
      <item>SMIJEH d.o.o.  Rijeka, Pionirska 1, 51000 Rijeka</item>
    </izvorni_sadrzaj>
    <derivirana_varijabla naziv="DomainObject.Predmet.ProtuStrankaListFormatedWithAdress_1">
      <item>SMIJEH d.o.o.  Rijeka, Pionirska 1, 51000 Rijeka</item>
    </derivirana_varijabla>
  </DomainObject.Predmet.ProtuStrankaListFormatedWithAdress>
  <DomainObject.Predmet.ProtuStrankaListFormatedWithAdressOIB>
    <izvorni_sadrzaj>
      <item>SMIJEH d.o.o.  Rijeka, OIB 38005643718, Pionirska 1, 51000 Rijeka</item>
    </izvorni_sadrzaj>
    <derivirana_varijabla naziv="DomainObject.Predmet.ProtuStrankaListFormatedWithAdressOIB_1">
      <item>SMIJEH d.o.o.  Rijeka, OIB 38005643718, Pionirska 1, 51000 Rijeka</item>
    </derivirana_varijabla>
  </DomainObject.Predmet.ProtuStrankaListFormatedWithAdressOIB>
  <DomainObject.Predmet.ProtuStrankaListNazivFormated>
    <izvorni_sadrzaj>
      <item>SMIJEH d.o.o.  Rijeka</item>
    </izvorni_sadrzaj>
    <derivirana_varijabla naziv="DomainObject.Predmet.ProtuStrankaListNazivFormated_1">
      <item>SMIJEH d.o.o.  Rijeka</item>
    </derivirana_varijabla>
  </DomainObject.Predmet.ProtuStrankaListNazivFormated>
  <DomainObject.Predmet.ProtuStrankaListNazivFormatedOIB>
    <izvorni_sadrzaj>
      <item>SMIJEH d.o.o.  Rijeka, OIB 38005643718</item>
    </izvorni_sadrzaj>
    <derivirana_varijabla naziv="DomainObject.Predmet.ProtuStrankaListNazivFormatedOIB_1">
      <item>SMIJEH d.o.o.  Rijeka, OIB 38005643718</item>
    </derivirana_varijabla>
  </DomainObject.Predmet.ProtuStrankaListNazivFormatedOIB>
  <DomainObject.Predmet.OstaliListFormated>
    <izvorni_sadrzaj>
      <item>Žarko Tijanić</item>
    </izvorni_sadrzaj>
    <derivirana_varijabla naziv="DomainObject.Predmet.OstaliListFormated_1">
      <item>Žarko Tijanić</item>
    </derivirana_varijabla>
  </DomainObject.Predmet.OstaliListFormated>
  <DomainObject.Predmet.OstaliListFormatedOIB>
    <izvorni_sadrzaj>
      <item>Žarko Tijanić, OIB 56335097899</item>
    </izvorni_sadrzaj>
    <derivirana_varijabla naziv="DomainObject.Predmet.OstaliListFormatedOIB_1">
      <item>Žarko Tijanić, OIB 56335097899</item>
    </derivirana_varijabla>
  </DomainObject.Predmet.OstaliListFormatedOIB>
  <DomainObject.Predmet.OstaliListFormatedWithAdress>
    <izvorni_sadrzaj>
      <item>Žarko Tijanić, Pionirska 1, 51000 Rijeka</item>
    </izvorni_sadrzaj>
    <derivirana_varijabla naziv="DomainObject.Predmet.OstaliListFormatedWithAdress_1">
      <item>Žarko Tijanić, Pionirska 1, 51000 Rijeka</item>
    </derivirana_varijabla>
  </DomainObject.Predmet.OstaliListFormatedWithAdress>
  <DomainObject.Predmet.OstaliListFormatedWithAdressOIB>
    <izvorni_sadrzaj>
      <item>Žarko Tijanić, OIB 56335097899, Pionirska 1, 51000 Rijeka</item>
    </izvorni_sadrzaj>
    <derivirana_varijabla naziv="DomainObject.Predmet.OstaliListFormatedWithAdressOIB_1">
      <item>Žarko Tijanić, OIB 56335097899, Pionirska 1, 51000 Rijeka</item>
    </derivirana_varijabla>
  </DomainObject.Predmet.OstaliListFormatedWithAdressOIB>
  <DomainObject.Predmet.OstaliListNazivFormated>
    <izvorni_sadrzaj>
      <item>Žarko Tijanić</item>
    </izvorni_sadrzaj>
    <derivirana_varijabla naziv="DomainObject.Predmet.OstaliListNazivFormated_1">
      <item>Žarko Tijanić</item>
    </derivirana_varijabla>
  </DomainObject.Predmet.OstaliListNazivFormated>
  <DomainObject.Predmet.OstaliListNazivFormatedOIB>
    <izvorni_sadrzaj>
      <item>Žarko Tijanić, OIB 56335097899</item>
    </izvorni_sadrzaj>
    <derivirana_varijabla naziv="DomainObject.Predmet.OstaliListNazivFormatedOIB_1">
      <item>Žarko Tijanić, OIB 56335097899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SMIJEH d.o.o.  Rijeka</izvorni_sadrzaj>
    <derivirana_varijabla naziv="DomainObject.Predmet.ProtustrankaIDrugi_1">SMIJEH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SMIJEH d.o.o.  Rijeka, OIB 38005643718, Pionirska 1, 51000 Rijeka</izvorni_sadrzaj>
    <derivirana_varijabla naziv="DomainObject.Predmet.ProtustrankaIDrugiAdressOIB_1">SMIJEH d.o.o.  Rijeka, OIB 38005643718, Pionirska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SMIJEH d.o.o.  Rijeka</item>
      <item>Žarko Tijanić</item>
    </izvorni_sadrzaj>
    <derivirana_varijabla naziv="DomainObject.Predmet.SudioniciListNaziv_1">
      <item>FINA  Rijeka</item>
      <item>SMIJEH d.o.o.  Rijeka</item>
      <item>Žarko Tijanić</item>
    </derivirana_varijabla>
  </DomainObject.Predmet.SudioniciListNaziv>
  <DomainObject.Predmet.SudioniciListAdressOIB>
    <izvorni_sadrzaj>
      <item>FINA  Rijeka, OIB 85821130368, Frana Kurelca 8,51000 Rijeka</item>
      <item>SMIJEH d.o.o.  Rijeka, OIB 38005643718, Pionirska 1,51000 Rijeka</item>
      <item>Žarko Tijanić, OIB 56335097899, Pionirska 1,51000 Rijeka</item>
    </izvorni_sadrzaj>
    <derivirana_varijabla naziv="DomainObject.Predmet.SudioniciListAdressOIB_1">
      <item>FINA  Rijeka, OIB 85821130368, Frana Kurelca 8,51000 Rijeka</item>
      <item>SMIJEH d.o.o.  Rijeka, OIB 38005643718, Pionirska 1,51000 Rijeka</item>
      <item>Žarko Tijanić, OIB 56335097899, Pionirska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38005643718</item>
      <item>, OIB 56335097899</item>
    </izvorni_sadrzaj>
    <derivirana_varijabla naziv="DomainObject.Predmet.SudioniciListNazivOIB_1">
      <item>, OIB 85821130368</item>
      <item>, OIB 38005643718</item>
      <item>, OIB 56335097899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0CEA21-606F-4F4C-BD06-49669D52A7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603</properties:Words>
  <properties:Characters>3097</properties:Characters>
  <properties:Lines>91</properties:Lines>
  <properties:Paragraphs>25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2016-09-20T08:02:00Z</dcterms:created>
  <dc:creator>T SUD</dc:creator>
  <cp:lastModifiedBy>Tanja Fidel</cp:lastModifiedBy>
  <cp:lastPrinted>2014-10-15T06:19:00Z</cp:lastPrinted>
  <dcterms:modified xmlns:xsi="http://www.w3.org/2001/XMLSchema-instance" xsi:type="dcterms:W3CDTF">2016-09-20T08:07:00Z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