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66fb" w14:paraId="9cf66fb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B1D2D">
        <w:rPr>
          <w:b/>
        </w:rPr>
        <w:t>Broj: 7/St-2680</w:t>
      </w:r>
      <w:r w:rsidR="008D1B0D" w:rsidRPr="008D1B0D">
        <w:rPr>
          <w:b/>
        </w:rPr>
        <w:t>/2016-</w:t>
      </w:r>
      <w:r w:rsidR="00CA574E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8B1D2D" w:rsidRPr="008B1D2D">
        <w:t>ZASTUPANJE BONA FIDE društvo s ograničenom odgovornošću za zastupanje u osiguranju, skraćena tvrtka: ZASTUPANJE BONA FIDE d.o.o., Zagreb, Zagrebačka cesta 156 D, OIB:  02903481332</w:t>
      </w:r>
      <w:r w:rsidR="00B16504" w:rsidRPr="00B16504">
        <w:t xml:space="preserve">, </w:t>
      </w:r>
      <w:r w:rsidR="00AA7765">
        <w:t xml:space="preserve">dana </w:t>
      </w:r>
      <w:r w:rsidR="008B1D2D">
        <w:t>20</w:t>
      </w:r>
      <w:r w:rsidR="00CA613B">
        <w:t xml:space="preserve">. </w:t>
      </w:r>
      <w:r w:rsidR="00DA3704">
        <w:t>siječnj</w:t>
      </w:r>
      <w:r w:rsidR="00EC2581">
        <w:t>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8B1D2D" w:rsidRPr="008B1D2D">
        <w:t>ZASTUPANJE BONA FIDE društvo s ograničenom odgovornošću za zastupanje u osiguranju, skraćena tvrtka: ZASTUPANJE BONA FIDE d.o.o., Zagreb, Zagrebačka cesta 156 D, OIB:  02903481332</w:t>
      </w:r>
      <w:r w:rsidR="00942E1D">
        <w:t>.</w:t>
      </w:r>
    </w:p>
    <w:p w:rsidRDefault="008B1D2D" w:rsidP="008B1D2D" w:rsidR="00A374CF" w:rsidRPr="00AA7765">
      <w:pPr>
        <w:tabs>
          <w:tab w:pos="7920" w:val="left"/>
        </w:tabs>
        <w:jc w:val="both"/>
        <w:rPr>
          <w:b/>
        </w:rPr>
      </w:pPr>
      <w:r>
        <w:rPr>
          <w:b/>
        </w:rPr>
        <w:tab/>
      </w: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8B1D2D">
        <w:t>David Jakovljević iz Sesveta</w:t>
      </w:r>
      <w:r w:rsidR="00CA613B" w:rsidRPr="00CA613B">
        <w:t xml:space="preserve">, </w:t>
      </w:r>
      <w:r w:rsidR="008B1D2D">
        <w:t>Kašinska 7</w:t>
      </w:r>
      <w:r w:rsidR="00CA613B" w:rsidRPr="00CA613B">
        <w:t xml:space="preserve">, OIB: </w:t>
      </w:r>
      <w:r w:rsidR="008B1D2D">
        <w:t>63014812654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8B1D2D" w:rsidRPr="008B1D2D">
        <w:t>ZASTUPANJE BONA FIDE društvo s ograničenom odgovornošću za zastupanje u osiguranju, skraćena tvrtka: ZASTUPANJE BONA FIDE d.o.o., Zagreb, Zagrebačka cesta 156 D, OIB:  02903481332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8B1D2D" w:rsidP="008B1D2D" w:rsidR="008B1D2D">
      <w:pPr>
        <w:ind w:firstLine="1440"/>
        <w:jc w:val="right"/>
        <w:rPr>
          <w:b/>
        </w:rPr>
      </w:pPr>
    </w:p>
    <w:p w:rsidRDefault="008B1D2D" w:rsidP="008B1D2D" w:rsidR="008B1D2D" w:rsidRPr="008B1D2D">
      <w:pPr>
        <w:ind w:firstLine="1440"/>
        <w:jc w:val="right"/>
      </w:pPr>
      <w:r w:rsidRPr="008B1D2D">
        <w:rPr>
          <w:b/>
        </w:rPr>
        <w:lastRenderedPageBreak/>
        <w:t>Broj: 7/St-26</w:t>
      </w:r>
      <w:r>
        <w:rPr>
          <w:b/>
        </w:rPr>
        <w:t>80</w:t>
      </w:r>
      <w:r w:rsidRPr="008B1D2D">
        <w:rPr>
          <w:b/>
        </w:rPr>
        <w:t>/2016-</w:t>
      </w:r>
      <w:r w:rsidR="00CA574E">
        <w:rPr>
          <w:b/>
        </w:rPr>
        <w:t>5</w:t>
      </w:r>
    </w:p>
    <w:p w:rsidRDefault="008B1D2D" w:rsidP="008B1D2D" w:rsidR="008B1D2D">
      <w:pPr>
        <w:ind w:firstLine="1440"/>
        <w:jc w:val="both"/>
      </w:pPr>
    </w:p>
    <w:p w:rsidRDefault="00B2385E" w:rsidP="008B1D2D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CA6AA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8B1D2D" w:rsidRPr="008B1D2D">
        <w:t>ZASTUPANJE BONA FIDE društvo s ograničenom odgovornošću za zastupanje u osiguranju, skraćena tvrtka: ZASTUPANJE BONA FIDE d.o.o., Zagreb, Zagrebačka cesta 156 D, OIB:  02903481332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DA3704">
        <w:t>08</w:t>
      </w:r>
      <w:r w:rsidR="00654824">
        <w:t xml:space="preserve">. </w:t>
      </w:r>
      <w:r w:rsidR="00DA3704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B1D2D">
        <w:t>20</w:t>
      </w:r>
      <w:r w:rsidR="00CA613B">
        <w:t xml:space="preserve">. </w:t>
      </w:r>
      <w:r w:rsidR="00DA3704">
        <w:t>siječnja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871BCF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DD8" w:rsidR="00051DD8">
      <w:r>
        <w:separator/>
      </w:r>
    </w:p>
  </w:endnote>
  <w:endnote w:id="0" w:type="continuationSeparator">
    <w:p w:rsidRDefault="00051DD8" w:rsidR="00051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DD8" w:rsidR="00051DD8">
      <w:r>
        <w:separator/>
      </w:r>
    </w:p>
  </w:footnote>
  <w:footnote w:id="0" w:type="continuationSeparator">
    <w:p w:rsidRDefault="00051DD8" w:rsidR="00051D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F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51DD8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53D26"/>
    <w:rsid w:val="0016405B"/>
    <w:rsid w:val="00174C7D"/>
    <w:rsid w:val="001926DB"/>
    <w:rsid w:val="001B37AE"/>
    <w:rsid w:val="001B61FF"/>
    <w:rsid w:val="001C0B9D"/>
    <w:rsid w:val="001C5CF7"/>
    <w:rsid w:val="001D2B3A"/>
    <w:rsid w:val="001D7AFE"/>
    <w:rsid w:val="001E1715"/>
    <w:rsid w:val="00202563"/>
    <w:rsid w:val="0021269A"/>
    <w:rsid w:val="002208F9"/>
    <w:rsid w:val="00243DD4"/>
    <w:rsid w:val="002474DF"/>
    <w:rsid w:val="002668F2"/>
    <w:rsid w:val="00282A5D"/>
    <w:rsid w:val="002833E0"/>
    <w:rsid w:val="00286876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380C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D1B31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1BCF"/>
    <w:rsid w:val="00873A1A"/>
    <w:rsid w:val="00896044"/>
    <w:rsid w:val="0089623C"/>
    <w:rsid w:val="008A4B1F"/>
    <w:rsid w:val="008B1D2D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037F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A4F06"/>
    <w:rsid w:val="00CA574E"/>
    <w:rsid w:val="00CA613B"/>
    <w:rsid w:val="00CA6AAD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405"/>
    <w:rsid w:val="00DA3704"/>
    <w:rsid w:val="00DB52D3"/>
    <w:rsid w:val="00DC39F2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2581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F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F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F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F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F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F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F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F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11ZS-a</izvorni_sadrzaj>
    <derivirana_varijabla naziv="DomainObject.Predmet.Opis_1">Točka 11ZS-a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St-2680/2016</izvorni_sadrzaj>
    <derivirana_varijabla naziv="DomainObject.Predmet.OznakaBroj_1">St-2680/2016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ZASTUPANJE BONA FIDE d.o.o.</izvorni_sadrzaj>
    <derivirana_varijabla naziv="DomainObject.Predmet.ProtustrankaFormated_1">  ZASTUPANJE BONA FIDE d.o.o.</derivirana_varijabla>
  </DomainObject.Predmet.ProtustrankaFormated>
  <DomainObject.Predmet.ProtustrankaFormatedOIB>
    <izvorni_sadrzaj>  ZASTUPANJE BONA FIDE d.o.o., OIB 02903481332</izvorni_sadrzaj>
    <derivirana_varijabla naziv="DomainObject.Predmet.ProtustrankaFormatedOIB_1">  ZASTUPANJE BONA FIDE d.o.o., OIB 02903481332</derivirana_varijabla>
  </DomainObject.Predmet.ProtustrankaFormatedOIB>
  <DomainObject.Predmet.ProtustrankaFormatedWithAdress>
    <izvorni_sadrzaj> ZASTUPANJE BONA FIDE d.o.o., Zagrebačka cesta 156 D, 10000 Zagreb</izvorni_sadrzaj>
    <derivirana_varijabla naziv="DomainObject.Predmet.ProtustrankaFormatedWithAdress_1"> ZASTUPANJE BONA FIDE d.o.o., Zagrebačka cesta 156 D, 10000 Zagreb</derivirana_varijabla>
  </DomainObject.Predmet.ProtustrankaFormatedWithAdress>
  <DomainObject.Predmet.ProtustrankaFormatedWithAdressOIB>
    <izvorni_sadrzaj> ZASTUPANJE BONA FIDE d.o.o., OIB 02903481332, Zagrebačka cesta 156 D, 10000 Zagreb</izvorni_sadrzaj>
    <derivirana_varijabla naziv="DomainObject.Predmet.ProtustrankaFormatedWithAdressOIB_1"> ZASTUPANJE BONA FIDE d.o.o., OIB 02903481332, Zagrebačka cesta 156 D, 10000 Zagreb</derivirana_varijabla>
  </DomainObject.Predmet.ProtustrankaFormatedWithAdressOIB>
  <DomainObject.Predmet.ProtustrankaWithAdress>
    <izvorni_sadrzaj>ZASTUPANJE BONA FIDE d.o.o. Zagrebačka cesta 156 D, 10000 Zagreb</izvorni_sadrzaj>
    <derivirana_varijabla naziv="DomainObject.Predmet.ProtustrankaWithAdress_1">ZASTUPANJE BONA FIDE d.o.o. Zagrebačka cesta 156 D, 10000 Zagreb</derivirana_varijabla>
  </DomainObject.Predmet.ProtustrankaWithAdress>
  <DomainObject.Predmet.ProtustrankaWithAdressOIB>
    <izvorni_sadrzaj>ZASTUPANJE BONA FIDE d.o.o., OIB 02903481332, Zagrebačka cesta 156 D, 10000 Zagreb</izvorni_sadrzaj>
    <derivirana_varijabla naziv="DomainObject.Predmet.ProtustrankaWithAdressOIB_1">ZASTUPANJE BONA FIDE d.o.o., OIB 02903481332, Zagrebačka cesta 156 D, 10000 Zagreb</derivirana_varijabla>
  </DomainObject.Predmet.ProtustrankaWithAdressOIB>
  <DomainObject.Predmet.ProtustrankaNazivFormated>
    <izvorni_sadrzaj>ZASTUPANJE BONA FIDE d.o.o.</izvorni_sadrzaj>
    <derivirana_varijabla naziv="DomainObject.Predmet.ProtustrankaNazivFormated_1">ZASTUPANJE BONA FIDE d.o.o.</derivirana_varijabla>
  </DomainObject.Predmet.ProtustrankaNazivFormated>
  <DomainObject.Predmet.ProtustrankaNazivFormatedOIB>
    <izvorni_sadrzaj>ZASTUPANJE BONA FIDE d.o.o., OIB 02903481332</izvorni_sadrzaj>
    <derivirana_varijabla naziv="DomainObject.Predmet.ProtustrankaNazivFormatedOIB_1">ZASTUPANJE BONA FIDE d.o.o., OIB 02903481332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33345.22</izvorni_sadrzaj>
    <derivirana_varijabla naziv="DomainObject.Predmet.TrenutnaVrijednost_1">33345.22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ZASTUPANJE BONA FIDE d.o.o.</item>
    </izvorni_sadrzaj>
    <derivirana_varijabla naziv="DomainObject.Predmet.ProtuStrankaListFormated_1">
      <item>ZASTUPANJE BONA FIDE d.o.o.</item>
    </derivirana_varijabla>
  </DomainObject.Predmet.ProtuStrankaListFormated>
  <DomainObject.Predmet.ProtuStrankaListFormatedOIB>
    <izvorni_sadrzaj>
      <item>ZASTUPANJE BONA FIDE d.o.o., OIB 02903481332</item>
    </izvorni_sadrzaj>
    <derivirana_varijabla naziv="DomainObject.Predmet.ProtuStrankaListFormatedOIB_1">
      <item>ZASTUPANJE BONA FIDE d.o.o., OIB 02903481332</item>
    </derivirana_varijabla>
  </DomainObject.Predmet.ProtuStrankaListFormatedOIB>
  <DomainObject.Predmet.ProtuStrankaListFormatedWithAdress>
    <izvorni_sadrzaj>
      <item>ZASTUPANJE BONA FIDE d.o.o., Zagrebačka cesta 156 D, 10000 Zagreb</item>
    </izvorni_sadrzaj>
    <derivirana_varijabla naziv="DomainObject.Predmet.ProtuStrankaListFormatedWithAdress_1">
      <item>ZASTUPANJE BONA FIDE d.o.o., Zagrebačka cesta 156 D, 10000 Zagreb</item>
    </derivirana_varijabla>
  </DomainObject.Predmet.ProtuStrankaListFormatedWithAdress>
  <DomainObject.Predmet.ProtuStrankaListFormatedWithAdressOIB>
    <izvorni_sadrzaj>
      <item>ZASTUPANJE BONA FIDE d.o.o., OIB 02903481332, Zagrebačka cesta 156 D, 10000 Zagreb</item>
    </izvorni_sadrzaj>
    <derivirana_varijabla naziv="DomainObject.Predmet.ProtuStrankaListFormatedWithAdressOIB_1">
      <item>ZASTUPANJE BONA FIDE d.o.o., OIB 02903481332, Zagrebačka cesta 156 D, 10000 Zagreb</item>
    </derivirana_varijabla>
  </DomainObject.Predmet.ProtuStrankaListFormatedWithAdressOIB>
  <DomainObject.Predmet.ProtuStrankaListNazivFormated>
    <izvorni_sadrzaj>
      <item>ZASTUPANJE BONA FIDE d.o.o.</item>
    </izvorni_sadrzaj>
    <derivirana_varijabla naziv="DomainObject.Predmet.ProtuStrankaListNazivFormated_1">
      <item>ZASTUPANJE BONA FIDE d.o.o.</item>
    </derivirana_varijabla>
  </DomainObject.Predmet.ProtuStrankaListNazivFormated>
  <DomainObject.Predmet.ProtuStrankaListNazivFormatedOIB>
    <izvorni_sadrzaj>
      <item>ZASTUPANJE BONA FIDE d.o.o., OIB 02903481332</item>
    </izvorni_sadrzaj>
    <derivirana_varijabla naziv="DomainObject.Predmet.ProtuStrankaListNazivFormatedOIB_1">
      <item>ZASTUPANJE BONA FIDE d.o.o., OIB 02903481332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ZASTUPANJE BONA FIDE d.o.o.</izvorni_sadrzaj>
    <derivirana_varijabla naziv="DomainObject.Predmet.ProtustrankaIDrugi_1">ZASTUPANJE BONA FIDE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ZASTUPANJE BONA FIDE d.o.o., OIB 02903481332, Zagrebačka cesta 156 D, 10000 Zagreb</izvorni_sadrzaj>
    <derivirana_varijabla naziv="DomainObject.Predmet.ProtustrankaIDrugiAdressOIB_1">ZASTUPANJE BONA FIDE d.o.o., OIB 02903481332, Zagrebačka cesta 156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ZASTUPANJE BONA FIDE d.o.o.</item>
      <item>FINA Regionalni centar Zagreb</item>
    </izvorni_sadrzaj>
    <derivirana_varijabla naziv="DomainObject.Predmet.SudioniciListNaziv_1">
      <item>ZASTUPANJE BONA FIDE d.o.o.</item>
      <item>FINA Regionalni centar Zagreb</item>
    </derivirana_varijabla>
  </DomainObject.Predmet.SudioniciListNaziv>
  <DomainObject.Predmet.SudioniciListAdressOIB>
    <izvorni_sadrzaj>
      <item>ZASTUPANJE BONA FIDE d.o.o., OIB 02903481332, Zagrebačka cesta 156 D,10000 Zagreb</item>
      <item>FINA Regionalni centar Zagreb, OIB 85821130368, Trg svibanjskih žrtava 1995. br. 1,10000 Zagreb</item>
    </izvorni_sadrzaj>
    <derivirana_varijabla naziv="DomainObject.Predmet.SudioniciListAdressOIB_1">
      <item>ZASTUPANJE BONA FIDE d.o.o., OIB 02903481332, Zagrebačka cesta 156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02903481332</item>
      <item>, OIB 85821130368</item>
    </izvorni_sadrzaj>
    <derivirana_varijabla naziv="DomainObject.Predmet.SudioniciListNazivOIB_1">
      <item>, OIB 02903481332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405E2-004A-4DF1-AC1A-E735AFEA9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833</properties:Words>
  <properties:Characters>4726</properties:Characters>
  <properties:Lines>114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2017-01-20T11:14:00Z</dcterms:created>
  <dc:creator>alet</dc:creator>
  <cp:lastModifiedBy>wsadmin</cp:lastModifiedBy>
  <cp:lastPrinted>2017-01-19T10:46:00Z</cp:lastPrinted>
  <dcterms:modified xmlns:xsi="http://www.w3.org/2001/XMLSchema-instance" xsi:type="dcterms:W3CDTF">2017-01-20T12:05:00Z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