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57362" w14:paraId="ab57362" w:rsidRDefault="00AE649C" w:rsidP="00FA5B5E" w:rsidR="00AE649C" w:rsidRPr="00B76F3C">
      <w:pPr>
        <w:pStyle w:val="Naslov3"/>
        <w15:collapsed w:val="false"/>
      </w:pPr>
    </w:p>
    <w:p w:rsidRDefault="00E301B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BB5788" w:rsidP="00BB5788" w:rsidR="00BB5788">
      <w:pPr>
        <w:pStyle w:val="Bezproreda"/>
      </w:pPr>
      <w:r>
        <w:t xml:space="preserve"> </w:t>
      </w:r>
      <w:r>
        <w:tab/>
      </w:r>
      <w:r>
        <w:tab/>
      </w:r>
      <w:r>
        <w:tab/>
      </w:r>
      <w:r>
        <w:tab/>
      </w:r>
      <w:r>
        <w:tab/>
      </w:r>
      <w:r>
        <w:tab/>
      </w:r>
      <w:r>
        <w:tab/>
      </w:r>
      <w:r>
        <w:tab/>
        <w:t xml:space="preserve"> 1 St-213/2016-1</w:t>
      </w:r>
    </w:p>
    <w:p w:rsidRDefault="00BB5788" w:rsidP="00BB5788" w:rsidR="00BB5788">
      <w:pPr>
        <w:pStyle w:val="Bezproreda"/>
      </w:pPr>
    </w:p>
    <w:p w:rsidRDefault="00BB5788" w:rsidP="00BB5788" w:rsidR="00BB5788">
      <w:pPr>
        <w:pStyle w:val="Bezproreda"/>
      </w:pPr>
    </w:p>
    <w:p w:rsidRDefault="00BB5788" w:rsidP="00BB5788" w:rsidR="00BB5788">
      <w:pPr>
        <w:pStyle w:val="Bezproreda"/>
      </w:pPr>
    </w:p>
    <w:p w:rsidRDefault="00BB5788" w:rsidP="00BB5788" w:rsidR="00BB5788">
      <w:pPr>
        <w:pStyle w:val="Bezproreda"/>
      </w:pPr>
    </w:p>
    <w:p w:rsidRDefault="00BB5788" w:rsidP="00BB5788" w:rsidR="00BB5788">
      <w:pPr>
        <w:pStyle w:val="Bezproreda"/>
      </w:pPr>
    </w:p>
    <w:p w:rsidRDefault="00BB5788" w:rsidP="00BB5788" w:rsidR="00BB5788">
      <w:pPr>
        <w:pStyle w:val="Bezproreda"/>
        <w:jc w:val="center"/>
      </w:pPr>
      <w:r>
        <w:t>R E P U B L I K A       H R V A T S K A</w:t>
      </w:r>
    </w:p>
    <w:p w:rsidRDefault="00BB5788" w:rsidP="00BB5788" w:rsidR="00BB5788">
      <w:pPr>
        <w:pStyle w:val="Bezproreda"/>
      </w:pPr>
    </w:p>
    <w:p w:rsidRDefault="00BB5788" w:rsidP="00BB5788" w:rsidR="00BB5788">
      <w:pPr>
        <w:pStyle w:val="Bezproreda"/>
        <w:jc w:val="center"/>
      </w:pPr>
      <w:r>
        <w:t>R J E Š E N J E</w:t>
      </w:r>
    </w:p>
    <w:p w:rsidRDefault="00BB5788" w:rsidP="00BB5788" w:rsidR="00BB5788">
      <w:pPr>
        <w:pStyle w:val="Bezproreda"/>
      </w:pPr>
    </w:p>
    <w:p w:rsidRDefault="00BB5788" w:rsidP="00BB5788" w:rsidR="00BB5788">
      <w:pPr>
        <w:pStyle w:val="Bezproreda"/>
      </w:pPr>
    </w:p>
    <w:p w:rsidRDefault="00BB5788" w:rsidP="00BB5788" w:rsidR="00BB5788">
      <w:pPr>
        <w:pStyle w:val="Bezproreda"/>
      </w:pPr>
      <w:r>
        <w:t>TRGOVAČKI SUD U BJELOVARU, po stečajnom sucu Branki Pleskalt,  u predmetu predlagatelja VELIKA PROMET d.o.o. za proizvodnju, trgovinu i usluge VELIKA PISANICA, Logorska 4, OIB: 83711407013, dana 29. ožujka  2016. godine</w:t>
      </w:r>
    </w:p>
    <w:p w:rsidRDefault="00BB5788" w:rsidP="00BB5788" w:rsidR="00BB5788">
      <w:pPr>
        <w:pStyle w:val="Bezproreda"/>
      </w:pPr>
    </w:p>
    <w:p w:rsidRDefault="00BB5788" w:rsidP="00BB5788" w:rsidR="00BB5788">
      <w:pPr>
        <w:pStyle w:val="Bezproreda"/>
      </w:pPr>
    </w:p>
    <w:p w:rsidRDefault="00BB5788" w:rsidP="00BB5788" w:rsidR="00BB5788">
      <w:pPr>
        <w:pStyle w:val="Bezproreda"/>
        <w:jc w:val="center"/>
      </w:pPr>
      <w:r>
        <w:t>r i j e š i o     j e</w:t>
      </w:r>
    </w:p>
    <w:p w:rsidRDefault="00BB5788" w:rsidP="00BB5788" w:rsidR="00BB5788">
      <w:pPr>
        <w:pStyle w:val="Bezproreda"/>
      </w:pPr>
    </w:p>
    <w:p w:rsidRDefault="00BB5788" w:rsidP="00BB5788" w:rsidR="00BB5788">
      <w:pPr>
        <w:pStyle w:val="Bezproreda"/>
      </w:pPr>
      <w:r>
        <w:t>I Pokreće se prethodni postupak radi utvrđenja uvjeta za otvaranje stečajnog postupka nad  dužnikom predlagatelja VELIKA PROMET d.o.o. za proizvodnju, trgovinu i usluge VELIKA PISANICA, Logorska 4, OIB: 83711407013.</w:t>
      </w:r>
    </w:p>
    <w:p w:rsidRDefault="00BB5788" w:rsidP="00BB5788" w:rsidR="00BB5788">
      <w:pPr>
        <w:pStyle w:val="Bezproreda"/>
      </w:pPr>
    </w:p>
    <w:p w:rsidRDefault="00BB5788" w:rsidP="00BB5788" w:rsidR="00BB5788">
      <w:pPr>
        <w:pStyle w:val="Bezproreda"/>
      </w:pPr>
      <w:r>
        <w:t>II Zakazuje se ročište radi izjašnjenja o prijedlogu za dan</w:t>
      </w:r>
    </w:p>
    <w:p w:rsidRDefault="00BB5788" w:rsidP="00BB5788" w:rsidR="00BB5788">
      <w:pPr>
        <w:pStyle w:val="Bezproreda"/>
      </w:pPr>
    </w:p>
    <w:p w:rsidRDefault="00BB5788" w:rsidP="00BB5788" w:rsidR="00BB5788">
      <w:pPr>
        <w:pStyle w:val="Bezproreda"/>
      </w:pPr>
    </w:p>
    <w:p w:rsidRDefault="00BB5788" w:rsidP="00BB5788" w:rsidR="00BB5788">
      <w:pPr>
        <w:pStyle w:val="Bezproreda"/>
        <w:jc w:val="center"/>
      </w:pPr>
      <w:r>
        <w:t>22.  travnja 2016. godine u 9,00 sati</w:t>
      </w:r>
    </w:p>
    <w:p w:rsidRDefault="00BB5788" w:rsidP="00BB5788" w:rsidR="00BB5788">
      <w:pPr>
        <w:pStyle w:val="Bezproreda"/>
      </w:pPr>
    </w:p>
    <w:p w:rsidRDefault="00BB5788" w:rsidP="00BB5788" w:rsidR="00BB5788">
      <w:pPr>
        <w:pStyle w:val="Bezproreda"/>
      </w:pPr>
    </w:p>
    <w:p w:rsidRDefault="00BB5788" w:rsidP="00BB5788" w:rsidR="00BB5788">
      <w:pPr>
        <w:pStyle w:val="Bezproreda"/>
      </w:pPr>
      <w:r>
        <w:t xml:space="preserve">u zgradi Trgovačkog suda u Bjelovaru, Dr. I. </w:t>
      </w:r>
      <w:proofErr w:type="spellStart"/>
      <w:r>
        <w:t>Lebovića</w:t>
      </w:r>
      <w:proofErr w:type="spellEnd"/>
      <w:r>
        <w:t xml:space="preserve"> 42, u sobi broj 4 na koje se pozivaju dostavom ovog rješenja i to:</w:t>
      </w:r>
    </w:p>
    <w:p w:rsidRDefault="00BB5788" w:rsidP="00BB5788" w:rsidR="00BB5788">
      <w:pPr>
        <w:pStyle w:val="Bezproreda"/>
      </w:pPr>
    </w:p>
    <w:p w:rsidRDefault="00BB5788" w:rsidP="00BB5788" w:rsidR="00BB5788">
      <w:pPr>
        <w:pStyle w:val="Bezproreda"/>
      </w:pPr>
      <w:r>
        <w:t xml:space="preserve">1. predlagatelja po ŽDO-u </w:t>
      </w:r>
      <w:proofErr w:type="spellStart"/>
      <w:r>
        <w:t>u</w:t>
      </w:r>
      <w:proofErr w:type="spellEnd"/>
      <w:r>
        <w:t xml:space="preserve"> Bjelovaru</w:t>
      </w:r>
    </w:p>
    <w:p w:rsidRDefault="00BB5788" w:rsidP="00BB5788" w:rsidR="00BB5788">
      <w:pPr>
        <w:pStyle w:val="Bezproreda"/>
      </w:pPr>
      <w:r>
        <w:t xml:space="preserve">2. </w:t>
      </w:r>
      <w:proofErr w:type="spellStart"/>
      <w:r>
        <w:t>z.z</w:t>
      </w:r>
      <w:proofErr w:type="spellEnd"/>
      <w:r>
        <w:t xml:space="preserve">. stečajnog dužnika Zorana </w:t>
      </w:r>
      <w:proofErr w:type="spellStart"/>
      <w:r>
        <w:t>Cikuša</w:t>
      </w:r>
      <w:proofErr w:type="spellEnd"/>
      <w:r>
        <w:t xml:space="preserve"> iz Bjelovara, M. J. Zagorke 44.</w:t>
      </w:r>
    </w:p>
    <w:p w:rsidRDefault="00BB5788" w:rsidP="00BB5788" w:rsidR="00BB5788">
      <w:pPr>
        <w:pStyle w:val="Bezproreda"/>
      </w:pPr>
    </w:p>
    <w:p w:rsidRDefault="00BB5788" w:rsidP="00BB5788" w:rsidR="00BB5788">
      <w:pPr>
        <w:pStyle w:val="Bezproreda"/>
      </w:pPr>
    </w:p>
    <w:p w:rsidRDefault="00BB5788" w:rsidP="00BB5788" w:rsidR="00BB5788">
      <w:pPr>
        <w:pStyle w:val="Bezproreda"/>
      </w:pPr>
    </w:p>
    <w:p w:rsidRDefault="00BB5788" w:rsidP="00BB5788" w:rsidR="00BB5788">
      <w:pPr>
        <w:pStyle w:val="Bezproreda"/>
        <w:jc w:val="center"/>
      </w:pPr>
      <w:r>
        <w:t>Obrazloženje</w:t>
      </w:r>
    </w:p>
    <w:p w:rsidRDefault="00BB5788" w:rsidP="00BB5788" w:rsidR="00BB5788">
      <w:pPr>
        <w:pStyle w:val="Bezproreda"/>
      </w:pPr>
    </w:p>
    <w:p w:rsidRDefault="00BB5788" w:rsidP="00BB5788" w:rsidR="00BB5788">
      <w:pPr>
        <w:rPr>
          <w:sz w:val="20"/>
          <w:szCs w:val="20"/>
          <w:lang w:eastAsia="hr-HR"/>
        </w:rPr>
      </w:pPr>
      <w:r>
        <w:t>Predlagatelj RH Ministarstvo financija Porezna uprava, Područni ured Sjeverna Hrvatska Bjelovar  je   dana  12.  veljače  2016. godine  podnijela  prijedlog za otvaranje stečajnog postupka nad  dužnikom predlagatelja  VELIKA PROMET d.o.o. za proizvodnju, trgovinu i usluge VELIKA PISANICA, Logorska 4, OIB: 83711407013.</w:t>
      </w:r>
    </w:p>
    <w:p w:rsidRDefault="00BB5788" w:rsidP="00BB5788" w:rsidR="00BB5788">
      <w:pPr>
        <w:pStyle w:val="Bezproreda"/>
        <w:rPr>
          <w:sz w:val="22"/>
          <w:szCs w:val="22"/>
          <w:lang w:eastAsia="en-US"/>
        </w:rPr>
      </w:pPr>
    </w:p>
    <w:p w:rsidRDefault="00BB5788" w:rsidP="00BB5788" w:rsidR="00BB5788">
      <w:pPr>
        <w:pStyle w:val="Bezproreda"/>
      </w:pPr>
      <w:r>
        <w:t xml:space="preserve">Stečajni sudac izvršio je uvid u isprave priložene uz prijedlog te je na temelju navoda iznijetih u prijedlogu i sadržaja priloženih isprava utvrdio da je predlagatelj učinio vjerojatnim postojanje  stečajnog razloga koji se ogleda u činjenici da dužnik nije u mogućnosti trajnije ispunjavati svoje  dospjele novčane obveze.    </w:t>
      </w:r>
    </w:p>
    <w:p w:rsidRDefault="00BB5788" w:rsidP="00BB5788" w:rsidR="00BB5788">
      <w:pPr>
        <w:pStyle w:val="Bezproreda"/>
      </w:pPr>
    </w:p>
    <w:p w:rsidRDefault="00BB5788" w:rsidP="00BB5788" w:rsidR="00BB5788">
      <w:pPr>
        <w:pStyle w:val="Bezproreda"/>
      </w:pPr>
      <w:r>
        <w:t xml:space="preserve">Kako je  predlagatelj  učinio  vjerojatnim postojanje svoje tražbine u skladu s odredbom članka  109. stavak 2. Stečajnog zakona (NN br. 44/96, 29/99, 129/99, 123/03, 82/06, 116/10, 25/12, 133/12, 45/13 i 71/15, dalje SZ), te postojanje stečajnog razloga predviđenog odredbom članka 6. Stečajnog zakona, valjalo je  donijeti rješenje o pokretanju prethodnog postupka   radi utvrđivanja uvjeta za otvaranje stečajnog postupka nad dužnikom  predlagatelja VELIKA PROMET d.o.o. za proizvodnju, trgovinu i usluge VELIKA PISANICA, Logorska 4, OIB: 83711407013, u skladu s  odredbom članka 115. Stečajnog zakona. </w:t>
      </w:r>
    </w:p>
    <w:p w:rsidRDefault="00BB5788" w:rsidP="00BB5788" w:rsidR="00BB5788">
      <w:pPr>
        <w:pStyle w:val="Bezproreda"/>
      </w:pPr>
    </w:p>
    <w:p w:rsidRDefault="00BB5788" w:rsidP="00BB5788" w:rsidR="00BB5788">
      <w:pPr>
        <w:pStyle w:val="Bezproreda"/>
      </w:pPr>
      <w:r>
        <w:t>Temeljem iznijetog riješeno je kao u izreci.</w:t>
      </w:r>
    </w:p>
    <w:p w:rsidRDefault="00BB5788" w:rsidP="00BB5788" w:rsidR="00BB5788">
      <w:pPr>
        <w:pStyle w:val="Bezproreda"/>
      </w:pPr>
    </w:p>
    <w:p w:rsidRDefault="00BB5788" w:rsidP="00BB5788" w:rsidR="00BB5788">
      <w:pPr>
        <w:pStyle w:val="Bezproreda"/>
      </w:pPr>
      <w:r>
        <w:t xml:space="preserve">Bjelovar,   29. ožujka  2016.   </w:t>
      </w:r>
    </w:p>
    <w:p w:rsidRDefault="00BB5788" w:rsidP="00BB5788" w:rsidR="00BB5788">
      <w:pPr>
        <w:pStyle w:val="Bezproreda"/>
      </w:pPr>
    </w:p>
    <w:p w:rsidRDefault="00BB5788" w:rsidP="00BB5788" w:rsidR="00BB5788">
      <w:pPr>
        <w:pStyle w:val="Bezproreda"/>
      </w:pPr>
      <w:r>
        <w:t xml:space="preserve">         </w:t>
      </w:r>
      <w:r>
        <w:tab/>
      </w:r>
      <w:r>
        <w:tab/>
      </w:r>
      <w:r>
        <w:tab/>
      </w:r>
      <w:r>
        <w:tab/>
      </w:r>
      <w:r>
        <w:tab/>
      </w:r>
      <w:r>
        <w:tab/>
      </w:r>
      <w:r>
        <w:tab/>
        <w:t xml:space="preserve">  S U D A C</w:t>
      </w:r>
    </w:p>
    <w:p w:rsidRDefault="00BB5788" w:rsidP="00BB5788" w:rsidR="00BB5788">
      <w:pPr>
        <w:pStyle w:val="Bezproreda"/>
      </w:pPr>
    </w:p>
    <w:p w:rsidRDefault="00BB5788" w:rsidP="00BB5788" w:rsidR="00BB5788">
      <w:pPr>
        <w:pStyle w:val="Bezproreda"/>
      </w:pPr>
      <w:r>
        <w:t xml:space="preserve">                                                                              BRANKA PLESKALT </w:t>
      </w:r>
    </w:p>
    <w:p w:rsidRDefault="00BB5788" w:rsidP="00BB5788" w:rsidR="00BB5788">
      <w:pPr>
        <w:pStyle w:val="Bezproreda"/>
      </w:pPr>
    </w:p>
    <w:p w:rsidRDefault="00BB5788" w:rsidP="00BB5788" w:rsidR="00BB5788">
      <w:pPr>
        <w:pStyle w:val="Bezproreda"/>
      </w:pPr>
    </w:p>
    <w:p w:rsidRDefault="00BB5788" w:rsidP="00BB5788" w:rsidR="00BB5788">
      <w:pPr>
        <w:pStyle w:val="Bezproreda"/>
      </w:pPr>
      <w:r>
        <w:t xml:space="preserve">POUKA O PRAVNOM LIJEKU: protiv ovog rješenja nije dopuštena posebna žalba (čl. 42. st. 1. Stečajnog zakona). </w:t>
      </w:r>
    </w:p>
    <w:p w:rsidRDefault="00BB5788" w:rsidP="00BB5788" w:rsidR="00BB5788">
      <w:pPr>
        <w:pStyle w:val="Bezproreda"/>
      </w:pPr>
    </w:p>
    <w:p w:rsidRDefault="00BB5788" w:rsidP="00BB5788" w:rsidR="00BB5788">
      <w:pPr>
        <w:pStyle w:val="Bezproreda"/>
      </w:pPr>
    </w:p>
    <w:p w:rsidRDefault="00BB5788" w:rsidP="00BB5788" w:rsidR="00BB5788">
      <w:pPr>
        <w:pStyle w:val="Bezproreda"/>
      </w:pPr>
      <w:proofErr w:type="spellStart"/>
      <w:r>
        <w:t>Rj</w:t>
      </w:r>
      <w:proofErr w:type="spellEnd"/>
      <w:r>
        <w:t>.</w:t>
      </w:r>
    </w:p>
    <w:p w:rsidRDefault="00BB5788" w:rsidP="00BB5788" w:rsidR="00BB5788">
      <w:pPr>
        <w:pStyle w:val="Bezproreda"/>
      </w:pPr>
      <w:r>
        <w:t>Dna: predlagatelja</w:t>
      </w:r>
    </w:p>
    <w:p w:rsidRDefault="00BB5788" w:rsidP="00BB5788" w:rsidR="00BB5788">
      <w:pPr>
        <w:pStyle w:val="Bezproreda"/>
      </w:pPr>
      <w:r>
        <w:t xml:space="preserve">        </w:t>
      </w:r>
      <w:proofErr w:type="spellStart"/>
      <w:r>
        <w:t>z.z</w:t>
      </w:r>
      <w:proofErr w:type="spellEnd"/>
      <w:r>
        <w:t>. stečajnog dužnika</w:t>
      </w:r>
    </w:p>
    <w:p w:rsidRDefault="00BB5788" w:rsidP="00BB5788" w:rsidR="00BB5788">
      <w:pPr>
        <w:pStyle w:val="Bezproreda"/>
      </w:pPr>
      <w:r>
        <w:t xml:space="preserve">        ROČ. 22. 04. 2016. u  9,00</w:t>
      </w:r>
    </w:p>
    <w:p w:rsidRDefault="00BB5788" w:rsidP="00BB5788" w:rsidR="00BB5788">
      <w:pPr>
        <w:pStyle w:val="Bezproreda"/>
      </w:pPr>
      <w:r>
        <w:t>Bjelovar, 29. 03.  2016.</w:t>
      </w:r>
    </w:p>
    <w:p w:rsidRDefault="00BB5788" w:rsidP="00BB5788" w:rsidR="00BB5788"/>
    <w:p w:rsidRDefault="00BB5788" w:rsidP="00BB5788" w:rsidR="00BB5788">
      <w:pPr>
        <w:pStyle w:val="Bezproreda"/>
      </w:pPr>
    </w:p>
    <w:p w:rsidRDefault="00BB5788" w:rsidP="00BB5788" w:rsidR="00BB5788">
      <w:pPr>
        <w:pStyle w:val="Bezproreda"/>
      </w:pPr>
    </w:p>
    <w:p w:rsidRDefault="00BB5788" w:rsidP="00BB5788" w:rsidR="00BB5788">
      <w:pPr>
        <w:pStyle w:val="Bezproreda"/>
      </w:pPr>
    </w:p>
    <w:p w:rsidRDefault="00DA0242" w:rsidP="00E301B3" w:rsidR="00DA0242">
      <w:pPr>
        <w:pStyle w:val="ZapisniarPotpis"/>
        <w:ind w:left="0"/>
      </w:pP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578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1B3"/>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535449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2016.</izvorni_sadrzaj>
    <derivirana_varijabla naziv="DomainObject.DatumDonosenjaOdluke_1">29.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St-213/2016-2</izvorni_sadrzaj>
    <derivirana_varijabla naziv="DomainObject.Oznaka_1">St-213/2016-2</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izvorni_sadrzaj>
    <derivirana_varijabla naziv="DomainObject.Predmet.Broj_1">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St-213/2016</izvorni_sadrzaj>
    <derivirana_varijabla naziv="DomainObject.Predmet.OznakaBroj_1">St-213/2016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VELIKA PROMET društvo s ograničenom odgovornošću za proizvodnju, trgovinu i usluge, Velika Pisanica</izvorni_sadrzaj>
    <derivirana_varijabla naziv="DomainObject.Predmet.ProtustrankaFormated_1">  VELIKA PROMET društvo s ograničenom odgovornošću za proizvodnju, trgovinu i usluge, Velika Pisanica</derivirana_varijabla>
  </DomainObject.Predmet.ProtustrankaFormated>
  <DomainObject.Predmet.ProtustrankaFormatedOIB>
    <izvorni_sadrzaj>  VELIKA PROMET društvo s ograničenom odgovornošću za proizvodnju, trgovinu i usluge, Velika Pisanica, OIB 83711407013</izvorni_sadrzaj>
    <derivirana_varijabla naziv="DomainObject.Predmet.ProtustrankaFormatedOIB_1">  VELIKA PROMET društvo s ograničenom odgovornošću za proizvodnju, trgovinu i usluge, Velika Pisanica, OIB 83711407013</derivirana_varijabla>
  </DomainObject.Predmet.ProtustrankaFormatedOIB>
  <DomainObject.Predmet.ProtustrankaFormatedWithAdress>
    <izvorni_sadrzaj> VELIKA PROMET društvo s ograničenom odgovornošću za proizvodnju, trgovinu i usluge, Velika Pisanica, Logorska 4, 43270 Velika Pisanica</izvorni_sadrzaj>
    <derivirana_varijabla naziv="DomainObject.Predmet.ProtustrankaFormatedWithAdress_1"> VELIKA PROMET društvo s ograničenom odgovornošću za proizvodnju, trgovinu i usluge, Velika Pisanica, Logorska 4, 43270 Velika Pisanica</derivirana_varijabla>
  </DomainObject.Predmet.ProtustrankaFormatedWithAdress>
  <DomainObject.Predmet.ProtustrankaFormatedWithAdressOIB>
    <izvorni_sadrzaj> VELIKA PROMET društvo s ograničenom odgovornošću za proizvodnju, trgovinu i usluge, Velika Pisanica, OIB 83711407013, Logorska 4, 43270 Velika Pisanica</izvorni_sadrzaj>
    <derivirana_varijabla naziv="DomainObject.Predmet.ProtustrankaFormatedWithAdressOIB_1"> VELIKA PROMET društvo s ograničenom odgovornošću za proizvodnju, trgovinu i usluge, Velika Pisanica, OIB 83711407013, Logorska 4, 43270 Velika Pisanica</derivirana_varijabla>
  </DomainObject.Predmet.ProtustrankaFormatedWithAdressOIB>
  <DomainObject.Predmet.ProtustrankaWithAdress>
    <izvorni_sadrzaj>VELIKA PROMET društvo s ograničenom odgovornošću za proizvodnju, trgovinu i usluge, Velika Pisanica Logorska 4, 43270 Velika Pisanica</izvorni_sadrzaj>
    <derivirana_varijabla naziv="DomainObject.Predmet.ProtustrankaWithAdress_1">VELIKA PROMET društvo s ograničenom odgovornošću za proizvodnju, trgovinu i usluge, Velika Pisanica Logorska 4, 43270 Velika Pisanica</derivirana_varijabla>
  </DomainObject.Predmet.ProtustrankaWithAdress>
  <DomainObject.Predmet.ProtustrankaWithAdressOIB>
    <izvorni_sadrzaj>VELIKA PROMET društvo s ograničenom odgovornošću za proizvodnju, trgovinu i usluge, Velika Pisanica, OIB 83711407013, Logorska 4, 43270 Velika Pisanica</izvorni_sadrzaj>
    <derivirana_varijabla naziv="DomainObject.Predmet.ProtustrankaWithAdressOIB_1">VELIKA PROMET društvo s ograničenom odgovornošću za proizvodnju, trgovinu i usluge, Velika Pisanica, OIB 83711407013, Logorska 4, 43270 Velika Pisanica</derivirana_varijabla>
  </DomainObject.Predmet.ProtustrankaWithAdressOIB>
  <DomainObject.Predmet.ProtustrankaNazivFormated>
    <izvorni_sadrzaj>VELIKA PROMET društvo s ograničenom odgovornošću za proizvodnju, trgovinu i usluge, Velika Pisanica</izvorni_sadrzaj>
    <derivirana_varijabla naziv="DomainObject.Predmet.ProtustrankaNazivFormated_1">VELIKA PROMET društvo s ograničenom odgovornošću za proizvodnju, trgovinu i usluge, Velika Pisanica</derivirana_varijabla>
  </DomainObject.Predmet.ProtustrankaNazivFormated>
  <DomainObject.Predmet.ProtustrankaNazivFormatedOIB>
    <izvorni_sadrzaj>VELIKA PROMET društvo s ograničenom odgovornošću za proizvodnju, trgovinu i usluge, Velika Pisanica, OIB 83711407013</izvorni_sadrzaj>
    <derivirana_varijabla naziv="DomainObject.Predmet.ProtustrankaNazivFormatedOIB_1">VELIKA PROMET društvo s ograničenom odgovornošću za proizvodnju, trgovinu i usluge, Velika Pisanica, OIB 83711407013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finanacija, Porezna uprava, Područni ured Sjeverna Hrvatska</izvorni_sadrzaj>
    <derivirana_varijabla naziv="DomainObject.Predmet.StrankaFormated_1">  REPUBLIKA HRVATSKA, Ministarstvo finanacija, Porezna uprava, Područni ured Sjeverna Hrvatska</derivirana_varijabla>
  </DomainObject.Predmet.StrankaFormated>
  <DomainObject.Predmet.StrankaFormatedOIB>
    <izvorni_sadrzaj>  REPUBLIKA HRVATSKA, Ministarstvo finanacija, Porezna uprava, Područni ured Sjeverna Hrvatska, OIB 52634238587</izvorni_sadrzaj>
    <derivirana_varijabla naziv="DomainObject.Predmet.StrankaFormatedOIB_1">  REPUBLIKA HRVATSKA, Ministarstvo finanacija, Porezna uprava, Područni ured Sjeverna Hrvatska, OIB 52634238587</derivirana_varijabla>
  </DomainObject.Predmet.StrankaFormatedOIB>
  <DomainObject.Predmet.StrankaFormatedWithAdress>
    <izvorni_sadrzaj> REPUBLIKA HRVATSKA, Ministarstvo finanacija, Porezna uprava, Područni ured Sjeverna Hrvatska</izvorni_sadrzaj>
    <derivirana_varijabla naziv="DomainObject.Predmet.StrankaFormatedWithAdress_1"> REPUBLIKA HRVATSKA, Ministarstvo finanacija, Porezna uprava, Područni ured Sjeverna Hrvatska</derivirana_varijabla>
  </DomainObject.Predmet.StrankaFormatedWithAdress>
  <DomainObject.Predmet.StrankaFormatedWithAdressOIB>
    <izvorni_sadrzaj> REPUBLIKA HRVATSKA, Ministarstvo finanacija, Porezna uprava, Područni ured Sjeverna Hrvatska, OIB 52634238587</izvorni_sadrzaj>
    <derivirana_varijabla naziv="DomainObject.Predmet.StrankaFormatedWithAdressOIB_1"> REPUBLIKA HRVATSKA, Ministarstvo finanacija, Porezna uprava, Područni ured Sjeverna Hrvatska, OIB 52634238587</derivirana_varijabla>
  </DomainObject.Predmet.StrankaFormatedWithAdressOIB>
  <DomainObject.Predmet.StrankaWithAdress>
    <izvorni_sadrzaj>REPUBLIKA HRVATSKA, Ministarstvo finanacija, Porezna uprava, Područni ured Sjeverna Hrvatska </izvorni_sadrzaj>
    <derivirana_varijabla naziv="DomainObject.Predmet.StrankaWithAdress_1">REPUBLIKA HRVATSKA, Ministarstvo finanacija, Porezna uprava, Područni ured Sjeverna Hrvatska </derivirana_varijabla>
  </DomainObject.Predmet.StrankaWithAdress>
  <DomainObject.Predmet.StrankaWithAdressOIB>
    <izvorni_sadrzaj>REPUBLIKA HRVATSKA, Ministarstvo finanacija, Porezna uprava, Područni ured Sjeverna Hrvatska, OIB 52634238587</izvorni_sadrzaj>
    <derivirana_varijabla naziv="DomainObject.Predmet.StrankaWithAdressOIB_1">REPUBLIKA HRVATSKA, Ministarstvo finanacija, Porezna uprava, Područni ured Sjeverna Hrvatska, OIB 52634238587</derivirana_varijabla>
  </DomainObject.Predmet.StrankaWithAdressOIB>
  <DomainObject.Predmet.StrankaNazivFormated>
    <izvorni_sadrzaj>REPUBLIKA HRVATSKA, Ministarstvo finanacija, Porezna uprava, Područni ured Sjeverna Hrvatska</izvorni_sadrzaj>
    <derivirana_varijabla naziv="DomainObject.Predmet.StrankaNazivFormated_1">REPUBLIKA HRVATSKA, Ministarstvo finanacija, Porezna uprava, Područni ured Sjeverna Hrvatska</derivirana_varijabla>
  </DomainObject.Predmet.StrankaNazivFormated>
  <DomainObject.Predmet.StrankaNazivFormatedOIB>
    <izvorni_sadrzaj>REPUBLIKA HRVATSKA, Ministarstvo finanacija, Porezna uprava, Područni ured Sjeverna Hrvatska, OIB 52634238587</izvorni_sadrzaj>
    <derivirana_varijabla naziv="DomainObject.Predmet.StrankaNazivFormatedOIB_1">REPUBLIKA HRVATSKA, Ministarstvo finanacija,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finanacija, Porezna uprava, Područni ured Sjeverna Hrvatska</item>
    </izvorni_sadrzaj>
    <derivirana_varijabla naziv="DomainObject.Predmet.StrankaListFormated_1">
      <item>REPUBLIKA HRVATSKA, Ministarstvo finanacija, Porezna uprava, Područni ured Sjeverna Hrvatska</item>
    </derivirana_varijabla>
  </DomainObject.Predmet.StrankaListFormated>
  <DomainObject.Predmet.StrankaListFormatedOIB>
    <izvorni_sadrzaj>
      <item>REPUBLIKA HRVATSKA, Ministarstvo finanacija, Porezna uprava, Područni ured Sjeverna Hrvatska, OIB 52634238587</item>
    </izvorni_sadrzaj>
    <derivirana_varijabla naziv="DomainObject.Predmet.StrankaListFormatedOIB_1">
      <item>REPUBLIKA HRVATSKA, Ministarstvo finanacija, Porezna uprava, Područni ured Sjeverna Hrvatska, OIB 52634238587</item>
    </derivirana_varijabla>
  </DomainObject.Predmet.StrankaListFormatedOIB>
  <DomainObject.Predmet.StrankaListFormatedWithAdress>
    <izvorni_sadrzaj>
      <item>REPUBLIKA HRVATSKA, Ministarstvo finanacija, Porezna uprava, Područni ured Sjeverna Hrvatska</item>
    </izvorni_sadrzaj>
    <derivirana_varijabla naziv="DomainObject.Predmet.StrankaListFormatedWithAdress_1">
      <item>REPUBLIKA HRVATSKA, Ministarstvo finanacija, Porezna uprava, Područni ured Sjeverna Hrvatska</item>
    </derivirana_varijabla>
  </DomainObject.Predmet.StrankaListFormatedWithAdress>
  <DomainObject.Predmet.StrankaListFormatedWithAdressOIB>
    <izvorni_sadrzaj>
      <item>REPUBLIKA HRVATSKA, Ministarstvo finanacija, Porezna uprava, Područni ured Sjeverna Hrvatska, OIB 52634238587</item>
    </izvorni_sadrzaj>
    <derivirana_varijabla naziv="DomainObject.Predmet.StrankaListFormatedWithAdressOIB_1">
      <item>REPUBLIKA HRVATSKA, Ministarstvo finanacija, Porezna uprava, Područni ured Sjeverna Hrvatska, OIB 52634238587</item>
    </derivirana_varijabla>
  </DomainObject.Predmet.StrankaListFormatedWithAdressOIB>
  <DomainObject.Predmet.StrankaListNazivFormated>
    <izvorni_sadrzaj>
      <item>REPUBLIKA HRVATSKA, Ministarstvo finanacija, Porezna uprava, Područni ured Sjeverna Hrvatska</item>
    </izvorni_sadrzaj>
    <derivirana_varijabla naziv="DomainObject.Predmet.StrankaListNazivFormated_1">
      <item>REPUBLIKA HRVATSKA, Ministarstvo finanacija, Porezna uprava, Područni ured Sjeverna Hrvatska</item>
    </derivirana_varijabla>
  </DomainObject.Predmet.StrankaListNazivFormated>
  <DomainObject.Predmet.StrankaListNazivFormatedOIB>
    <izvorni_sadrzaj>
      <item>REPUBLIKA HRVATSKA, Ministarstvo finanacija, Porezna uprava, Područni ured Sjeverna Hrvatska, OIB 52634238587</item>
    </izvorni_sadrzaj>
    <derivirana_varijabla naziv="DomainObject.Predmet.StrankaListNazivFormatedOIB_1">
      <item>REPUBLIKA HRVATSKA, Ministarstvo finanacija, Porezna uprava, Područni ured Sjeverna Hrvatska, OIB 52634238587</item>
    </derivirana_varijabla>
  </DomainObject.Predmet.StrankaListNazivFormatedOIB>
  <DomainObject.Predmet.ProtuStrankaListFormated>
    <izvorni_sadrzaj>
      <item>VELIKA PROMET društvo s ograničenom odgovornošću za proizvodnju, trgovinu i usluge, Velika Pisanica</item>
    </izvorni_sadrzaj>
    <derivirana_varijabla naziv="DomainObject.Predmet.ProtuStrankaListFormated_1">
      <item>VELIKA PROMET društvo s ograničenom odgovornošću za proizvodnju, trgovinu i usluge, Velika Pisanica</item>
    </derivirana_varijabla>
  </DomainObject.Predmet.ProtuStrankaListFormated>
  <DomainObject.Predmet.ProtuStrankaListFormatedOIB>
    <izvorni_sadrzaj>
      <item>VELIKA PROMET društvo s ograničenom odgovornošću za proizvodnju, trgovinu i usluge, Velika Pisanica, OIB 83711407013</item>
    </izvorni_sadrzaj>
    <derivirana_varijabla naziv="DomainObject.Predmet.ProtuStrankaListFormatedOIB_1">
      <item>VELIKA PROMET društvo s ograničenom odgovornošću za proizvodnju, trgovinu i usluge, Velika Pisanica, OIB 83711407013</item>
    </derivirana_varijabla>
  </DomainObject.Predmet.ProtuStrankaListFormatedOIB>
  <DomainObject.Predmet.ProtuStrankaListFormatedWithAdress>
    <izvorni_sadrzaj>
      <item>VELIKA PROMET društvo s ograničenom odgovornošću za proizvodnju, trgovinu i usluge, Velika Pisanica, Logorska 4, 43270 Velika Pisanica</item>
    </izvorni_sadrzaj>
    <derivirana_varijabla naziv="DomainObject.Predmet.ProtuStrankaListFormatedWithAdress_1">
      <item>VELIKA PROMET društvo s ograničenom odgovornošću za proizvodnju, trgovinu i usluge, Velika Pisanica, Logorska 4, 43270 Velika Pisanica</item>
    </derivirana_varijabla>
  </DomainObject.Predmet.ProtuStrankaListFormatedWithAdress>
  <DomainObject.Predmet.ProtuStrankaListFormatedWithAdressOIB>
    <izvorni_sadrzaj>
      <item>VELIKA PROMET društvo s ograničenom odgovornošću za proizvodnju, trgovinu i usluge, Velika Pisanica, OIB 83711407013, Logorska 4, 43270 Velika Pisanica</item>
    </izvorni_sadrzaj>
    <derivirana_varijabla naziv="DomainObject.Predmet.ProtuStrankaListFormatedWithAdressOIB_1">
      <item>VELIKA PROMET društvo s ograničenom odgovornošću za proizvodnju, trgovinu i usluge, Velika Pisanica, OIB 83711407013, Logorska 4, 43270 Velika Pisanica</item>
    </derivirana_varijabla>
  </DomainObject.Predmet.ProtuStrankaListFormatedWithAdressOIB>
  <DomainObject.Predmet.ProtuStrankaListNazivFormated>
    <izvorni_sadrzaj>
      <item>VELIKA PROMET društvo s ograničenom odgovornošću za proizvodnju, trgovinu i usluge, Velika Pisanica</item>
    </izvorni_sadrzaj>
    <derivirana_varijabla naziv="DomainObject.Predmet.ProtuStrankaListNazivFormated_1">
      <item>VELIKA PROMET društvo s ograničenom odgovornošću za proizvodnju, trgovinu i usluge, Velika Pisanica</item>
    </derivirana_varijabla>
  </DomainObject.Predmet.ProtuStrankaListNazivFormated>
  <DomainObject.Predmet.ProtuStrankaListNazivFormatedOIB>
    <izvorni_sadrzaj>
      <item>VELIKA PROMET društvo s ograničenom odgovornošću za proizvodnju, trgovinu i usluge, Velika Pisanica, OIB 83711407013</item>
    </izvorni_sadrzaj>
    <derivirana_varijabla naziv="DomainObject.Predmet.ProtuStrankaListNazivFormatedOIB_1">
      <item>VELIKA PROMET društvo s ograničenom odgovornošću za proizvodnju, trgovinu i usluge, Velika Pisanica, OIB 83711407013</item>
    </derivirana_varijabla>
  </DomainObject.Predmet.ProtuStrankaListNazivFormatedOIB>
  <DomainObject.Predmet.OstaliListFormated>
    <izvorni_sadrzaj>
      <item>Zoran Cikuša</item>
      <item>Županijsko državno odvjetništvo u Bjelovaru</item>
    </izvorni_sadrzaj>
    <derivirana_varijabla naziv="DomainObject.Predmet.OstaliListFormated_1">
      <item>Zoran Cikuša</item>
      <item>Županijsko državno odvjetništvo u Bjelovaru</item>
    </derivirana_varijabla>
  </DomainObject.Predmet.OstaliListFormated>
  <DomainObject.Predmet.OstaliListFormatedOIB>
    <izvorni_sadrzaj>
      <item>Zoran Cikuša, OIB 12595639472</item>
      <item>Županijsko državno odvjetništvo u Bjelovaru</item>
    </izvorni_sadrzaj>
    <derivirana_varijabla naziv="DomainObject.Predmet.OstaliListFormatedOIB_1">
      <item>Zoran Cikuša, OIB 12595639472</item>
      <item>Županijsko državno odvjetništvo u Bjelovaru</item>
    </derivirana_varijabla>
  </DomainObject.Predmet.OstaliListFormatedOIB>
  <DomainObject.Predmet.OstaliListFormatedWithAdress>
    <izvorni_sadrzaj>
      <item>Zoran Cikuša, M.J. Zagorke 44., 43000 Bjelovar</item>
      <item>Županijsko državno odvjetništvo u Bjelovaru</item>
    </izvorni_sadrzaj>
    <derivirana_varijabla naziv="DomainObject.Predmet.OstaliListFormatedWithAdress_1">
      <item>Zoran Cikuša, M.J. Zagorke 44., 43000 Bjelovar</item>
      <item>Županijsko državno odvjetništvo u Bjelovaru</item>
    </derivirana_varijabla>
  </DomainObject.Predmet.OstaliListFormatedWithAdress>
  <DomainObject.Predmet.OstaliListFormatedWithAdressOIB>
    <izvorni_sadrzaj>
      <item>Zoran Cikuša, OIB 12595639472, M.J. Zagorke 44., 43000 Bjelovar</item>
      <item>Županijsko državno odvjetništvo u Bjelovaru</item>
    </izvorni_sadrzaj>
    <derivirana_varijabla naziv="DomainObject.Predmet.OstaliListFormatedWithAdressOIB_1">
      <item>Zoran Cikuša, OIB 12595639472, M.J. Zagorke 44., 43000 Bjelovar</item>
      <item>Županijsko državno odvjetništvo u Bjelovaru</item>
    </derivirana_varijabla>
  </DomainObject.Predmet.OstaliListFormatedWithAdressOIB>
  <DomainObject.Predmet.OstaliListNazivFormated>
    <izvorni_sadrzaj>
      <item>Zoran Cikuša</item>
      <item>Županijsko državno odvjetništvo u Bjelovaru</item>
    </izvorni_sadrzaj>
    <derivirana_varijabla naziv="DomainObject.Predmet.OstaliListNazivFormated_1">
      <item>Zoran Cikuša</item>
      <item>Županijsko državno odvjetništvo u Bjelovaru</item>
    </derivirana_varijabla>
  </DomainObject.Predmet.OstaliListNazivFormated>
  <DomainObject.Predmet.OstaliListNazivFormatedOIB>
    <izvorni_sadrzaj>
      <item>Zoran Cikuša, OIB 12595639472</item>
      <item>Županijsko državno odvjetništvo u Bjelovaru</item>
    </izvorni_sadrzaj>
    <derivirana_varijabla naziv="DomainObject.Predmet.OstaliListNazivFormatedOIB_1">
      <item>Zoran Cikuša, OIB 12595639472</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2016.</izvorni_sadrzaj>
    <derivirana_varijabla naziv="DomainObject.Datum_1">29. ožujka 2016.</derivirana_varijabla>
  </DomainObject.Datum>
  <DomainObject.PoslovniBrojDokumenta>
    <izvorni_sadrzaj>St-213/2016-2</izvorni_sadrzaj>
    <derivirana_varijabla naziv="DomainObject.PoslovniBrojDokumenta_1">St-213/2016-2</derivirana_varijabla>
  </DomainObject.PoslovniBrojDokumenta>
  <DomainObject.Predmet.StrankaIDrugi>
    <izvorni_sadrzaj>REPUBLIKA HRVATSKA, Ministarstvo finanacija, Porezna uprava, Područni ured Sjeverna Hrvatska</izvorni_sadrzaj>
    <derivirana_varijabla naziv="DomainObject.Predmet.StrankaIDrugi_1">REPUBLIKA HRVATSKA, Ministarstvo finanacija, Porezna uprava, Područni ured Sjeverna Hrvatska</derivirana_varijabla>
  </DomainObject.Predmet.StrankaIDrugi>
  <DomainObject.Predmet.ProtustrankaIDrugi>
    <izvorni_sadrzaj>VELIKA PROMET društvo s ograničenom odgovornošću za proizvodnju, trgovinu i usluge, Velika Pisanica</izvorni_sadrzaj>
    <derivirana_varijabla naziv="DomainObject.Predmet.ProtustrankaIDrugi_1">VELIKA PROMET društvo s ograničenom odgovornošću za proizvodnju, trgovinu i usluge, Velika Pisanica</derivirana_varijabla>
  </DomainObject.Predmet.ProtustrankaIDrugi>
  <DomainObject.Predmet.StrankaIDrugiAdressOIB>
    <izvorni_sadrzaj>REPUBLIKA HRVATSKA, Ministarstvo finanacija, Porezna uprava, Područni ured Sjeverna Hrvatska, OIB 52634238587</izvorni_sadrzaj>
    <derivirana_varijabla naziv="DomainObject.Predmet.StrankaIDrugiAdressOIB_1">REPUBLIKA HRVATSKA, Ministarstvo finanacija, Porezna uprava, Područni ured Sjeverna Hrvatska, OIB 52634238587</derivirana_varijabla>
  </DomainObject.Predmet.StrankaIDrugiAdressOIB>
  <DomainObject.Predmet.ProtustrankaIDrugiAdressOIB>
    <izvorni_sadrzaj>VELIKA PROMET društvo s ograničenom odgovornošću za proizvodnju, trgovinu i usluge, Velika Pisanica, OIB 83711407013, Logorska 4, 43270 Velika Pisanica</izvorni_sadrzaj>
    <derivirana_varijabla naziv="DomainObject.Predmet.ProtustrankaIDrugiAdressOIB_1">VELIKA PROMET društvo s ograničenom odgovornošću za proizvodnju, trgovinu i usluge, Velika Pisanica, OIB 83711407013, Logorska 4, 43270 Velika Pisanica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VELIKA PROMET društvo s ograničenom odgovornošću za proizvodnju, trgovinu i usluge, Velika Pisanica</item>
      <item>Zoran Cikuša</item>
      <item>REPUBLIKA HRVATSKA, Ministarstvo finanacija, Porezna uprava, Područni ured Sjeverna Hrvatska</item>
      <item>Županijsko državno odvjetništvo u Bjelovaru</item>
    </izvorni_sadrzaj>
    <derivirana_varijabla naziv="DomainObject.Predmet.SudioniciListNaziv_1">
      <item>VELIKA PROMET društvo s ograničenom odgovornošću za proizvodnju, trgovinu i usluge, Velika Pisanica</item>
      <item>Zoran Cikuša</item>
      <item>REPUBLIKA HRVATSKA, Ministarstvo finanacija, Porezna uprava, Područni ured Sjeverna Hrvatska</item>
      <item>Županijsko državno odvjetništvo u Bjelovaru</item>
    </derivirana_varijabla>
  </DomainObject.Predmet.SudioniciListNaziv>
  <DomainObject.Predmet.SudioniciListAdressOIB>
    <izvorni_sadrzaj>
      <item>VELIKA PROMET društvo s ograničenom odgovornošću za proizvodnju, trgovinu i usluge, Velika Pisanica, OIB 83711407013, Logorska 4,43270 Velika Pisanica</item>
      <item>Zoran Cikuša, OIB 12595639472, M.J. Zagorke 44.,43000 Bjelovar</item>
      <item>REPUBLIKA HRVATSKA, Ministarstvo finanacija, Porezna uprava, Područni ured Sjeverna Hrvatska, OIB 52634238587</item>
      <item>Županijsko državno odvjetništvo u Bjelovaru</item>
    </izvorni_sadrzaj>
    <derivirana_varijabla naziv="DomainObject.Predmet.SudioniciListAdressOIB_1">
      <item>VELIKA PROMET društvo s ograničenom odgovornošću za proizvodnju, trgovinu i usluge, Velika Pisanica, OIB 83711407013, Logorska 4,43270 Velika Pisanica</item>
      <item>Zoran Cikuša, OIB 12595639472, M.J. Zagorke 44.,43000 Bjelovar</item>
      <item>REPUBLIKA HRVATSKA, Ministarstvo finanacija,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8A207D-542A-4F3B-B575-ABCBB10605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376</properties:Words>
  <properties:Characters>2015</properties:Characters>
  <properties:Lines>82</properties:Lines>
  <properties:Paragraphs>25</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2016-03-29T08:22:00Z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St-213/2016-2 / Odluka - Rješenje - određeno ročište radi rasprave o uvjetima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