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3ac3" w14:paraId="e063ac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0A45C5">
        <w:t>873/15-4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F11BE7" w:rsidP="00637444" w:rsidR="00F11BE7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9F68EF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0A45C5">
        <w:t xml:space="preserve"> SPEED d.o.o., Varaždin, M. Držića 10, MBS: 070091657, OIB: 34039333596</w:t>
      </w:r>
      <w:r w:rsidR="00637444">
        <w:t xml:space="preserve">, dana </w:t>
      </w:r>
      <w:r w:rsidR="00E57A06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A45C5">
        <w:t xml:space="preserve"> SPEED d.o.o., Varaždin, M. Držića 10, MBS: 070091657, OIB: 34039333596</w:t>
      </w:r>
      <w:r w:rsidR="00740000">
        <w:t xml:space="preserve">, </w:t>
      </w:r>
      <w:r w:rsidR="00CB6C18">
        <w:t xml:space="preserve">iznosi </w:t>
      </w:r>
      <w:r w:rsidR="000A45C5">
        <w:t>214.794,88</w:t>
      </w:r>
      <w:r w:rsidR="00EE12E1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0A45C5">
        <w:t xml:space="preserve"> Milan </w:t>
      </w:r>
      <w:proofErr w:type="spellStart"/>
      <w:r w:rsidR="000A45C5">
        <w:t>Prester</w:t>
      </w:r>
      <w:proofErr w:type="spellEnd"/>
      <w:r w:rsidR="000A45C5">
        <w:t>, Varaždin, Marina Držića 10, OIB: 90825789831</w:t>
      </w:r>
      <w:r w:rsidR="00F11BE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BC2437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BC2437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BC2437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57A06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BC2437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780" w:rsidR="00733780">
      <w:r>
        <w:separator/>
      </w:r>
    </w:p>
  </w:endnote>
  <w:endnote w:id="0" w:type="continuationSeparator">
    <w:p w:rsidRDefault="00733780" w:rsidR="00733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780" w:rsidR="00733780">
      <w:r>
        <w:separator/>
      </w:r>
    </w:p>
  </w:footnote>
  <w:footnote w:id="0" w:type="continuationSeparator">
    <w:p w:rsidRDefault="00733780" w:rsidR="00733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A45C5"/>
    <w:rsid w:val="000D3AEC"/>
    <w:rsid w:val="000D41E5"/>
    <w:rsid w:val="000E1119"/>
    <w:rsid w:val="000E51F0"/>
    <w:rsid w:val="000F0403"/>
    <w:rsid w:val="001159F0"/>
    <w:rsid w:val="00121DEA"/>
    <w:rsid w:val="00186B2D"/>
    <w:rsid w:val="001B72D6"/>
    <w:rsid w:val="001E6833"/>
    <w:rsid w:val="002055B4"/>
    <w:rsid w:val="0027446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D558C"/>
    <w:rsid w:val="006F25A8"/>
    <w:rsid w:val="00733780"/>
    <w:rsid w:val="00733A5A"/>
    <w:rsid w:val="00735822"/>
    <w:rsid w:val="007359EF"/>
    <w:rsid w:val="00740000"/>
    <w:rsid w:val="00741660"/>
    <w:rsid w:val="007925A0"/>
    <w:rsid w:val="007A4CCC"/>
    <w:rsid w:val="007B10CE"/>
    <w:rsid w:val="007B4BDA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7588B"/>
    <w:rsid w:val="008A024C"/>
    <w:rsid w:val="008C40BF"/>
    <w:rsid w:val="008D03CD"/>
    <w:rsid w:val="00906B85"/>
    <w:rsid w:val="00933038"/>
    <w:rsid w:val="00937311"/>
    <w:rsid w:val="00940790"/>
    <w:rsid w:val="00943931"/>
    <w:rsid w:val="009463BE"/>
    <w:rsid w:val="00982CC9"/>
    <w:rsid w:val="009C6265"/>
    <w:rsid w:val="009D0C5B"/>
    <w:rsid w:val="009E22AA"/>
    <w:rsid w:val="009F68EF"/>
    <w:rsid w:val="00A00D9B"/>
    <w:rsid w:val="00A05A32"/>
    <w:rsid w:val="00A96F99"/>
    <w:rsid w:val="00AF2C11"/>
    <w:rsid w:val="00B12F76"/>
    <w:rsid w:val="00B26931"/>
    <w:rsid w:val="00B34567"/>
    <w:rsid w:val="00B62791"/>
    <w:rsid w:val="00B97476"/>
    <w:rsid w:val="00B97BE7"/>
    <w:rsid w:val="00BA14F9"/>
    <w:rsid w:val="00BB6955"/>
    <w:rsid w:val="00BC2437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04BCE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57A06"/>
    <w:rsid w:val="00E72541"/>
    <w:rsid w:val="00E82B62"/>
    <w:rsid w:val="00E92F73"/>
    <w:rsid w:val="00E93171"/>
    <w:rsid w:val="00EA5D61"/>
    <w:rsid w:val="00EE12E1"/>
    <w:rsid w:val="00F10C2B"/>
    <w:rsid w:val="00F11BE7"/>
    <w:rsid w:val="00F21410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SPEED društvo s ograničenom odgovornošću za trgovinu i usluge</izvorni_sadrzaj>
    <derivirana_varijabla naziv="DomainObject.Predmet.ProtustrankaFormated_1">  SPEED društvo s ograničenom odgovornošću za trgovinu i usluge</derivirana_varijabla>
  </DomainObject.Predmet.ProtustrankaFormated>
  <DomainObject.Predmet.ProtustrankaFormatedOIB>
    <izvorni_sadrzaj>  SPEED društvo s ograničenom odgovornošću za trgovinu i usluge, OIB 34039333596</izvorni_sadrzaj>
    <derivirana_varijabla naziv="DomainObject.Predmet.ProtustrankaFormatedOIB_1">  SPEED društvo s ograničenom odgovornošću za trgovinu i usluge, OIB 34039333596</derivirana_varijabla>
  </DomainObject.Predmet.ProtustrankaFormatedOIB>
  <DomainObject.Predmet.ProtustrankaFormatedWithAdress>
    <izvorni_sadrzaj> SPEED društvo s ograničenom odgovornošću za trgovinu i usluge, Marina Držića 10, 42000 Varaždin</izvorni_sadrzaj>
    <derivirana_varijabla naziv="DomainObject.Predmet.ProtustrankaFormatedWithAdress_1"> SPEED društvo s ograničenom odgovornošću za trgovinu i usluge, Marina Držića 10, 42000 Varaždin</derivirana_varijabla>
  </DomainObject.Predmet.ProtustrankaFormatedWithAdress>
  <DomainObject.Predmet.ProtustrankaFormatedWithAdressOIB>
    <izvorni_sadrzaj> SPEED društvo s ograničenom odgovornošću za trgovinu i usluge, OIB 34039333596, Marina Držića 10, 42000 Varaždin</izvorni_sadrzaj>
    <derivirana_varijabla naziv="DomainObject.Predmet.ProtustrankaFormatedWithAdressOIB_1"> SPEED društvo s ograničenom odgovornošću za trgovinu i usluge, OIB 34039333596, Marina Držića 10, 42000 Varaždin</derivirana_varijabla>
  </DomainObject.Predmet.ProtustrankaFormatedWithAdressOIB>
  <DomainObject.Predmet.ProtustrankaWithAdress>
    <izvorni_sadrzaj>SPEED društvo s ograničenom odgovornošću za trgovinu i usluge Marina Držića 10, 42000 Varaždin</izvorni_sadrzaj>
    <derivirana_varijabla naziv="DomainObject.Predmet.ProtustrankaWithAdress_1">SPEED društvo s ograničenom odgovornošću za trgovinu i usluge Marina Držića 10, 42000 Varaždin</derivirana_varijabla>
  </DomainObject.Predmet.ProtustrankaWithAdress>
  <DomainObject.Predmet.ProtustrankaWithAdressOIB>
    <izvorni_sadrzaj>SPEED društvo s ograničenom odgovornošću za trgovinu i usluge, OIB 34039333596, Marina Držića 10, 42000 Varaždin</izvorni_sadrzaj>
    <derivirana_varijabla naziv="DomainObject.Predmet.ProtustrankaWithAdressOIB_1">SPEED društvo s ograničenom odgovornošću za trgovinu i usluge, OIB 34039333596, Marina Držića 10, 42000 Varaždin</derivirana_varijabla>
  </DomainObject.Predmet.ProtustrankaWithAdressOIB>
  <DomainObject.Predmet.ProtustrankaNazivFormated>
    <izvorni_sadrzaj>SPEED društvo s ograničenom odgovornošću za trgovinu i usluge</izvorni_sadrzaj>
    <derivirana_varijabla naziv="DomainObject.Predmet.ProtustrankaNazivFormated_1">SPEED društvo s ograničenom odgovornošću za trgovinu i usluge</derivirana_varijabla>
  </DomainObject.Predmet.ProtustrankaNazivFormated>
  <DomainObject.Predmet.ProtustrankaNazivFormatedOIB>
    <izvorni_sadrzaj>SPEED društvo s ograničenom odgovornošću za trgovinu i usluge, OIB 34039333596</izvorni_sadrzaj>
    <derivirana_varijabla naziv="DomainObject.Predmet.ProtustrankaNazivFormatedOIB_1">SPEED društvo s ograničenom odgovornošću za trgovinu i usluge, OIB 34039333596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214794.88</izvorni_sadrzaj>
    <derivirana_varijabla naziv="DomainObject.Predmet.TrenutnaVrijednost_1">214794.88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SPEED društvo s ograničenom odgovornošću za trgovinu i usluge</item>
    </izvorni_sadrzaj>
    <derivirana_varijabla naziv="DomainObject.Predmet.ProtuStrankaListFormated_1">
      <item>SPEED društvo s ograničenom odgovornošću za trgovinu i usluge</item>
    </derivirana_varijabla>
  </DomainObject.Predmet.ProtuStrankaListFormated>
  <DomainObject.Predmet.ProtuStrankaListFormatedOIB>
    <izvorni_sadrzaj>
      <item>SPEED društvo s ograničenom odgovornošću za trgovinu i usluge, OIB 34039333596</item>
    </izvorni_sadrzaj>
    <derivirana_varijabla naziv="DomainObject.Predmet.ProtuStrankaListFormatedOIB_1">
      <item>SPEED društvo s ograničenom odgovornošću za trgovinu i usluge, OIB 34039333596</item>
    </derivirana_varijabla>
  </DomainObject.Predmet.ProtuStrankaListFormatedOIB>
  <DomainObject.Predmet.ProtuStrankaListFormatedWithAdress>
    <izvorni_sadrzaj>
      <item>SPEED društvo s ograničenom odgovornošću za trgovinu i usluge, Marina Držića 10, 42000 Varaždin</item>
    </izvorni_sadrzaj>
    <derivirana_varijabla naziv="DomainObject.Predmet.ProtuStrankaListFormatedWithAdress_1">
      <item>SPEED društvo s ograničenom odgovornošću za trgovinu i usluge, Marina Držića 10, 42000 Varaždin</item>
    </derivirana_varijabla>
  </DomainObject.Predmet.ProtuStrankaListFormatedWithAdress>
  <DomainObject.Predmet.ProtuStrankaListFormatedWithAdressOIB>
    <izvorni_sadrzaj>
      <item>SPEED društvo s ograničenom odgovornošću za trgovinu i usluge, OIB 34039333596, Marina Držića 10, 42000 Varaždin</item>
    </izvorni_sadrzaj>
    <derivirana_varijabla naziv="DomainObject.Predmet.ProtuStrankaListFormatedWithAdressOIB_1">
      <item>SPEED društvo s ograničenom odgovornošću za trgovinu i usluge, OIB 34039333596, Marina Držića 10, 42000 Varaždin</item>
    </derivirana_varijabla>
  </DomainObject.Predmet.ProtuStrankaListFormatedWithAdressOIB>
  <DomainObject.Predmet.ProtuStrankaListNazivFormated>
    <izvorni_sadrzaj>
      <item>SPEED društvo s ograničenom odgovornošću za trgovinu i usluge</item>
    </izvorni_sadrzaj>
    <derivirana_varijabla naziv="DomainObject.Predmet.ProtuStrankaListNazivFormated_1">
      <item>SPEED društvo s ograničenom odgovornošću za trgovinu i usluge</item>
    </derivirana_varijabla>
  </DomainObject.Predmet.ProtuStrankaListNazivFormated>
  <DomainObject.Predmet.ProtuStrankaListNazivFormatedOIB>
    <izvorni_sadrzaj>
      <item>SPEED društvo s ograničenom odgovornošću za trgovinu i usluge, OIB 34039333596</item>
    </izvorni_sadrzaj>
    <derivirana_varijabla naziv="DomainObject.Predmet.ProtuStrankaListNazivFormatedOIB_1">
      <item>SPEED društvo s ograničenom odgovornošću za trgovinu i usluge, OIB 34039333596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SPEED društvo s ograničenom odgovornošću za trgovinu i usluge</izvorni_sadrzaj>
    <derivirana_varijabla naziv="DomainObject.Predmet.ProtustrankaIDrugi_1">SPEED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SPEED društvo s ograničenom odgovornošću za trgovinu i usluge, OIB 34039333596, Marina Držića 10, 42000 Varaždin</izvorni_sadrzaj>
    <derivirana_varijabla naziv="DomainObject.Predmet.ProtustrankaIDrugiAdressOIB_1">SPEED društvo s ograničenom odgovornošću za trgovinu i usluge, OIB 34039333596, Marina Držića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SPEED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SPEED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SPEED društvo s ograničenom odgovornošću za trgovinu i usluge, OIB 34039333596, Marina Držića 10,42000 Varaždin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SPEED društvo s ograničenom odgovornošću za trgovinu i usluge, OIB 34039333596, Marina Držića 10,42000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34039333596</item>
      <item>, OIB null</item>
      <item>, OIB null</item>
    </izvorni_sadrzaj>
    <derivirana_varijabla naziv="DomainObject.Predmet.SudioniciListNazivOIB_1">
      <item>, OIB 85821130368</item>
      <item>, OIB 34039333596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E1E84-D537-4590-BAAD-31A5F9093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1872</properties:Characters>
  <properties:Lines>47</properties:Lines>
  <properties:Paragraphs>14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2016-01-11T12:04:00Z</cp:lastPrinted>
  <dcterms:modified xmlns:xsi="http://www.w3.org/2001/XMLSchema-instance" xsi:type="dcterms:W3CDTF">2016-01-11T12:05:00Z</dcterms:modified>
  <cp:revision>27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