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cdb1" w14:paraId="5e9cdb1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C40F35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 w:rsidR="0043166D">
        <w:rPr>
          <w:rFonts w:cs="Times New Roman" w:eastAsia="Times New Roman"/>
          <w:lang w:eastAsia="hr-HR"/>
        </w:rPr>
        <w:t xml:space="preserve">     </w:t>
      </w:r>
      <w:r w:rsidR="00AC5027">
        <w:rPr>
          <w:rFonts w:cs="Times New Roman" w:eastAsia="Times New Roman"/>
          <w:lang w:eastAsia="hr-HR"/>
        </w:rPr>
        <w:t xml:space="preserve">   </w:t>
      </w:r>
      <w:r w:rsidR="00B0043B">
        <w:rPr>
          <w:rFonts w:cs="Times New Roman" w:eastAsia="Times New Roman"/>
          <w:lang w:eastAsia="hr-HR"/>
        </w:rPr>
        <w:t xml:space="preserve">    </w:t>
      </w:r>
      <w:r w:rsidR="007632EC">
        <w:rPr>
          <w:rFonts w:cs="Times New Roman" w:eastAsia="Times New Roman"/>
          <w:lang w:eastAsia="hr-HR"/>
        </w:rPr>
        <w:t>48. St-6276</w:t>
      </w:r>
      <w:r w:rsidR="00B0043B">
        <w:rPr>
          <w:rFonts w:cs="Times New Roman" w:eastAsia="Times New Roman"/>
          <w:lang w:eastAsia="hr-HR"/>
        </w:rPr>
        <w:t>/</w:t>
      </w:r>
      <w:r w:rsidR="00B615BA">
        <w:rPr>
          <w:rFonts w:cs="Times New Roman" w:eastAsia="Times New Roman"/>
          <w:lang w:eastAsia="hr-HR"/>
        </w:rPr>
        <w:t>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 toga suda Vesni Sremac Šoštar  u skraćenom stečajnom postupku pokrenutim nad dužnikom</w:t>
      </w:r>
      <w:r w:rsidR="001B1F57">
        <w:t xml:space="preserve"> </w:t>
      </w:r>
      <w:r w:rsidR="007F61F5">
        <w:rPr>
          <w:rFonts w:cs="Times New Roman" w:eastAsia="Times New Roman"/>
          <w:noProof/>
          <w:lang w:eastAsia="hr-HR"/>
        </w:rPr>
        <w:t xml:space="preserve">BIO SOLAR ENERGIJA d.o.o. Zagreb, Ožujska 10, OIB: 23464838102, MBS: 080672786 </w:t>
      </w:r>
      <w:r w:rsidR="007F61F5">
        <w:rPr>
          <w:rFonts w:cs="Times New Roman" w:eastAsia="Times New Roman"/>
          <w:lang w:eastAsia="hr-HR"/>
        </w:rPr>
        <w:t>,</w:t>
      </w:r>
      <w:r w:rsidR="005C281E">
        <w:t xml:space="preserve">  </w:t>
      </w:r>
      <w:r>
        <w:t xml:space="preserve">dana </w:t>
      </w:r>
      <w:r w:rsidR="00BF63D3">
        <w:t>27</w:t>
      </w:r>
      <w:r w:rsidR="005C281E">
        <w:t xml:space="preserve">. srpnja </w:t>
      </w:r>
      <w:r>
        <w:t>2016.</w:t>
      </w:r>
      <w:r w:rsidR="00C40F35">
        <w:t xml:space="preserve"> godine </w:t>
      </w:r>
      <w:r>
        <w:t xml:space="preserve"> 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>
      <w:pPr>
        <w:ind w:left="708"/>
        <w:jc w:val="both"/>
      </w:pPr>
      <w:r>
        <w:t>Ispravlja se rješenje ovo</w:t>
      </w:r>
      <w:r w:rsidR="0068222F">
        <w:t>g suda, poslovni broj St-6276</w:t>
      </w:r>
      <w:r w:rsidR="00B526E0">
        <w:t xml:space="preserve">/15 od </w:t>
      </w:r>
      <w:r w:rsidR="001B1F57">
        <w:t xml:space="preserve">09. ožujka </w:t>
      </w:r>
      <w:r>
        <w:t xml:space="preserve">2016. na način da </w:t>
      </w:r>
      <w:r w:rsidR="007F61F5">
        <w:t>u izreci rješenja pod točkom I. redak drugi i pod točkom III. redak drugi</w:t>
      </w:r>
      <w:r>
        <w:t xml:space="preserve"> umjesto riječi: „</w:t>
      </w:r>
      <w:r w:rsidR="007F61F5">
        <w:t xml:space="preserve">MBS: 0809672786 </w:t>
      </w:r>
      <w:r>
        <w:t>“ ima pravilno pisati: „</w:t>
      </w:r>
      <w:r w:rsidR="007F61F5">
        <w:rPr>
          <w:rFonts w:cs="Times New Roman" w:eastAsia="Times New Roman"/>
          <w:noProof/>
          <w:lang w:eastAsia="hr-HR"/>
        </w:rPr>
        <w:t>MBS: 080672786".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7F61F5">
        <w:t>ovog suda, poslovni broj</w:t>
      </w:r>
      <w:r w:rsidR="00432F88">
        <w:t xml:space="preserve"> </w:t>
      </w:r>
      <w:r w:rsidR="0068222F">
        <w:t>St-6276</w:t>
      </w:r>
      <w:r>
        <w:t>/15 u točki I.</w:t>
      </w:r>
      <w:r w:rsidR="007F61F5">
        <w:t xml:space="preserve"> i III. </w:t>
      </w:r>
      <w:r>
        <w:t xml:space="preserve"> izreke došlo je do</w:t>
      </w:r>
      <w:r w:rsidR="006257A9">
        <w:t xml:space="preserve"> očite pogreške u pisanju MBS</w:t>
      </w:r>
      <w:r w:rsidR="00B526E0">
        <w:t>-a</w:t>
      </w:r>
      <w:r>
        <w:t xml:space="preserve"> dužnika</w:t>
      </w:r>
      <w:r w:rsidR="007F61F5">
        <w:t xml:space="preserve">, </w:t>
      </w:r>
      <w:r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BF63D3" w:rsidP="00B615BA" w:rsidR="00B615BA">
      <w:pPr>
        <w:jc w:val="center"/>
      </w:pPr>
      <w:r>
        <w:t>U Zagrebu, 27</w:t>
      </w:r>
      <w:r w:rsidR="005C281E">
        <w:t xml:space="preserve">. srpnja </w:t>
      </w:r>
      <w:r w:rsidR="00B615BA">
        <w:t>2016.</w:t>
      </w:r>
      <w:r w:rsidR="00C40F35">
        <w:t xml:space="preserve"> god.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9F74C6">
        <w:t>, v.r.</w:t>
      </w:r>
    </w:p>
    <w:p w:rsidRDefault="00B526E0" w:rsidP="00AC5027" w:rsidR="00B526E0">
      <w:pPr>
        <w:pStyle w:val="Bezproreda"/>
        <w:jc w:val="right"/>
      </w:pPr>
    </w:p>
    <w:p w:rsidRDefault="00432F88" w:rsidP="00AC5027" w:rsidR="00432F88">
      <w:pPr>
        <w:pStyle w:val="Bezproreda"/>
      </w:pPr>
    </w:p>
    <w:p w:rsidRDefault="00AC5027" w:rsidP="00AC5027" w:rsidR="00AC5027" w:rsidRPr="009A15E0">
      <w:pPr>
        <w:pStyle w:val="Bezproreda"/>
      </w:pPr>
      <w:r>
        <w:t xml:space="preserve">UPUTA O PRAVNOM LIJEKU: </w:t>
      </w:r>
    </w:p>
    <w:p w:rsidRDefault="00AC5027" w:rsidP="00AC5027" w:rsidR="00AC5027" w:rsidRPr="009A15E0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432F88" w:rsidP="00432F88" w:rsidR="00432F88">
      <w:pPr>
        <w:pStyle w:val="Bezproreda"/>
        <w:rPr>
          <w:sz w:val="22"/>
          <w:szCs w:val="22"/>
        </w:rPr>
      </w:pPr>
    </w:p>
    <w:p w:rsidRDefault="009F74C6" w:rsidP="009F74C6" w:rsidR="009F74C6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F74C6" w:rsidP="009F74C6" w:rsidR="00432F88" w:rsidRPr="009F74C6">
      <w:pPr>
        <w:pStyle w:val="Bezproreda"/>
        <w:ind w:left="720"/>
        <w:jc w:val="right"/>
      </w:pPr>
      <w:r>
        <w:t>Zlatka Plivelić</w:t>
      </w:r>
      <w:r w:rsidR="00432F88" w:rsidRPr="00C40F35">
        <w:t xml:space="preserve"> </w:t>
      </w:r>
    </w:p>
    <w:sectPr w:rsidR="00432F88" w:rsidRPr="009F74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1250F5"/>
    <w:rsid w:val="00151FB7"/>
    <w:rsid w:val="00196583"/>
    <w:rsid w:val="001B1F57"/>
    <w:rsid w:val="00215752"/>
    <w:rsid w:val="002815AA"/>
    <w:rsid w:val="002A36DB"/>
    <w:rsid w:val="002D1A23"/>
    <w:rsid w:val="00315447"/>
    <w:rsid w:val="00336352"/>
    <w:rsid w:val="0043166D"/>
    <w:rsid w:val="00432F88"/>
    <w:rsid w:val="00477107"/>
    <w:rsid w:val="005C281E"/>
    <w:rsid w:val="006257A9"/>
    <w:rsid w:val="0068222F"/>
    <w:rsid w:val="0068538F"/>
    <w:rsid w:val="007632EC"/>
    <w:rsid w:val="007F61F5"/>
    <w:rsid w:val="00966570"/>
    <w:rsid w:val="009F74C6"/>
    <w:rsid w:val="00A14196"/>
    <w:rsid w:val="00A821CA"/>
    <w:rsid w:val="00AC5027"/>
    <w:rsid w:val="00B0043B"/>
    <w:rsid w:val="00B37003"/>
    <w:rsid w:val="00B526E0"/>
    <w:rsid w:val="00B615BA"/>
    <w:rsid w:val="00BF3216"/>
    <w:rsid w:val="00BF63D3"/>
    <w:rsid w:val="00C10B09"/>
    <w:rsid w:val="00C40F35"/>
    <w:rsid w:val="00D70D17"/>
    <w:rsid w:val="00ED2644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2A3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6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6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6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6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2A3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6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6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6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6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St-6276/2015-10</izvorni_sadrzaj>
    <derivirana_varijabla naziv="DomainObject.Oznaka_1">St-6276/2015-10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6276</izvorni_sadrzaj>
    <derivirana_varijabla naziv="DomainObject.Predmet.Broj_1">6276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St-6276/2015</izvorni_sadrzaj>
    <derivirana_varijabla naziv="DomainObject.Predmet.OznakaBroj_1">St-6276/2015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SOLAR ENERGIJA d.o.o.</izvorni_sadrzaj>
    <derivirana_varijabla naziv="DomainObject.Predmet.ProtustrankaFormated_1">  BIO SOLAR ENERGIJA d.o.o.</derivirana_varijabla>
  </DomainObject.Predmet.ProtustrankaFormated>
  <DomainObject.Predmet.ProtustrankaFormatedOIB>
    <izvorni_sadrzaj>  BIO SOLAR ENERGIJA d.o.o., OIB 23464838102</izvorni_sadrzaj>
    <derivirana_varijabla naziv="DomainObject.Predmet.ProtustrankaFormatedOIB_1">  BIO SOLAR ENERGIJA d.o.o., OIB 23464838102</derivirana_varijabla>
  </DomainObject.Predmet.ProtustrankaFormatedOIB>
  <DomainObject.Predmet.ProtustrankaFormatedWithAdress>
    <izvorni_sadrzaj> BIO SOLAR ENERGIJA d.o.o., Ožujska 10, 10000 Zagreb</izvorni_sadrzaj>
    <derivirana_varijabla naziv="DomainObject.Predmet.ProtustrankaFormatedWithAdress_1"> BIO SOLAR ENERGIJA d.o.o., Ožujska 10, 10000 Zagreb</derivirana_varijabla>
  </DomainObject.Predmet.ProtustrankaFormatedWithAdress>
  <DomainObject.Predmet.ProtustrankaFormatedWithAdressOIB>
    <izvorni_sadrzaj> BIO SOLAR ENERGIJA d.o.o., OIB 23464838102, Ožujska 10, 10000 Zagreb</izvorni_sadrzaj>
    <derivirana_varijabla naziv="DomainObject.Predmet.ProtustrankaFormatedWithAdressOIB_1"> BIO SOLAR ENERGIJA d.o.o., OIB 23464838102, Ožujska 10, 10000 Zagreb</derivirana_varijabla>
  </DomainObject.Predmet.ProtustrankaFormatedWithAdressOIB>
  <DomainObject.Predmet.ProtustrankaWithAdress>
    <izvorni_sadrzaj>BIO SOLAR ENERGIJA d.o.o. Ožujska 10, 10000 Zagreb</izvorni_sadrzaj>
    <derivirana_varijabla naziv="DomainObject.Predmet.ProtustrankaWithAdress_1">BIO SOLAR ENERGIJA d.o.o. Ožujska 10, 10000 Zagreb</derivirana_varijabla>
  </DomainObject.Predmet.ProtustrankaWithAdress>
  <DomainObject.Predmet.ProtustrankaWithAdressOIB>
    <izvorni_sadrzaj>BIO SOLAR ENERGIJA d.o.o., OIB 23464838102, Ožujska 10, 10000 Zagreb</izvorni_sadrzaj>
    <derivirana_varijabla naziv="DomainObject.Predmet.ProtustrankaWithAdressOIB_1">BIO SOLAR ENERGIJA d.o.o., OIB 23464838102, Ožujska 10, 10000 Zagreb</derivirana_varijabla>
  </DomainObject.Predmet.ProtustrankaWithAdressOIB>
  <DomainObject.Predmet.ProtustrankaNazivFormated>
    <izvorni_sadrzaj>BIO SOLAR ENERGIJA d.o.o.</izvorni_sadrzaj>
    <derivirana_varijabla naziv="DomainObject.Predmet.ProtustrankaNazivFormated_1">BIO SOLAR ENERGIJA d.o.o.</derivirana_varijabla>
  </DomainObject.Predmet.ProtustrankaNazivFormated>
  <DomainObject.Predmet.ProtustrankaNazivFormatedOIB>
    <izvorni_sadrzaj>BIO SOLAR ENERGIJA d.o.o., OIB 23464838102</izvorni_sadrzaj>
    <derivirana_varijabla naziv="DomainObject.Predmet.ProtustrankaNazivFormatedOIB_1">BIO SOLAR ENERGIJA d.o.o., OIB 23464838102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SOLAR ENERGIJA d.o.o.</item>
    </izvorni_sadrzaj>
    <derivirana_varijabla naziv="DomainObject.Predmet.ProtuStrankaListFormated_1">
      <item>BIO SOLAR ENERGIJA d.o.o.</item>
    </derivirana_varijabla>
  </DomainObject.Predmet.ProtuStrankaListFormated>
  <DomainObject.Predmet.ProtuStrankaListFormatedOIB>
    <izvorni_sadrzaj>
      <item>BIO SOLAR ENERGIJA d.o.o., OIB 23464838102</item>
    </izvorni_sadrzaj>
    <derivirana_varijabla naziv="DomainObject.Predmet.ProtuStrankaListFormatedOIB_1">
      <item>BIO SOLAR ENERGIJA d.o.o., OIB 23464838102</item>
    </derivirana_varijabla>
  </DomainObject.Predmet.ProtuStrankaListFormatedOIB>
  <DomainObject.Predmet.ProtuStrankaListFormatedWithAdress>
    <izvorni_sadrzaj>
      <item>BIO SOLAR ENERGIJA d.o.o., Ožujska 10, 10000 Zagreb</item>
    </izvorni_sadrzaj>
    <derivirana_varijabla naziv="DomainObject.Predmet.ProtuStrankaListFormatedWithAdress_1">
      <item>BIO SOLAR ENERGIJA d.o.o., Ožujska 10, 10000 Zagreb</item>
    </derivirana_varijabla>
  </DomainObject.Predmet.ProtuStrankaListFormatedWithAdress>
  <DomainObject.Predmet.ProtuStrankaListFormatedWithAdressOIB>
    <izvorni_sadrzaj>
      <item>BIO SOLAR ENERGIJA d.o.o., OIB 23464838102, Ožujska 10, 10000 Zagreb</item>
    </izvorni_sadrzaj>
    <derivirana_varijabla naziv="DomainObject.Predmet.ProtuStrankaListFormatedWithAdressOIB_1">
      <item>BIO SOLAR ENERGIJA d.o.o., OIB 23464838102, Ožujska 10, 10000 Zagreb</item>
    </derivirana_varijabla>
  </DomainObject.Predmet.ProtuStrankaListFormatedWithAdressOIB>
  <DomainObject.Predmet.ProtuStrankaListNazivFormated>
    <izvorni_sadrzaj>
      <item>BIO SOLAR ENERGIJA d.o.o.</item>
    </izvorni_sadrzaj>
    <derivirana_varijabla naziv="DomainObject.Predmet.ProtuStrankaListNazivFormated_1">
      <item>BIO SOLAR ENERGIJA d.o.o.</item>
    </derivirana_varijabla>
  </DomainObject.Predmet.ProtuStrankaListNazivFormated>
  <DomainObject.Predmet.ProtuStrankaListNazivFormatedOIB>
    <izvorni_sadrzaj>
      <item>BIO SOLAR ENERGIJA d.o.o., OIB 23464838102</item>
    </izvorni_sadrzaj>
    <derivirana_varijabla naziv="DomainObject.Predmet.ProtuStrankaListNazivFormatedOIB_1">
      <item>BIO SOLAR ENERGIJA d.o.o., OIB 23464838102</item>
    </derivirana_varijabla>
  </DomainObject.Predmet.ProtuStrankaListNazivFormatedOIB>
  <DomainObject.Predmet.OstaliListFormated>
    <izvorni_sadrzaj>
      <item>Milen Georgiev Todorov</item>
    </izvorni_sadrzaj>
    <derivirana_varijabla naziv="DomainObject.Predmet.OstaliListFormated_1">
      <item>Milen Georgiev Todorov</item>
    </derivirana_varijabla>
  </DomainObject.Predmet.OstaliListFormated>
  <DomainObject.Predmet.OstaliListFormatedOIB>
    <izvorni_sadrzaj>
      <item>Milen Georgiev Todorov, OIB 10498508387</item>
    </izvorni_sadrzaj>
    <derivirana_varijabla naziv="DomainObject.Predmet.OstaliListFormatedOIB_1">
      <item>Milen Georgiev Todorov, OIB 10498508387</item>
    </derivirana_varijabla>
  </DomainObject.Predmet.OstaliListFormatedOIB>
  <DomainObject.Predmet.OstaliListFormatedWithAdress>
    <izvorni_sadrzaj>
      <item>Milen Georgiev Todorov, J. Benediks Wharf 001, London</item>
    </izvorni_sadrzaj>
    <derivirana_varijabla naziv="DomainObject.Predmet.OstaliListFormatedWithAdress_1">
      <item>Milen Georgiev Todorov, J. Benediks Wharf 001, London</item>
    </derivirana_varijabla>
  </DomainObject.Predmet.OstaliListFormatedWithAdress>
  <DomainObject.Predmet.OstaliListFormatedWithAdressOIB>
    <izvorni_sadrzaj>
      <item>Milen Georgiev Todorov, OIB 10498508387, J. Benediks Wharf 001, London</item>
    </izvorni_sadrzaj>
    <derivirana_varijabla naziv="DomainObject.Predmet.OstaliListFormatedWithAdressOIB_1">
      <item>Milen Georgiev Todorov, OIB 10498508387, J. Benediks Wharf 001, London</item>
    </derivirana_varijabla>
  </DomainObject.Predmet.OstaliListFormatedWithAdressOIB>
  <DomainObject.Predmet.OstaliListNazivFormated>
    <izvorni_sadrzaj>
      <item>Milen Georgiev Todorov</item>
    </izvorni_sadrzaj>
    <derivirana_varijabla naziv="DomainObject.Predmet.OstaliListNazivFormated_1">
      <item>Milen Georgiev Todorov</item>
    </derivirana_varijabla>
  </DomainObject.Predmet.OstaliListNazivFormated>
  <DomainObject.Predmet.OstaliListNazivFormatedOIB>
    <izvorni_sadrzaj>
      <item>Milen Georgiev Todorov, OIB 10498508387</item>
    </izvorni_sadrzaj>
    <derivirana_varijabla naziv="DomainObject.Predmet.OstaliListNazivFormatedOIB_1">
      <item>Milen Georgiev Todorov, OIB 10498508387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St-6276/2015-10</izvorni_sadrzaj>
    <derivirana_varijabla naziv="DomainObject.PoslovniBrojDokumenta_1">St-6276/2015-10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SOLAR ENERGIJA d.o.o.</izvorni_sadrzaj>
    <derivirana_varijabla naziv="DomainObject.Predmet.ProtustrankaIDrugi_1">BIO SOLAR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SOLAR ENERGIJA d.o.o., OIB 23464838102, Ožujska 10, 10000 Zagreb</izvorni_sadrzaj>
    <derivirana_varijabla naziv="DomainObject.Predmet.ProtustrankaIDrugiAdressOIB_1">BIO SOLAR ENERGIJA d.o.o., OIB 23464838102, Ožujska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7. travnja 2016.</izvorni_sadrzaj>
    <derivirana_varijabla naziv="DomainObject.Predmet.OdlukaRjesenje.DatumPravomocnosti_1">7. travnja 2016.</derivirana_varijabla>
  </DomainObject.Predmet.OdlukaRjesenje.DatumPravomocnosti>
  <DomainObject.Predmet.OdlukaRjesenje.Oznaka>
    <izvorni_sadrzaj>St-6276/2015-7</izvorni_sadrzaj>
    <derivirana_varijabla naziv="DomainObject.Predmet.OdlukaRjesenje.Oznaka_1">St-6276/2015-7</derivirana_varijabla>
  </DomainObject.Predmet.OdlukaRjesenje.Oznaka>
  <DomainObject.Predmet.SudioniciListNaziv>
    <izvorni_sadrzaj>
      <item>FINA Regionalni centar Zagreb</item>
      <item>BIO SOLAR ENERGIJA d.o.o.</item>
      <item>Milen Georgiev Todorov</item>
    </izvorni_sadrzaj>
    <derivirana_varijabla naziv="DomainObject.Predmet.SudioniciListNaziv_1">
      <item>FINA Regionalni centar Zagreb</item>
      <item>BIO SOLAR ENERGIJA d.o.o.</item>
      <item>Milen Georgiev Todorov</item>
    </derivirana_varijabla>
  </DomainObject.Predmet.SudioniciListNaziv>
  <DomainObject.Predmet.SudioniciListAdressOIB>
    <izvorni_sadrzaj>
      <item>FINA Regionalni centar Zagreb, OIB 85821130368, Trg svibanjskih žrtava 1995. 1,10000 Zagreb</item>
      <item>BIO SOLAR ENERGIJA d.o.o., OIB 23464838102, Ožujska 10,10000 Zagreb</item>
      <item>Milen Georgiev Todorov, OIB 10498508387, J. Benediks Wharf 001,London</item>
    </izvorni_sadrzaj>
    <derivirana_varijabla naziv="DomainObject.Predmet.SudioniciListAdressOIB_1">
      <item>FINA Regionalni centar Zagreb, OIB 85821130368, Trg svibanjskih žrtava 1995. 1,10000 Zagreb</item>
      <item>BIO SOLAR ENERGIJA d.o.o., OIB 23464838102, Ožujska 10,10000 Zagreb</item>
      <item>Milen Georgiev Todorov, OIB 10498508387, J. Benediks Wharf 001,London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23464838102</item>
      <item>, OIB 10498508387</item>
    </izvorni_sadrzaj>
    <derivirana_varijabla naziv="DomainObject.Predmet.SudioniciListNazivOIB_1">
      <item>, OIB 85821130368</item>
      <item>, OIB 23464838102</item>
      <item>, OIB 10498508387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1089</properties:Characters>
  <properties:Lines>32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2016-07-21T11:22:00Z</dcterms:created>
  <dc:creator>Zlatka Plivelić</dc:creator>
  <cp:lastModifiedBy>Zlatka Plivelić</cp:lastModifiedBy>
  <cp:lastPrinted>2016-07-27T07:57:00Z</cp:lastPrinted>
  <dcterms:modified xmlns:xsi="http://www.w3.org/2001/XMLSchema-instance" xsi:type="dcterms:W3CDTF">2016-07-27T09:41:00Z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St-6276/2015-10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